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6a5c3" w14:paraId="8f6a5c3" w:rsidRDefault="00223B0E" w:rsidP="00910611" w:rsidR="00223B0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3B0E" w:rsidP="00910611" w:rsidR="00223B0E">
      <w:r>
        <w:rPr>
          <w:rFonts w:eastAsia="MS Mincho"/>
        </w:rPr>
        <w:t xml:space="preserve">   REPUBLIKA HRVATSKA</w:t>
      </w:r>
    </w:p>
    <w:p w:rsidRDefault="00223B0E" w:rsidP="00910611" w:rsidR="00223B0E">
      <w:r>
        <w:rPr>
          <w:rFonts w:eastAsia="MS Mincho"/>
        </w:rPr>
        <w:t>TRGOVAČKI SUD U RIJECI</w:t>
      </w:r>
    </w:p>
    <w:p w:rsidRDefault="00223B0E" w:rsidR="00223B0E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CD11BF" w:rsidP="00CD11BF" w:rsidR="001D4B71" w:rsidRPr="00DC5DEA">
      <w:pPr>
        <w:jc w:val="center"/>
      </w:pPr>
      <w:r w:rsidRPr="00DC5DEA">
        <w:t>R E P U B L I K A   H R V AT S K A</w:t>
      </w:r>
    </w:p>
    <w:p w:rsidRDefault="00FB44A5" w:rsidP="001D4B71" w:rsidR="00FB44A5" w:rsidRPr="00DC5DEA"/>
    <w:p w:rsidRDefault="00FF34F0" w:rsidP="00FF34F0" w:rsidR="00FF34F0" w:rsidRPr="00DC5DEA">
      <w:pPr>
        <w:jc w:val="center"/>
      </w:pPr>
      <w:r w:rsidRPr="00DC5DEA">
        <w:t>Z A K L J U Č A K</w:t>
      </w:r>
    </w:p>
    <w:p w:rsidRDefault="001D4B71" w:rsidP="001D4B71" w:rsidR="001D4B71" w:rsidRPr="00DC5DEA"/>
    <w:p w:rsidRDefault="00BB5A9F" w:rsidP="00A83E5B" w:rsidR="00A83E5B" w:rsidRPr="00A83E5B">
      <w:pPr>
        <w:jc w:val="both"/>
      </w:pPr>
      <w:r>
        <w:tab/>
      </w:r>
      <w:r w:rsidR="00A83E5B" w:rsidRPr="00A83E5B">
        <w:t>Trgovački sud u Rijeci,</w:t>
      </w:r>
      <w:r w:rsidR="00DC5DEA">
        <w:t xml:space="preserve"> OIB 88785964957, </w:t>
      </w:r>
      <w:r w:rsidR="00A83E5B" w:rsidRPr="00A83E5B">
        <w:t xml:space="preserve">po stečajnom sucu Danieli Korlević, u </w:t>
      </w:r>
      <w:r w:rsidR="00625A4F" w:rsidRPr="00625A4F">
        <w:t xml:space="preserve">postupku radi naknadne diobe </w:t>
      </w:r>
      <w:r w:rsidR="00625A4F" w:rsidRPr="00DC5DEA">
        <w:t>Stečajne mase iza RE – NOVA d.o.o. Rijeka, Trg Sv. Barbare 1, OIB 09988951217</w:t>
      </w:r>
      <w:r w:rsidR="00FC64A5">
        <w:rPr>
          <w:b/>
        </w:rPr>
        <w:t xml:space="preserve">, </w:t>
      </w:r>
      <w:r w:rsidR="00F531E0">
        <w:t>temeljem čl.111. Ovršnog zakona (N</w:t>
      </w:r>
      <w:r w:rsidR="006602F6">
        <w:t>arodne novine  25/12, 112/12, 93/14, 55/16 i 73/17</w:t>
      </w:r>
      <w:r w:rsidR="00F531E0">
        <w:t xml:space="preserve">), </w:t>
      </w:r>
      <w:r w:rsidR="00A83E5B" w:rsidRPr="00A83E5B">
        <w:t xml:space="preserve">dana </w:t>
      </w:r>
      <w:r w:rsidR="00DC5DEA">
        <w:t>29. studenoga 2018</w:t>
      </w:r>
      <w:r w:rsidR="00A83E5B" w:rsidRPr="00A83E5B">
        <w:t xml:space="preserve">. godine </w:t>
      </w:r>
    </w:p>
    <w:p w:rsidRDefault="006602F6" w:rsidP="00A8691E" w:rsidR="001F5EA6">
      <w:pPr>
        <w:jc w:val="both"/>
      </w:pPr>
      <w:r>
        <w:t xml:space="preserve"> </w:t>
      </w:r>
    </w:p>
    <w:p w:rsidRDefault="00A8691E" w:rsidP="001D4B71" w:rsidR="001D4B71" w:rsidRPr="00625A4F">
      <w:pPr>
        <w:jc w:val="center"/>
        <w:rPr>
          <w:bCs/>
        </w:rPr>
      </w:pPr>
      <w:r w:rsidRPr="00625A4F">
        <w:rPr>
          <w:bCs/>
        </w:rPr>
        <w:t xml:space="preserve"> </w:t>
      </w:r>
      <w:r w:rsidR="00FF34F0" w:rsidRPr="00625A4F">
        <w:rPr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7664ED" w:rsidP="00625A4F" w:rsidR="00BE3606">
      <w:pPr>
        <w:pStyle w:val="Odlomakpopisa"/>
        <w:numPr>
          <w:ilvl w:val="0"/>
          <w:numId w:val="1"/>
        </w:numPr>
        <w:jc w:val="both"/>
      </w:pPr>
      <w:r>
        <w:t>Određuje se ročište za diobu kupovnine ostvarene prodajom nekretnin</w:t>
      </w:r>
      <w:r w:rsidR="00317945">
        <w:t>e</w:t>
      </w:r>
      <w:r>
        <w:t xml:space="preserve"> stečajnog dužnika upisan</w:t>
      </w:r>
      <w:r w:rsidR="00317945">
        <w:t>e</w:t>
      </w:r>
      <w:r>
        <w:t xml:space="preserve"> u </w:t>
      </w:r>
      <w:r w:rsidRPr="007664ED">
        <w:t xml:space="preserve">zemljišnim knjigama </w:t>
      </w:r>
      <w:r w:rsidR="00625A4F" w:rsidRPr="00625A4F">
        <w:t xml:space="preserve">Općinskog suda u Puli - Pola, </w:t>
      </w:r>
      <w:r w:rsidR="00DC5DEA">
        <w:t xml:space="preserve">Zemljišnoknjižni odjel Buje, k.č.br.1386, maslinjak, površine 2586 m2, upisana u zk.ul.951, k.o. Nova Vas, </w:t>
      </w:r>
    </w:p>
    <w:p w:rsidRDefault="00625A4F" w:rsidP="007664ED" w:rsidR="007664ED">
      <w:pPr>
        <w:jc w:val="both"/>
      </w:pPr>
      <w:r>
        <w:tab/>
      </w:r>
      <w:r w:rsidR="00BE3606">
        <w:t xml:space="preserve">      za dan</w:t>
      </w:r>
    </w:p>
    <w:p w:rsidRDefault="00DC5DEA" w:rsidP="007664ED" w:rsidR="007664ED" w:rsidRPr="00DC5DEA">
      <w:pPr>
        <w:jc w:val="center"/>
      </w:pPr>
      <w:r>
        <w:t>30</w:t>
      </w:r>
      <w:r w:rsidR="00625A4F" w:rsidRPr="00DC5DEA">
        <w:t>. siječnja</w:t>
      </w:r>
      <w:r w:rsidR="007664ED" w:rsidRPr="00DC5DEA">
        <w:t xml:space="preserve"> 201</w:t>
      </w:r>
      <w:r>
        <w:t>9</w:t>
      </w:r>
      <w:r w:rsidR="007664ED" w:rsidRPr="00DC5DEA">
        <w:t xml:space="preserve">. godine u </w:t>
      </w:r>
      <w:r w:rsidR="00625A4F" w:rsidRPr="00DC5DEA">
        <w:t>1</w:t>
      </w:r>
      <w:r>
        <w:t>0</w:t>
      </w:r>
      <w:r w:rsidR="001F5EA6" w:rsidRPr="00DC5DEA">
        <w:t>,</w:t>
      </w:r>
      <w:r>
        <w:t>0</w:t>
      </w:r>
      <w:r w:rsidR="00687860" w:rsidRPr="00DC5DEA">
        <w:t>0</w:t>
      </w:r>
      <w:r w:rsidR="007664ED" w:rsidRPr="00DC5DEA">
        <w:t xml:space="preserve"> sati</w:t>
      </w:r>
    </w:p>
    <w:p w:rsidRDefault="007664ED" w:rsidP="007664ED" w:rsidR="007664ED" w:rsidRPr="00DC5DEA">
      <w:pPr>
        <w:jc w:val="center"/>
      </w:pPr>
      <w:r w:rsidRPr="00DC5DEA">
        <w:t>kod Trgovačkog suda u Rijeci,</w:t>
      </w:r>
    </w:p>
    <w:p w:rsidRDefault="007664ED" w:rsidP="007664ED" w:rsidR="007664ED" w:rsidRPr="00DC5DEA">
      <w:pPr>
        <w:jc w:val="center"/>
      </w:pPr>
      <w:r w:rsidRPr="00DC5DEA">
        <w:t>Zadarska 1 i 3</w:t>
      </w:r>
    </w:p>
    <w:p w:rsidRDefault="007664ED" w:rsidP="007664ED" w:rsidR="007664ED" w:rsidRPr="00DC5DEA">
      <w:pPr>
        <w:jc w:val="center"/>
      </w:pPr>
      <w:r w:rsidRPr="00DC5DEA">
        <w:t>sudnica 2, I. kat</w:t>
      </w:r>
    </w:p>
    <w:p w:rsidRDefault="001F5EA6" w:rsidP="001F5EA6" w:rsidR="0079663C" w:rsidRPr="00DC5DEA">
      <w:pPr>
        <w:pStyle w:val="Odlomakpopisa"/>
        <w:ind w:left="426"/>
        <w:jc w:val="both"/>
      </w:pPr>
      <w:r w:rsidRPr="00DC5DEA">
        <w:t xml:space="preserve">          </w:t>
      </w:r>
    </w:p>
    <w:p w:rsidRDefault="0079663C" w:rsidP="001F5EA6" w:rsidR="00687860">
      <w:pPr>
        <w:pStyle w:val="Odlomakpopisa"/>
        <w:ind w:left="426"/>
        <w:jc w:val="both"/>
      </w:pPr>
      <w:r>
        <w:tab/>
        <w:t xml:space="preserve">      </w:t>
      </w:r>
      <w:r w:rsidR="001F5EA6">
        <w:t>n</w:t>
      </w:r>
      <w:r w:rsidR="007664ED">
        <w:t>a ročište se dostavom ovoga zaključka pozivaju</w:t>
      </w:r>
      <w:r w:rsidR="001F5EA6">
        <w:t xml:space="preserve"> </w:t>
      </w:r>
    </w:p>
    <w:p w:rsidRDefault="007664ED" w:rsidP="00687860" w:rsidR="00687860">
      <w:pPr>
        <w:pStyle w:val="Odlomakpopisa"/>
        <w:numPr>
          <w:ilvl w:val="0"/>
          <w:numId w:val="3"/>
        </w:numPr>
        <w:jc w:val="both"/>
      </w:pPr>
      <w:r>
        <w:t>stečajni upravitelj</w:t>
      </w:r>
      <w:r w:rsidR="001F5EA6">
        <w:t xml:space="preserve"> i </w:t>
      </w:r>
    </w:p>
    <w:p w:rsidRDefault="001F5EA6" w:rsidP="00687860" w:rsidR="00317945">
      <w:pPr>
        <w:pStyle w:val="Odlomakpopisa"/>
        <w:numPr>
          <w:ilvl w:val="0"/>
          <w:numId w:val="3"/>
        </w:numPr>
        <w:jc w:val="both"/>
      </w:pPr>
      <w:r>
        <w:t>razlučni</w:t>
      </w:r>
      <w:r w:rsidR="00687860">
        <w:t xml:space="preserve"> vjerovni</w:t>
      </w:r>
      <w:r w:rsidR="004C1A39">
        <w:t>k</w:t>
      </w:r>
      <w:r w:rsidR="00317945">
        <w:t>:</w:t>
      </w:r>
    </w:p>
    <w:p w:rsidRDefault="004C1A39" w:rsidP="00317945" w:rsidR="00317945">
      <w:pPr>
        <w:pStyle w:val="Odlomakpopisa"/>
        <w:ind w:left="1776"/>
        <w:jc w:val="both"/>
      </w:pPr>
      <w:r>
        <w:t>REPUBLIKA HRVATSKA</w:t>
      </w:r>
      <w:r w:rsidR="00317945">
        <w:t>.</w:t>
      </w:r>
    </w:p>
    <w:p w:rsidRDefault="00317945" w:rsidP="00317945" w:rsidR="00317945">
      <w:pPr>
        <w:pStyle w:val="Odlomakpopisa"/>
        <w:ind w:left="1776"/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15226C" w:rsidP="001D4B71" w:rsidR="0015226C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</w:t>
      </w:r>
      <w:r w:rsidR="00486BB3">
        <w:t xml:space="preserve">, </w:t>
      </w:r>
      <w:r w:rsidR="004C1A39">
        <w:t>29. studenoga 2018</w:t>
      </w:r>
      <w:r w:rsidR="007102B3" w:rsidRPr="00FF34F0">
        <w:t>. godine</w:t>
      </w:r>
    </w:p>
    <w:p w:rsidRDefault="001D4B71" w:rsidP="00CF02E4" w:rsidR="00625A4F">
      <w:pPr>
        <w:jc w:val="right"/>
        <w:rPr>
          <w:b/>
        </w:rPr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</w:t>
      </w:r>
    </w:p>
    <w:p w:rsidRDefault="008216E1" w:rsidP="00CF02E4" w:rsidR="001D4B71" w:rsidRPr="00FF34F0">
      <w:pPr>
        <w:jc w:val="right"/>
      </w:pPr>
      <w:r>
        <w:rPr>
          <w:b/>
        </w:rPr>
        <w:t xml:space="preserve">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="001D4B71" w:rsidRPr="00FF34F0">
        <w:t>Stečajni sudac</w:t>
      </w:r>
    </w:p>
    <w:p w:rsidRDefault="001D4B71" w:rsidP="002D5B40" w:rsidR="002D5B40">
      <w:pPr>
        <w:ind w:firstLine="708" w:left="1416"/>
        <w:jc w:val="right"/>
      </w:pPr>
      <w:r w:rsidRPr="00FF34F0">
        <w:t xml:space="preserve">                                         </w:t>
      </w:r>
      <w:r w:rsidR="00AE1117">
        <w:t xml:space="preserve">                     </w:t>
      </w:r>
      <w:r w:rsidRPr="00FF34F0">
        <w:t xml:space="preserve">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F531E0">
        <w:t xml:space="preserve"> </w:t>
      </w:r>
    </w:p>
    <w:p w:rsidRDefault="005A35E1" w:rsidP="002D5B40" w:rsidR="00E83BDC" w:rsidRPr="00317945">
      <w:pPr>
        <w:ind w:firstLine="708" w:left="1416"/>
        <w:jc w:val="right"/>
        <w:rPr>
          <w:sz w:val="28"/>
        </w:rPr>
      </w:pPr>
      <w:r>
        <w:t xml:space="preserve"> </w:t>
      </w:r>
    </w:p>
    <w:p w:rsidRDefault="001D4B71" w:rsidP="001D4B71" w:rsidR="001D4B71" w:rsidRPr="004C1A39">
      <w:pPr>
        <w:jc w:val="both"/>
        <w:rPr>
          <w:szCs w:val="20"/>
        </w:rPr>
      </w:pPr>
      <w:r w:rsidRPr="004C1A39">
        <w:rPr>
          <w:szCs w:val="20"/>
        </w:rPr>
        <w:t>UPUTA O PRAVNOM LIJEKU:</w:t>
      </w:r>
    </w:p>
    <w:p w:rsidRDefault="001D4B71" w:rsidP="007664ED" w:rsidR="007664ED" w:rsidRPr="007664ED">
      <w:pPr>
        <w:jc w:val="both"/>
        <w:rPr>
          <w:sz w:val="20"/>
          <w:szCs w:val="20"/>
        </w:rPr>
      </w:pPr>
      <w:r w:rsidRPr="00F531E0">
        <w:rPr>
          <w:szCs w:val="20"/>
        </w:rPr>
        <w:t>Protiv zaključka nije dopušten pravni lijek (čl.</w:t>
      </w:r>
      <w:smartTag w:element="metricconverter" w:uri="urn:schemas-microsoft-com:office:smarttags">
        <w:smartTagPr>
          <w:attr w:val="11. st" w:name="ProductID"/>
        </w:smartTagPr>
        <w:r w:rsidRPr="00F531E0">
          <w:rPr>
            <w:szCs w:val="20"/>
          </w:rPr>
          <w:t>11. st</w:t>
        </w:r>
      </w:smartTag>
      <w:r w:rsidRPr="00F531E0">
        <w:rPr>
          <w:szCs w:val="20"/>
        </w:rPr>
        <w:t>.9. SZ-a).</w:t>
      </w:r>
    </w:p>
    <w:sectPr w:rsidR="007664ED" w:rsidRPr="007664E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3B0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625A4F">
      <w:t>81/14-</w:t>
    </w:r>
    <w:r w:rsidR="00DC5DEA">
      <w:t>85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4BA25A6"/>
    <w:multiLevelType w:val="hybridMultilevel"/>
    <w:tmpl w:val="BDAE5BDA"/>
    <w:lvl w:tplc="CD36257E" w:ilvl="0">
      <w:start w:val="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C6673EC"/>
    <w:multiLevelType w:val="hybridMultilevel"/>
    <w:tmpl w:val="BB6CCD46"/>
    <w:lvl w:tplc="FDD2F3B2" w:ilvl="0">
      <w:start w:val="3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33286"/>
    <w:rsid w:val="0004509C"/>
    <w:rsid w:val="0004777D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1F5EA6"/>
    <w:rsid w:val="002035FD"/>
    <w:rsid w:val="00204734"/>
    <w:rsid w:val="00223B0E"/>
    <w:rsid w:val="002546E1"/>
    <w:rsid w:val="00254AF2"/>
    <w:rsid w:val="002654ED"/>
    <w:rsid w:val="002D5B40"/>
    <w:rsid w:val="00317945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B3CE4"/>
    <w:rsid w:val="003D2FEE"/>
    <w:rsid w:val="00440BB3"/>
    <w:rsid w:val="004435A8"/>
    <w:rsid w:val="004435B0"/>
    <w:rsid w:val="00445500"/>
    <w:rsid w:val="00447E79"/>
    <w:rsid w:val="00456CFF"/>
    <w:rsid w:val="00460839"/>
    <w:rsid w:val="004705A0"/>
    <w:rsid w:val="00486BB3"/>
    <w:rsid w:val="004A561B"/>
    <w:rsid w:val="004A777C"/>
    <w:rsid w:val="004C1A39"/>
    <w:rsid w:val="004C52C3"/>
    <w:rsid w:val="004D1E4C"/>
    <w:rsid w:val="004E2634"/>
    <w:rsid w:val="004E4742"/>
    <w:rsid w:val="004E57FE"/>
    <w:rsid w:val="00505F42"/>
    <w:rsid w:val="005224C1"/>
    <w:rsid w:val="00545437"/>
    <w:rsid w:val="00552B2A"/>
    <w:rsid w:val="005A35E1"/>
    <w:rsid w:val="005C6151"/>
    <w:rsid w:val="005D456D"/>
    <w:rsid w:val="00607373"/>
    <w:rsid w:val="00625A4F"/>
    <w:rsid w:val="0063239C"/>
    <w:rsid w:val="00637512"/>
    <w:rsid w:val="006558F9"/>
    <w:rsid w:val="00655932"/>
    <w:rsid w:val="006602F6"/>
    <w:rsid w:val="00674B41"/>
    <w:rsid w:val="00681785"/>
    <w:rsid w:val="0068351E"/>
    <w:rsid w:val="00687860"/>
    <w:rsid w:val="006963B5"/>
    <w:rsid w:val="00703E13"/>
    <w:rsid w:val="007102B3"/>
    <w:rsid w:val="007117CD"/>
    <w:rsid w:val="00716687"/>
    <w:rsid w:val="00721CF5"/>
    <w:rsid w:val="007476A3"/>
    <w:rsid w:val="00755C56"/>
    <w:rsid w:val="00757F49"/>
    <w:rsid w:val="00763F9B"/>
    <w:rsid w:val="007664ED"/>
    <w:rsid w:val="00774567"/>
    <w:rsid w:val="0079663C"/>
    <w:rsid w:val="007A7FD7"/>
    <w:rsid w:val="007B3BCC"/>
    <w:rsid w:val="007E0B09"/>
    <w:rsid w:val="008216E1"/>
    <w:rsid w:val="008302BB"/>
    <w:rsid w:val="0084065C"/>
    <w:rsid w:val="0085059A"/>
    <w:rsid w:val="008612A1"/>
    <w:rsid w:val="00861ECF"/>
    <w:rsid w:val="00872969"/>
    <w:rsid w:val="008A087B"/>
    <w:rsid w:val="008D3873"/>
    <w:rsid w:val="0090362F"/>
    <w:rsid w:val="00924DF9"/>
    <w:rsid w:val="00933FF2"/>
    <w:rsid w:val="00956A04"/>
    <w:rsid w:val="009604EE"/>
    <w:rsid w:val="00960D4B"/>
    <w:rsid w:val="0098695D"/>
    <w:rsid w:val="00987854"/>
    <w:rsid w:val="009B2A9E"/>
    <w:rsid w:val="009D5669"/>
    <w:rsid w:val="009E5706"/>
    <w:rsid w:val="00A2083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53F3"/>
    <w:rsid w:val="00AE1117"/>
    <w:rsid w:val="00AF6CE6"/>
    <w:rsid w:val="00AF77FC"/>
    <w:rsid w:val="00B028A9"/>
    <w:rsid w:val="00B36744"/>
    <w:rsid w:val="00B467BE"/>
    <w:rsid w:val="00B56769"/>
    <w:rsid w:val="00B7054C"/>
    <w:rsid w:val="00B73C3F"/>
    <w:rsid w:val="00B75FE5"/>
    <w:rsid w:val="00BA7D15"/>
    <w:rsid w:val="00BB5A9F"/>
    <w:rsid w:val="00BE3606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815C3"/>
    <w:rsid w:val="00DC5DEA"/>
    <w:rsid w:val="00DE1D72"/>
    <w:rsid w:val="00DE5911"/>
    <w:rsid w:val="00E108EB"/>
    <w:rsid w:val="00E13382"/>
    <w:rsid w:val="00E231A6"/>
    <w:rsid w:val="00E24757"/>
    <w:rsid w:val="00E43064"/>
    <w:rsid w:val="00E7417F"/>
    <w:rsid w:val="00E76D8D"/>
    <w:rsid w:val="00E80BDE"/>
    <w:rsid w:val="00E83BDC"/>
    <w:rsid w:val="00E83D37"/>
    <w:rsid w:val="00E83F53"/>
    <w:rsid w:val="00E95A99"/>
    <w:rsid w:val="00EA6775"/>
    <w:rsid w:val="00EB3185"/>
    <w:rsid w:val="00EB3B32"/>
    <w:rsid w:val="00EB6853"/>
    <w:rsid w:val="00EF70B7"/>
    <w:rsid w:val="00F063A1"/>
    <w:rsid w:val="00F14D80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B1565"/>
    <w:rsid w:val="00FB44A5"/>
    <w:rsid w:val="00FC63E4"/>
    <w:rsid w:val="00FC64A5"/>
    <w:rsid w:val="00FE14C5"/>
    <w:rsid w:val="00FE25DA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3B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B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3B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B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B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3B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B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3B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B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B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2014.</izvorni_sadrzaj>
    <derivirana_varijabla naziv="DomainObject.Predmet.DatumOsnivanja_1">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St-583/13</izvorni_sadrzaj>
    <derivirana_varijabla naziv="DomainObject.Predmet.Opis_1">Nastavak postupka radi naknadne diobe,
veza St-583/13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St-81/2014</izvorni_sadrzaj>
    <derivirana_varijabla naziv="DomainObject.Predmet.OznakaBroj_1">St-81/2014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 - NOVA d.o.o.  Novigrad</izvorni_sadrzaj>
    <derivirana_varijabla naziv="DomainObject.Predmet.ProtustrankaFormated_1">  RE - NOVA d.o.o.  Novigrad</derivirana_varijabla>
  </DomainObject.Predmet.ProtustrankaFormated>
  <DomainObject.Predmet.ProtustrankaFormatedOIB>
    <izvorni_sadrzaj>  RE - NOVA d.o.o.  Novigrad, OIB 10503976059</izvorni_sadrzaj>
    <derivirana_varijabla naziv="DomainObject.Predmet.ProtustrankaFormatedOIB_1">  RE - NOVA d.o.o.  Novigrad, OIB 10503976059</derivirana_varijabla>
  </DomainObject.Predmet.ProtustrankaFormatedOIB>
  <DomainObject.Predmet.ProtustrankaFormatedWithAdress>
    <izvorni_sadrzaj> RE - NOVA d.o.o.  Novigrad, M. V. Ilirika 4, 52466 Novigrad</izvorni_sadrzaj>
    <derivirana_varijabla naziv="DomainObject.Predmet.ProtustrankaFormatedWithAdress_1"> RE - NOVA d.o.o.  Novigrad, M. V. Ilirika 4, 52466 Novigrad</derivirana_varijabla>
  </DomainObject.Predmet.ProtustrankaFormatedWithAdress>
  <DomainObject.Predmet.ProtustrankaFormatedWithAdressOIB>
    <izvorni_sadrzaj> RE - NOVA d.o.o.  Novigrad, OIB 10503976059, M. V. Ilirika 4, 52466 Novigrad</izvorni_sadrzaj>
    <derivirana_varijabla naziv="DomainObject.Predmet.ProtustrankaFormatedWithAdressOIB_1"> RE - NOVA d.o.o.  Novigrad, OIB 10503976059, M. V. Ilirika 4, 52466 Novigrad</derivirana_varijabla>
  </DomainObject.Predmet.ProtustrankaFormatedWithAdressOIB>
  <DomainObject.Predmet.ProtustrankaWithAdress>
    <izvorni_sadrzaj>RE - NOVA d.o.o.  Novigrad M. V. Ilirika 4, 52466 Novigrad</izvorni_sadrzaj>
    <derivirana_varijabla naziv="DomainObject.Predmet.ProtustrankaWithAdress_1">RE - NOVA d.o.o.  Novigrad M. V. Ilirika 4, 52466 Novigrad</derivirana_varijabla>
  </DomainObject.Predmet.ProtustrankaWithAdress>
  <DomainObject.Predmet.ProtustrankaWithAdressOIB>
    <izvorni_sadrzaj>RE - NOVA d.o.o.  Novigrad, OIB 10503976059, M. V. Ilirika 4, 52466 Novigrad</izvorni_sadrzaj>
    <derivirana_varijabla naziv="DomainObject.Predmet.ProtustrankaWithAdressOIB_1">RE - NOVA d.o.o.  Novigrad, OIB 10503976059, M. V. Ilirika 4, 52466 Novigrad</derivirana_varijabla>
  </DomainObject.Predmet.ProtustrankaWithAdressOIB>
  <DomainObject.Predmet.ProtustrankaNazivFormated>
    <izvorni_sadrzaj>RE - NOVA d.o.o.  Novigrad</izvorni_sadrzaj>
    <derivirana_varijabla naziv="DomainObject.Predmet.ProtustrankaNazivFormated_1">RE - NOVA d.o.o.  Novigrad</derivirana_varijabla>
  </DomainObject.Predmet.ProtustrankaNazivFormated>
  <DomainObject.Predmet.ProtustrankaNazivFormatedOIB>
    <izvorni_sadrzaj>RE - NOVA d.o.o.  Novigrad, OIB 10503976059</izvorni_sadrzaj>
    <derivirana_varijabla naziv="DomainObject.Predmet.ProtustrankaNazivFormatedOIB_1">RE - NOVA d.o.o.  Novigrad, OIB 10503976059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 Celje</izvorni_sadrzaj>
    <derivirana_varijabla naziv="DomainObject.Predmet.StrankaFormated_1">  BANKA CELJE d.d.  Celje</derivirana_varijabla>
  </DomainObject.Predmet.StrankaFormated>
  <DomainObject.Predmet.StrankaFormatedOIB>
    <izvorni_sadrzaj>  BANKA CELJE d.d.  Celje, OIB 24044360807</izvorni_sadrzaj>
    <derivirana_varijabla naziv="DomainObject.Predmet.StrankaFormatedOIB_1">  BANKA CELJE d.d.  Celje, OIB 24044360807</derivirana_varijabla>
  </DomainObject.Predmet.StrankaFormatedOIB>
  <DomainObject.Predmet.StrankaFormatedWithAdress>
    <izvorni_sadrzaj> BANKA CELJE d.d.  Celje, Vodnikova 2, 3 000 Celje</izvorni_sadrzaj>
    <derivirana_varijabla naziv="DomainObject.Predmet.StrankaFormatedWithAdress_1"> BANKA CELJE d.d.  Celje, Vodnikova 2, 3 000 Celje</derivirana_varijabla>
  </DomainObject.Predmet.StrankaFormatedWithAdress>
  <DomainObject.Predmet.StrankaFormatedWithAdressOIB>
    <izvorni_sadrzaj> BANKA CELJE d.d.  Celje, OIB 24044360807, Vodnikova 2, 3 000 Celje</izvorni_sadrzaj>
    <derivirana_varijabla naziv="DomainObject.Predmet.StrankaFormatedWithAdressOIB_1"> BANKA CELJE d.d.  Celje, OIB 24044360807, Vodnikova 2, 3 000 Celje</derivirana_varijabla>
  </DomainObject.Predmet.StrankaFormatedWithAdressOIB>
  <DomainObject.Predmet.StrankaWithAdress>
    <izvorni_sadrzaj>BANKA CELJE d.d.  Celje Vodnikova 2,3 000 Celje</izvorni_sadrzaj>
    <derivirana_varijabla naziv="DomainObject.Predmet.StrankaWithAdress_1">BANKA CELJE d.d.  Celje Vodnikova 2,3 000 Celje</derivirana_varijabla>
  </DomainObject.Predmet.StrankaWithAdress>
  <DomainObject.Predmet.StrankaWithAdressOIB>
    <izvorni_sadrzaj>BANKA CELJE d.d.  Celje, OIB 24044360807, Vodnikova 2,3 000 Celje</izvorni_sadrzaj>
    <derivirana_varijabla naziv="DomainObject.Predmet.StrankaWithAdressOIB_1">BANKA CELJE d.d.  Celje, OIB 24044360807, Vodnikova 2,3 000 Celje</derivirana_varijabla>
  </DomainObject.Predmet.StrankaWithAdressOIB>
  <DomainObject.Predmet.StrankaNazivFormated>
    <izvorni_sadrzaj>BANKA CELJE d.d.  Celje</izvorni_sadrzaj>
    <derivirana_varijabla naziv="DomainObject.Predmet.StrankaNazivFormated_1">BANKA CELJE d.d.  Celje</derivirana_varijabla>
  </DomainObject.Predmet.StrankaNazivFormated>
  <DomainObject.Predmet.StrankaNazivFormatedOIB>
    <izvorni_sadrzaj>BANKA CELJE d.d.  Celje, OIB 24044360807</izvorni_sadrzaj>
    <derivirana_varijabla naziv="DomainObject.Predmet.StrankaNazivFormatedOIB_1">BANKA CELJE d.d.  Celje, OIB 24044360807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BANKA CELJE d.d.  Celje</item>
    </izvorni_sadrzaj>
    <derivirana_varijabla naziv="DomainObject.Predmet.StrankaListFormated_1">
      <item>BANKA CELJE d.d.  Celje</item>
    </derivirana_varijabla>
  </DomainObject.Predmet.StrankaListFormated>
  <DomainObject.Predmet.StrankaListFormatedOIB>
    <izvorni_sadrzaj>
      <item>BANKA CELJE d.d.  Celje, OIB 24044360807</item>
    </izvorni_sadrzaj>
    <derivirana_varijabla naziv="DomainObject.Predmet.StrankaListFormatedOIB_1">
      <item>BANKA CELJE d.d.  Celje, OIB 24044360807</item>
    </derivirana_varijabla>
  </DomainObject.Predmet.StrankaListFormatedOIB>
  <DomainObject.Predmet.StrankaListFormatedWithAdress>
    <izvorni_sadrzaj>
      <item>BANKA CELJE d.d.  Celje, Vodnikova 2, 3 000 Celje</item>
    </izvorni_sadrzaj>
    <derivirana_varijabla naziv="DomainObject.Predmet.StrankaListFormatedWithAdress_1">
      <item>BANKA CELJE d.d.  Celje, Vodnikova 2, 3 000 Celje</item>
    </derivirana_varijabla>
  </DomainObject.Predmet.StrankaListFormatedWithAdress>
  <DomainObject.Predmet.StrankaListFormatedWithAdressOIB>
    <izvorni_sadrzaj>
      <item>BANKA CELJE d.d.  Celje, OIB 24044360807, Vodnikova 2, 3 000 Celje</item>
    </izvorni_sadrzaj>
    <derivirana_varijabla naziv="DomainObject.Predmet.StrankaListFormatedWithAdressOIB_1">
      <item>BANKA CELJE d.d.  Celje, OIB 24044360807, Vodnikova 2, 3 000 Celje</item>
    </derivirana_varijabla>
  </DomainObject.Predmet.StrankaListFormatedWithAdressOIB>
  <DomainObject.Predmet.StrankaListNazivFormated>
    <izvorni_sadrzaj>
      <item>BANKA CELJE d.d.  Celje</item>
    </izvorni_sadrzaj>
    <derivirana_varijabla naziv="DomainObject.Predmet.StrankaListNazivFormated_1">
      <item>BANKA CELJE d.d.  Celje</item>
    </derivirana_varijabla>
  </DomainObject.Predmet.StrankaListNazivFormated>
  <DomainObject.Predmet.StrankaListNazivFormatedOIB>
    <izvorni_sadrzaj>
      <item>BANKA CELJE d.d.  Celje, OIB 24044360807</item>
    </izvorni_sadrzaj>
    <derivirana_varijabla naziv="DomainObject.Predmet.StrankaListNazivFormatedOIB_1">
      <item>BANKA CELJE d.d.  Celje, OIB 24044360807</item>
    </derivirana_varijabla>
  </DomainObject.Predmet.StrankaListNazivFormatedOIB>
  <DomainObject.Predmet.ProtuStrankaListFormated>
    <izvorni_sadrzaj>
      <item>RE - NOVA d.o.o.  Novigrad</item>
    </izvorni_sadrzaj>
    <derivirana_varijabla naziv="DomainObject.Predmet.ProtuStrankaListFormated_1">
      <item>RE - NOVA d.o.o.  Novigrad</item>
    </derivirana_varijabla>
  </DomainObject.Predmet.ProtuStrankaListFormated>
  <DomainObject.Predmet.ProtuStrankaListFormatedOIB>
    <izvorni_sadrzaj>
      <item>RE - NOVA d.o.o.  Novigrad, OIB 10503976059</item>
    </izvorni_sadrzaj>
    <derivirana_varijabla naziv="DomainObject.Predmet.ProtuStrankaListFormatedOIB_1">
      <item>RE - NOVA d.o.o.  Novigrad, OIB 10503976059</item>
    </derivirana_varijabla>
  </DomainObject.Predmet.ProtuStrankaListFormatedOIB>
  <DomainObject.Predmet.ProtuStrankaListFormatedWithAdress>
    <izvorni_sadrzaj>
      <item>RE - NOVA d.o.o.  Novigrad, M. V. Ilirika 4, 52466 Novigrad</item>
    </izvorni_sadrzaj>
    <derivirana_varijabla naziv="DomainObject.Predmet.ProtuStrankaListFormatedWithAdress_1">
      <item>RE - NOVA d.o.o.  Novigrad, M. V. Ilirika 4, 52466 Novigrad</item>
    </derivirana_varijabla>
  </DomainObject.Predmet.ProtuStrankaListFormatedWithAdress>
  <DomainObject.Predmet.ProtuStrankaListFormatedWithAdressOIB>
    <izvorni_sadrzaj>
      <item>RE - NOVA d.o.o.  Novigrad, OIB 10503976059, M. V. Ilirika 4, 52466 Novigrad</item>
    </izvorni_sadrzaj>
    <derivirana_varijabla naziv="DomainObject.Predmet.ProtuStrankaListFormatedWithAdressOIB_1">
      <item>RE - NOVA d.o.o.  Novigrad, OIB 10503976059, M. V. Ilirika 4, 52466 Novigrad</item>
    </derivirana_varijabla>
  </DomainObject.Predmet.ProtuStrankaListFormatedWithAdressOIB>
  <DomainObject.Predmet.ProtuStrankaListNazivFormated>
    <izvorni_sadrzaj>
      <item>RE - NOVA d.o.o.  Novigrad</item>
    </izvorni_sadrzaj>
    <derivirana_varijabla naziv="DomainObject.Predmet.ProtuStrankaListNazivFormated_1">
      <item>RE - NOVA d.o.o.  Novigrad</item>
    </derivirana_varijabla>
  </DomainObject.Predmet.ProtuStrankaListNazivFormated>
  <DomainObject.Predmet.ProtuStrankaListNazivFormatedOIB>
    <izvorni_sadrzaj>
      <item>RE - NOVA d.o.o.  Novigrad, OIB 10503976059</item>
    </izvorni_sadrzaj>
    <derivirana_varijabla naziv="DomainObject.Predmet.ProtuStrankaListNazivFormatedOIB_1">
      <item>RE - NOVA d.o.o.  Novigrad, OIB 10503976059</item>
    </derivirana_varijabla>
  </DomainObject.Predmet.ProtuStrankaListNazivFormatedOIB>
  <DomainObject.Predmet.OstaliListFormated>
    <izvorni_sadrzaj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  <item>Ivica Bijelić</item>
    </izvorni_sadrzaj>
    <derivirana_varijabla naziv="DomainObject.Predmet.OstaliListFormated_1"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  <item>Ivica Bijelić</item>
    </derivirana_varijabla>
  </DomainObject.Predmet.OstaliListFormated>
  <DomainObject.Predmet.OstaliListFormatedOIB>
    <izvorni_sadrzaj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  <item>Ivica Bijelić, OIB 53399355080</item>
    </izvorni_sadrzaj>
    <derivirana_varijabla naziv="DomainObject.Predmet.OstaliListFormatedOIB_1"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  <item>Ivica Bijelić, OIB 53399355080</item>
    </derivirana_varijabla>
  </DomainObject.Predmet.OstaliListFormatedOIB>
  <DomainObject.Predmet.OstaliListFormatedWithAdress>
    <izvorni_sadrzaj>
      <item>Odvjetničko društvo Andreis &amp; partneri, Pavla Hatza 8, 10 000 Zagreb</item>
      <item>Alein Khan,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  <item>ANDREJ KOVAČIČ</item>
      <item>Ante Gabre</item>
      <item>Ivica Bijelić, Grbavac 37, 43290 Grbavac</item>
    </izvorni_sadrzaj>
    <derivirana_varijabla naziv="DomainObject.Predmet.OstaliListFormatedWithAdress_1">
      <item>Odvjetničko društvo Andreis &amp; partneri, Pavla Hatza 8, 10 000 Zagreb</item>
      <item>Alein Khan,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  <item>ANDREJ KOVAČIČ</item>
      <item>Ante Gabre</item>
      <item>Ivica Bijelić, Grbavac 37, 43290 Grbavac</item>
    </derivirana_varijabla>
  </DomainObject.Predmet.OstaliListFormatedWithAdress>
  <DomainObject.Predmet.OstaliListFormatedWithAdressOIB>
    <izvorni_sadrzaj>
      <item>Odvjetničko društvo Andreis &amp; partneri, OIB 83427315907, Pavla Hatza 8, 10 000 Zagreb</item>
      <item>Alein Khan, OIB 25613472359,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  <item>ANDREJ KOVAČIČ</item>
      <item>Ante Gabre</item>
      <item>Ivica Bijelić, OIB 53399355080, Grbavac 37, 43290 Grbavac</item>
    </izvorni_sadrzaj>
    <derivirana_varijabla naziv="DomainObject.Predmet.OstaliListFormatedWithAdressOIB_1">
      <item>Odvjetničko društvo Andreis &amp; partneri, OIB 83427315907, Pavla Hatza 8, 10 000 Zagreb</item>
      <item>Alein Khan, OIB 25613472359,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  <item>ANDREJ KOVAČIČ</item>
      <item>Ante Gabre</item>
      <item>Ivica Bijelić, OIB 53399355080, Grbavac 37, 43290 Grbavac</item>
    </derivirana_varijabla>
  </DomainObject.Predmet.OstaliListFormatedWithAdressOIB>
  <DomainObject.Predmet.OstaliListNazivFormated>
    <izvorni_sadrzaj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  <item>Ivica Bijelić</item>
    </izvorni_sadrzaj>
    <derivirana_varijabla naziv="DomainObject.Predmet.OstaliListNazivFormated_1"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  <item>Ivica Bijelić</item>
    </derivirana_varijabla>
  </DomainObject.Predmet.OstaliListNazivFormated>
  <DomainObject.Predmet.OstaliListNazivFormatedOIB>
    <izvorni_sadrzaj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  <item>Ivica Bijelić, OIB 53399355080</item>
    </izvorni_sadrzaj>
    <derivirana_varijabla naziv="DomainObject.Predmet.OstaliListNazivFormatedOIB_1"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  <item>Ivica Bijelić, OIB 53399355080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CELJE d.d.  Celje</izvorni_sadrzaj>
    <derivirana_varijabla naziv="DomainObject.Predmet.StrankaIDrugi_1">BANKA CELJE d.d.  Celje</derivirana_varijabla>
  </DomainObject.Predmet.StrankaIDrugi>
  <DomainObject.Predmet.ProtustrankaIDrugi>
    <izvorni_sadrzaj>RE - NOVA d.o.o.  Novigrad</izvorni_sadrzaj>
    <derivirana_varijabla naziv="DomainObject.Predmet.ProtustrankaIDrugi_1">RE - NOVA d.o.o.  Novigrad</derivirana_varijabla>
  </DomainObject.Predmet.ProtustrankaIDrugi>
  <DomainObject.Predmet.StrankaIDrugiAdressOIB>
    <izvorni_sadrzaj>BANKA CELJE d.d.  Celje, OIB 24044360807, Vodnikova 2, 3 000 Celje</izvorni_sadrzaj>
    <derivirana_varijabla naziv="DomainObject.Predmet.StrankaIDrugiAdressOIB_1">BANKA CELJE d.d.  Celje, OIB 24044360807, Vodnikova 2, 3 000 Celje</derivirana_varijabla>
  </DomainObject.Predmet.StrankaIDrugiAdressOIB>
  <DomainObject.Predmet.ProtustrankaIDrugiAdressOIB>
    <izvorni_sadrzaj>RE - NOVA d.o.o.  Novigrad, OIB 10503976059, M. V. Ilirika 4, 52466 Novigrad</izvorni_sadrzaj>
    <derivirana_varijabla naziv="DomainObject.Predmet.ProtustrankaIDrugiAdressOIB_1">RE - NOVA d.o.o.  Novigrad, OIB 10503976059, M. V. Ilirika 4,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CELJE d.d.  Celje</item>
      <item>RE - NOVA d.o.o.  Novigrad</item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  <item>Ivica Bijelić</item>
    </izvorni_sadrzaj>
    <derivirana_varijabla naziv="DomainObject.Predmet.SudioniciListNaziv_1">
      <item>BANKA CELJE d.d.  Celje</item>
      <item>RE - NOVA d.o.o.  Novigrad</item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  <item>Ivica Bijelić</item>
    </derivirana_varijabla>
  </DomainObject.Predmet.SudioniciListNaziv>
  <DomainObject.Predmet.SudioniciListAdressOIB>
    <izvorni_sadrzaj>
      <item>BANKA CELJE d.d.  Celje, OIB 24044360807, Vodnikova 2,3 000 Celje</item>
      <item>RE - NOVA d.o.o.  Novigrad, OIB 10503976059, M. V. Ilirika 4,52466 Novigrad</item>
      <item>Odvjetničko društvo Andreis &amp; partneri, OIB 83427315907, Pavla Hatza 8,10 000 Zagreb</item>
      <item>Alein Khan, OIB 25613472359, Osječka 42,51000 Rijeka</item>
      <item>ZK ODJEL OPĆINSKOG SUDA U BUJAMA</item>
      <item>SUDSKI REGISTAR SS PAZIN</item>
      <item>POREZNA UPRAVA PULA</item>
      <item>ANTE GABRE, P. HATZA 8/1,10000 Zagreb</item>
      <item>Željko Perčinlić</item>
      <item>DALEN MIKULJAN, KRANJČEVIĆEVA 8,52100 Pula</item>
      <item>ANDREJ KOVAČIČ</item>
      <item>Ante Gabre</item>
      <item>Ivica Bijelić, OIB 53399355080, Grbavac 37,43290 Grbavac</item>
    </izvorni_sadrzaj>
    <derivirana_varijabla naziv="DomainObject.Predmet.SudioniciListAdressOIB_1">
      <item>BANKA CELJE d.d.  Celje, OIB 24044360807, Vodnikova 2,3 000 Celje</item>
      <item>RE - NOVA d.o.o.  Novigrad, OIB 10503976059, M. V. Ilirika 4,52466 Novigrad</item>
      <item>Odvjetničko društvo Andreis &amp; partneri, OIB 83427315907, Pavla Hatza 8,10 000 Zagreb</item>
      <item>Alein Khan, OIB 25613472359, Osječka 42,51000 Rijeka</item>
      <item>ZK ODJEL OPĆINSKOG SUDA U BUJAMA</item>
      <item>SUDSKI REGISTAR SS PAZIN</item>
      <item>POREZNA UPRAVA PULA</item>
      <item>ANTE GABRE, P. HATZA 8/1,10000 Zagreb</item>
      <item>Željko Perčinlić</item>
      <item>DALEN MIKULJAN, KRANJČEVIĆEVA 8,52100 Pula</item>
      <item>ANDREJ KOVAČIČ</item>
      <item>Ante Gabre</item>
      <item>Ivica Bijelić, OIB 53399355080, Grbavac 37,43290 Grbavac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10503976059</item>
      <item>, OIB 83427315907</item>
      <item>, OIB 25613472359</item>
      <item>, OIB null</item>
      <item>, OIB null</item>
      <item>, OIB null</item>
      <item>, OIB null</item>
      <item>, OIB null</item>
      <item>, OIB null</item>
      <item>, OIB null</item>
      <item>, OIB null</item>
      <item>, OIB 53399355080</item>
    </izvorni_sadrzaj>
    <derivirana_varijabla naziv="DomainObject.Predmet.SudioniciListNazivOIB_1">
      <item>, OIB 24044360807</item>
      <item>, OIB 10503976059</item>
      <item>, OIB 83427315907</item>
      <item>, OIB 25613472359</item>
      <item>, OIB null</item>
      <item>, OIB null</item>
      <item>, OIB null</item>
      <item>, OIB null</item>
      <item>, OIB null</item>
      <item>, OIB null</item>
      <item>, OIB null</item>
      <item>, OIB null</item>
      <item>, OIB 53399355080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travnja 2018.</izvorni_sadrzaj>
    <derivirana_varijabla naziv="DomainObject.Predmet.DatumZadnjeOdrzaneSudskeRadnje_1">18. travnja 2018.</derivirana_varijabla>
  </DomainObject.Predmet.DatumZadnjeOdrzaneSudskeRadnje>
  <DomainObject.PredzadnjaOdlukaIzPredmeta.DatumDonosenjaOdluke>
    <izvorni_sadrzaj>29. studenog 2018.</izvorni_sadrzaj>
    <derivirana_varijabla naziv="DomainObject.PredzadnjaOdlukaIzPredmeta.DatumDonosenjaOdluke_1">29. studenog 2018.</derivirana_varijabla>
  </DomainObject.PredzadnjaOdlukaIzPredmeta.DatumDonosenjaOdluke>
  <DomainObject.PredzadnjaOdlukaIzPredmeta.Oznaka>
    <izvorni_sadrzaj>St-81/2014-83</izvorni_sadrzaj>
    <derivirana_varijabla naziv="DomainObject.PredzadnjaOdlukaIzPredmeta.Oznaka_1">St-81/2014-83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1186</properties:Characters>
  <properties:Lines>43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2018-11-29T08:23:00Z</dcterms:created>
  <dc:creator>dcmelik</dc:creator>
  <cp:lastModifiedBy>Jasna Radulović</cp:lastModifiedBy>
  <cp:lastPrinted>2018-11-29T08:24:00Z</cp:lastPrinted>
  <dcterms:modified xmlns:xsi="http://www.w3.org/2001/XMLSchema-instance" xsi:type="dcterms:W3CDTF">2018-11-29T08:26:00Z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(81-14-85 zaključak - ročište za diobu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