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08b2" w14:paraId="07708b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D4027A" w:rsidR="00D4027A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2D1139">
        <w:t>KNJIŽEVNA IZDAVAČKA ZAJEDNICA ˝TIN UJEVIĆ˝, Dinka Šimunovića 25, Split, OIB: 34879095854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2D1139">
        <w:t>KNJIŽEVNA IZDAVAČKA ZAJEDNICA ˝TIN UJEVIĆ˝, Dinka Šimunovića 25, Split, OIB: 34879095854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8E20AF">
        <w:rPr>
          <w:lang w:val="hr-HR"/>
        </w:rPr>
        <w:t>12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8E20AF">
        <w:t>Jelenko Lehki, Pavla Hatza 10, Zagreb, OIB: 96068307857.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2D1139">
        <w:t>KNJIŽEVNA IZDAVAČKA ZAJEDNICA ˝TIN UJEVIĆ˝, Dinka Šimunovića 25, Split, OIB: 34879095854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172C25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2D1139">
        <w:t>KNJIŽEVNA IZDAVAČKA ZAJEDNICA ˝TIN UJEVIĆ˝, Dinka Šimunovića 25, Split, OIB: 34879095854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D1139">
        <w:rPr>
          <w:lang w:val="hr-HR"/>
        </w:rPr>
        <w:t>5670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2D1139">
        <w:rPr>
          <w:lang w:val="hr-HR"/>
        </w:rPr>
        <w:t>238.622,38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registra</w:t>
      </w:r>
      <w:r w:rsidR="00172C25">
        <w:rPr>
          <w:lang w:val="hr-HR"/>
        </w:rPr>
        <w:t xml:space="preserve"> udruga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2D1139">
        <w:rPr>
          <w:lang w:val="hr-HR"/>
        </w:rPr>
        <w:t>10</w:t>
      </w:r>
      <w:r w:rsidR="00086C0F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iznosu duga dužnika </w:t>
      </w:r>
      <w:r w:rsidRPr="009E0E12">
        <w:rPr>
          <w:lang w:val="hr-HR"/>
        </w:rPr>
        <w:lastRenderedPageBreak/>
        <w:t>evidentiranog na temelju neizvršenih osnova za plaćanje. Isto tako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registar</w:t>
      </w:r>
      <w:r w:rsidR="0095595A">
        <w:rPr>
          <w:lang w:val="hr-HR"/>
        </w:rPr>
        <w:t xml:space="preserve"> udruga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F9F" w:rsidP="003734BE" w:rsidR="00D92F9F">
      <w:r>
        <w:separator/>
      </w:r>
    </w:p>
  </w:endnote>
  <w:endnote w:id="0" w:type="continuationSeparator">
    <w:p w:rsidRDefault="00D92F9F" w:rsidP="003734BE" w:rsidR="00D92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F9F" w:rsidP="003734BE" w:rsidR="00D92F9F">
      <w:r>
        <w:separator/>
      </w:r>
    </w:p>
  </w:footnote>
  <w:footnote w:id="0" w:type="continuationSeparator">
    <w:p w:rsidRDefault="00D92F9F" w:rsidP="003734BE" w:rsidR="00D92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2D1139">
      <w:t>1248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2D1139">
      <w:t>1248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B7AC1"/>
    <w:rsid w:val="000F6C0B"/>
    <w:rsid w:val="0010318C"/>
    <w:rsid w:val="00103AA1"/>
    <w:rsid w:val="00110325"/>
    <w:rsid w:val="00133015"/>
    <w:rsid w:val="00143908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1139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06405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E20AF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6FB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25232"/>
    <w:rsid w:val="00C30FC8"/>
    <w:rsid w:val="00C435B4"/>
    <w:rsid w:val="00C5093E"/>
    <w:rsid w:val="00C56C50"/>
    <w:rsid w:val="00C85A91"/>
    <w:rsid w:val="00C90F08"/>
    <w:rsid w:val="00CA4121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92F9F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St-1248/2015</izvorni_sadrzaj>
    <derivirana_varijabla naziv="DomainObject.Predmet.OznakaBroj_1">St-1248/2015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Književna izdavačka zajednica "Tin Ujević"</izvorni_sadrzaj>
    <derivirana_varijabla naziv="DomainObject.Predmet.ProtustrankaFormated_1">  Književna izdavačka zajednica "Tin Ujević"</derivirana_varijabla>
  </DomainObject.Predmet.ProtustrankaFormated>
  <DomainObject.Predmet.ProtustrankaFormatedOIB>
    <izvorni_sadrzaj>  Književna izdavačka zajednica "Tin Ujević", OIB 34879095854</izvorni_sadrzaj>
    <derivirana_varijabla naziv="DomainObject.Predmet.ProtustrankaFormatedOIB_1">  Književna izdavačka zajednica "Tin Ujević", OIB 34879095854</derivirana_varijabla>
  </DomainObject.Predmet.ProtustrankaFormatedOIB>
  <DomainObject.Predmet.ProtustrankaFormatedWithAdress>
    <izvorni_sadrzaj> Književna izdavačka zajednica "Tin Ujević", Dinka Šimunovića 25, 21000 Split</izvorni_sadrzaj>
    <derivirana_varijabla naziv="DomainObject.Predmet.ProtustrankaFormatedWithAdress_1"> Književna izdavačka zajednica "Tin Ujević", Dinka Šimunovića 25, 21000 Split</derivirana_varijabla>
  </DomainObject.Predmet.ProtustrankaFormatedWithAdress>
  <DomainObject.Predmet.ProtustrankaFormatedWithAdressOIB>
    <izvorni_sadrzaj> Književna izdavačka zajednica "Tin Ujević", OIB 34879095854, Dinka Šimunovića 25, 21000 Split</izvorni_sadrzaj>
    <derivirana_varijabla naziv="DomainObject.Predmet.ProtustrankaFormatedWithAdressOIB_1"> Književna izdavačka zajednica "Tin Ujević", OIB 34879095854, Dinka Šimunovića 25, 21000 Split</derivirana_varijabla>
  </DomainObject.Predmet.ProtustrankaFormatedWithAdressOIB>
  <DomainObject.Predmet.ProtustrankaWithAdress>
    <izvorni_sadrzaj>Književna izdavačka zajednica "Tin Ujević" Dinka Šimunovića 25, 21000 Split</izvorni_sadrzaj>
    <derivirana_varijabla naziv="DomainObject.Predmet.ProtustrankaWithAdress_1">Književna izdavačka zajednica "Tin Ujević" Dinka Šimunovića 25, 21000 Split</derivirana_varijabla>
  </DomainObject.Predmet.ProtustrankaWithAdress>
  <DomainObject.Predmet.ProtustrankaWithAdressOIB>
    <izvorni_sadrzaj>Književna izdavačka zajednica "Tin Ujević", OIB 34879095854, Dinka Šimunovića 25, 21000 Split</izvorni_sadrzaj>
    <derivirana_varijabla naziv="DomainObject.Predmet.ProtustrankaWithAdressOIB_1">Književna izdavačka zajednica "Tin Ujević", OIB 34879095854, Dinka Šimunovića 25, 21000 Split</derivirana_varijabla>
  </DomainObject.Predmet.ProtustrankaWithAdressOIB>
  <DomainObject.Predmet.ProtustrankaNazivFormated>
    <izvorni_sadrzaj>Književna izdavačka zajednica "Tin Ujević"</izvorni_sadrzaj>
    <derivirana_varijabla naziv="DomainObject.Predmet.ProtustrankaNazivFormated_1">Književna izdavačka zajednica "Tin Ujević"</derivirana_varijabla>
  </DomainObject.Predmet.ProtustrankaNazivFormated>
  <DomainObject.Predmet.ProtustrankaNazivFormatedOIB>
    <izvorni_sadrzaj>Književna izdavačka zajednica "Tin Ujević", OIB 34879095854</izvorni_sadrzaj>
    <derivirana_varijabla naziv="DomainObject.Predmet.ProtustrankaNazivFormatedOIB_1">Književna izdavačka zajednica "Tin Ujević", OIB 34879095854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238622.38</izvorni_sadrzaj>
    <derivirana_varijabla naziv="DomainObject.Predmet.TrenutnaVrijednost_1">238622.38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Književna izdavačka zajednica "Tin Ujević"</item>
    </izvorni_sadrzaj>
    <derivirana_varijabla naziv="DomainObject.Predmet.ProtuStrankaListFormated_1">
      <item>Književna izdavačka zajednica "Tin Ujević"</item>
    </derivirana_varijabla>
  </DomainObject.Predmet.ProtuStrankaListFormated>
  <DomainObject.Predmet.ProtuStrankaListFormatedOIB>
    <izvorni_sadrzaj>
      <item>Književna izdavačka zajednica "Tin Ujević", OIB 34879095854</item>
    </izvorni_sadrzaj>
    <derivirana_varijabla naziv="DomainObject.Predmet.ProtuStrankaListFormatedOIB_1">
      <item>Književna izdavačka zajednica "Tin Ujević", OIB 34879095854</item>
    </derivirana_varijabla>
  </DomainObject.Predmet.ProtuStrankaListFormatedOIB>
  <DomainObject.Predmet.ProtuStrankaListFormatedWithAdress>
    <izvorni_sadrzaj>
      <item>Književna izdavačka zajednica "Tin Ujević", Dinka Šimunovića 25, 21000 Split</item>
    </izvorni_sadrzaj>
    <derivirana_varijabla naziv="DomainObject.Predmet.ProtuStrankaListFormatedWithAdress_1">
      <item>Književna izdavačka zajednica "Tin Ujević", Dinka Šimunovića 25, 21000 Split</item>
    </derivirana_varijabla>
  </DomainObject.Predmet.ProtuStrankaListFormatedWithAdress>
  <DomainObject.Predmet.ProtuStrankaListFormatedWithAdressOIB>
    <izvorni_sadrzaj>
      <item>Književna izdavačka zajednica "Tin Ujević", OIB 34879095854, Dinka Šimunovića 25, 21000 Split</item>
    </izvorni_sadrzaj>
    <derivirana_varijabla naziv="DomainObject.Predmet.ProtuStrankaListFormatedWithAdressOIB_1">
      <item>Književna izdavačka zajednica "Tin Ujević", OIB 34879095854, Dinka Šimunovića 25, 21000 Split</item>
    </derivirana_varijabla>
  </DomainObject.Predmet.ProtuStrankaListFormatedWithAdressOIB>
  <DomainObject.Predmet.ProtuStrankaListNazivFormated>
    <izvorni_sadrzaj>
      <item>Književna izdavačka zajednica "Tin Ujević"</item>
    </izvorni_sadrzaj>
    <derivirana_varijabla naziv="DomainObject.Predmet.ProtuStrankaListNazivFormated_1">
      <item>Književna izdavačka zajednica "Tin Ujević"</item>
    </derivirana_varijabla>
  </DomainObject.Predmet.ProtuStrankaListNazivFormated>
  <DomainObject.Predmet.ProtuStrankaListNazivFormatedOIB>
    <izvorni_sadrzaj>
      <item>Književna izdavačka zajednica "Tin Ujević", OIB 34879095854</item>
    </izvorni_sadrzaj>
    <derivirana_varijabla naziv="DomainObject.Predmet.ProtuStrankaListNazivFormatedOIB_1">
      <item>Književna izdavačka zajednica "Tin Ujević", OIB 34879095854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Književna izdavačka zajednica "Tin Ujević"</izvorni_sadrzaj>
    <derivirana_varijabla naziv="DomainObject.Predmet.ProtustrankaIDrugi_1">Književna izdavačka zajednica "Tin Ujević"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Književna izdavačka zajednica "Tin Ujević", OIB 34879095854, Dinka Šimunovića 25, 21000 Split</izvorni_sadrzaj>
    <derivirana_varijabla naziv="DomainObject.Predmet.ProtustrankaIDrugiAdressOIB_1">Književna izdavačka zajednica "Tin Ujević", OIB 34879095854,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Književna izdavačka zajednica "Tin Ujević"</item>
      <item>FINANCIJSKA AGENCIJA, RC SPLIT</item>
    </izvorni_sadrzaj>
    <derivirana_varijabla naziv="DomainObject.Predmet.SudioniciListNaziv_1">
      <item>Književna izdavačka zajednica "Tin Ujević"</item>
      <item>FINANCIJSKA AGENCIJA, RC SPLIT</item>
    </derivirana_varijabla>
  </DomainObject.Predmet.SudioniciListNaziv>
  <DomainObject.Predmet.SudioniciListAdressOIB>
    <izvorni_sadrzaj>
      <item>Književna izdavačka zajednica "Tin Ujević", OIB 34879095854, Dinka Šimunovića 25,21000 Split</item>
      <item>FINANCIJSKA AGENCIJA, RC SPLIT, OIB 85821130368, Mažuranićevo šetalište 24b,21000 Split</item>
    </izvorni_sadrzaj>
    <derivirana_varijabla naziv="DomainObject.Predmet.SudioniciListAdressOIB_1">
      <item>Književna izdavačka zajednica "Tin Ujević", OIB 34879095854, Dinka Šimunovića 25,21000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34879095854</item>
      <item>, OIB 85821130368</item>
    </izvorni_sadrzaj>
    <derivirana_varijabla naziv="DomainObject.Predmet.SudioniciListNazivOIB_1">
      <item>, OIB 34879095854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86DE6-B3D4-4F68-A86D-5A52EC46C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757</properties:Words>
  <properties:Characters>4115</properties:Characters>
  <properties:Lines>84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2016-05-03T09:47:00Z</cp:lastPrinted>
  <dcterms:modified xmlns:xsi="http://www.w3.org/2001/XMLSchema-instance" xsi:type="dcterms:W3CDTF">2016-05-03T09:51:00Z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