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e262" w14:paraId="151e262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86ABF" w:rsidRPr="00C86ABF">
        <w:t>2531</w:t>
      </w:r>
      <w:r w:rsidR="00C2303F" w:rsidRPr="00C86ABF">
        <w:t>/15</w:t>
      </w:r>
      <w:r w:rsidR="00901263" w:rsidRPr="00C86ABF">
        <w:t>-</w:t>
      </w:r>
      <w:r w:rsidR="00152412" w:rsidRPr="00C86ABF">
        <w:t>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152412" w:rsidRPr="00C86ABF">
        <w:t>2</w:t>
      </w:r>
      <w:r w:rsidR="00C86ABF" w:rsidRPr="00C86ABF">
        <w:t>531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EC113B" w:rsidRPr="00C86ABF">
        <w:t>1</w:t>
      </w:r>
      <w:r w:rsidR="00FE3E00" w:rsidRPr="00C86ABF">
        <w:t>8</w:t>
      </w:r>
      <w:r w:rsidR="008106C9" w:rsidRPr="00C86ABF">
        <w:t>. studenoga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C86ABF" w:rsidRPr="00C86ABF">
        <w:t>EMA I HANA d.o.o. za trgovinu i usluge, Zagreb, Rebar 5, OIB 84859062431</w:t>
      </w:r>
      <w:r w:rsidR="00152412" w:rsidRPr="00C86ABF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C86ABF">
        <w:t>58.944,62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EC113B" w:rsidRPr="00C86ABF">
        <w:t>1</w:t>
      </w:r>
      <w:r w:rsidR="00FE3E00" w:rsidRPr="00C86ABF">
        <w:t>8</w:t>
      </w:r>
      <w:r w:rsidRPr="00C86ABF">
        <w:t>. studenoga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90205"/>
    <w:rsid w:val="00AC4528"/>
    <w:rsid w:val="00AD027A"/>
    <w:rsid w:val="00B82F18"/>
    <w:rsid w:val="00C2303F"/>
    <w:rsid w:val="00C836B9"/>
    <w:rsid w:val="00C86ABF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St-2531/2015</izvorni_sadrzaj>
    <derivirana_varijabla naziv="DomainObject.Predmet.OznakaBroj_1">St-2531/2015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I HANA d.o.o. zastupanog po punomoćniku TEA ŠANTEK</izvorni_sadrzaj>
    <derivirana_varijabla naziv="DomainObject.Predmet.ProtustrankaFormated_1">  EMA I HANA d.o.o. zastupanog po punomoćniku TEA ŠANTEK</derivirana_varijabla>
  </DomainObject.Predmet.ProtustrankaFormated>
  <DomainObject.Predmet.ProtustrankaFormatedOIB>
    <izvorni_sadrzaj>  EMA I HANA d.o.o., OIB 84859062431 zastupanog po punomoćniku TEA ŠANTEK</izvorni_sadrzaj>
    <derivirana_varijabla naziv="DomainObject.Predmet.ProtustrankaFormatedOIB_1">  EMA I HANA d.o.o., OIB 84859062431 zastupanog po punomoćniku TEA ŠANTEK</derivirana_varijabla>
  </DomainObject.Predmet.ProtustrankaFormatedOIB>
  <DomainObject.Predmet.ProtustrankaFormatedWithAdress>
    <izvorni_sadrzaj> EMA I HANA d.o.o., Rebar 5, 10000 Zagreb zastupanog po punomoćniku TEA ŠANTEK</izvorni_sadrzaj>
    <derivirana_varijabla naziv="DomainObject.Predmet.ProtustrankaFormatedWithAdress_1"> EMA I HANA d.o.o., Rebar 5, 10000 Zagreb zastupanog po punomoćniku TEA ŠANTEK</derivirana_varijabla>
  </DomainObject.Predmet.ProtustrankaFormatedWithAdress>
  <DomainObject.Predmet.ProtustrankaFormatedWithAdressOIB>
    <izvorni_sadrzaj> EMA I HANA d.o.o., OIB 84859062431, Rebar 5, 10000 Zagreb zastupanog po punomoćniku TEA ŠANTEK</izvorni_sadrzaj>
    <derivirana_varijabla naziv="DomainObject.Predmet.ProtustrankaFormatedWithAdressOIB_1"> EMA I HANA d.o.o., OIB 84859062431, Rebar 5, 10000 Zagreb zastupanog po punomoćniku TEA ŠANTEK</derivirana_varijabla>
  </DomainObject.Predmet.ProtustrankaFormatedWithAdressOIB>
  <DomainObject.Predmet.ProtustrankaWithAdress>
    <izvorni_sadrzaj>EMA I HANA d.o.o. Rebar 5, 10000 Zagreb</izvorni_sadrzaj>
    <derivirana_varijabla naziv="DomainObject.Predmet.ProtustrankaWithAdress_1">EMA I HANA d.o.o. Rebar 5, 10000 Zagreb</derivirana_varijabla>
  </DomainObject.Predmet.ProtustrankaWithAdress>
  <DomainObject.Predmet.ProtustrankaWithAdressOIB>
    <izvorni_sadrzaj>EMA I HANA d.o.o., OIB 84859062431, Rebar 5, 10000 Zagreb</izvorni_sadrzaj>
    <derivirana_varijabla naziv="DomainObject.Predmet.ProtustrankaWithAdressOIB_1">EMA I HANA d.o.o., OIB 84859062431, Rebar 5, 10000 Zagreb</derivirana_varijabla>
  </DomainObject.Predmet.ProtustrankaWithAdressOIB>
  <DomainObject.Predmet.ProtustrankaNazivFormated>
    <izvorni_sadrzaj>EMA I HANA d.o.o.</izvorni_sadrzaj>
    <derivirana_varijabla naziv="DomainObject.Predmet.ProtustrankaNazivFormated_1">EMA I HANA d.o.o.</derivirana_varijabla>
  </DomainObject.Predmet.ProtustrankaNazivFormated>
  <DomainObject.Predmet.ProtustrankaNazivFormatedOIB>
    <izvorni_sadrzaj>EMA I HANA d.o.o., OIB 84859062431</izvorni_sadrzaj>
    <derivirana_varijabla naziv="DomainObject.Predmet.ProtustrankaNazivFormatedOIB_1">EMA I HANA d.o.o., OIB 84859062431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I HANA d.o.o. zastupanog po punomoćniku TEA ŠANTEK</item>
    </izvorni_sadrzaj>
    <derivirana_varijabla naziv="DomainObject.Predmet.ProtuStrankaListFormated_1">
      <item>EMA I HANA d.o.o. zastupanog po punomoćniku TEA ŠANTEK</item>
    </derivirana_varijabla>
  </DomainObject.Predmet.ProtuStrankaListFormated>
  <DomainObject.Predmet.ProtuStrankaListFormatedOIB>
    <izvorni_sadrzaj>
      <item>EMA I HANA d.o.o., OIB 84859062431 zastupanog po punomoćniku TEA ŠANTEK</item>
    </izvorni_sadrzaj>
    <derivirana_varijabla naziv="DomainObject.Predmet.ProtuStrankaListFormatedOIB_1">
      <item>EMA I HANA d.o.o., OIB 84859062431 zastupanog po punomoćniku TEA ŠANTEK</item>
    </derivirana_varijabla>
  </DomainObject.Predmet.ProtuStrankaListFormatedOIB>
  <DomainObject.Predmet.ProtuStrankaListFormatedWithAdress>
    <izvorni_sadrzaj>
      <item>EMA I HANA d.o.o., Rebar 5, 10000 Zagreb zastupanog po punomoćniku TEA ŠANTEK</item>
    </izvorni_sadrzaj>
    <derivirana_varijabla naziv="DomainObject.Predmet.ProtuStrankaListFormatedWithAdress_1">
      <item>EMA I HANA d.o.o., Rebar 5, 10000 Zagreb zastupanog po punomoćniku TEA ŠANTEK</item>
    </derivirana_varijabla>
  </DomainObject.Predmet.ProtuStrankaListFormatedWithAdress>
  <DomainObject.Predmet.ProtuStrankaListFormatedWithAdressOIB>
    <izvorni_sadrzaj>
      <item>EMA I HANA d.o.o., OIB 84859062431, Rebar 5, 10000 Zagreb zastupanog po punomoćniku TEA ŠANTEK</item>
    </izvorni_sadrzaj>
    <derivirana_varijabla naziv="DomainObject.Predmet.ProtuStrankaListFormatedWithAdressOIB_1">
      <item>EMA I HANA d.o.o., OIB 84859062431, Rebar 5, 10000 Zagreb zastupanog po punomoćniku TEA ŠANTEK</item>
    </derivirana_varijabla>
  </DomainObject.Predmet.ProtuStrankaListFormatedWithAdressOIB>
  <DomainObject.Predmet.ProtuStrankaListNazivFormated>
    <izvorni_sadrzaj>
      <item>EMA I HANA d.o.o.</item>
    </izvorni_sadrzaj>
    <derivirana_varijabla naziv="DomainObject.Predmet.ProtuStrankaListNazivFormated_1">
      <item>EMA I HANA d.o.o.</item>
    </derivirana_varijabla>
  </DomainObject.Predmet.ProtuStrankaListNazivFormated>
  <DomainObject.Predmet.ProtuStrankaListNazivFormatedOIB>
    <izvorni_sadrzaj>
      <item>EMA I HANA d.o.o., OIB 84859062431</item>
    </izvorni_sadrzaj>
    <derivirana_varijabla naziv="DomainObject.Predmet.ProtuStrankaListNazivFormatedOIB_1">
      <item>EMA I HANA d.o.o., OIB 84859062431</item>
    </derivirana_varijabla>
  </DomainObject.Predmet.ProtuStrankaListNazivFormatedOIB>
  <DomainObject.Predmet.OstaliListFormated>
    <izvorni_sadrzaj>
      <item>TEA ŠANTEK punomoćnik sudionika u postupku EMA I HANA d.o.o.</item>
    </izvorni_sadrzaj>
    <derivirana_varijabla naziv="DomainObject.Predmet.OstaliListFormated_1">
      <item>TEA ŠANTEK punomoćnik sudionika u postupku EMA I HANA d.o.o.</item>
    </derivirana_varijabla>
  </DomainObject.Predmet.OstaliListFormated>
  <DomainObject.Predmet.OstaliListFormatedOIB>
    <izvorni_sadrzaj>
      <item>TEA ŠANTEK, OIB 71737008223 punomoćnik sudionika u postupku EMA I HANA d.o.o.</item>
    </izvorni_sadrzaj>
    <derivirana_varijabla naziv="DomainObject.Predmet.OstaliListFormatedOIB_1">
      <item>TEA ŠANTEK, OIB 71737008223 punomoćnik sudionika u postupku EMA I HANA d.o.o.</item>
    </derivirana_varijabla>
  </DomainObject.Predmet.OstaliListFormatedOIB>
  <DomainObject.Predmet.OstaliListFormatedWithAdress>
    <izvorni_sadrzaj>
      <item>TEA ŠANTEK, Lašćinska cesta 114, 10000 Zagreb punomoćnik sudionika u postupku EMA I HANA d.o.o.</item>
    </izvorni_sadrzaj>
    <derivirana_varijabla naziv="DomainObject.Predmet.OstaliListFormatedWithAdress_1">
      <item>TEA ŠANTEK, Lašćinska cesta 114, 10000 Zagreb punomoćnik sudionika u postupku EMA I HANA d.o.o.</item>
    </derivirana_varijabla>
  </DomainObject.Predmet.OstaliListFormatedWithAdress>
  <DomainObject.Predmet.OstaliListFormatedWithAdressOIB>
    <izvorni_sadrzaj>
      <item>TEA ŠANTEK, OIB 71737008223, Lašćinska cesta 114, 10000 Zagreb punomoćnik sudionika u postupku EMA I HANA d.o.o.</item>
    </izvorni_sadrzaj>
    <derivirana_varijabla naziv="DomainObject.Predmet.OstaliListFormatedWithAdressOIB_1">
      <item>TEA ŠANTEK, OIB 71737008223, Lašćinska cesta 114, 10000 Zagreb punomoćnik sudionika u postupku EMA I HANA d.o.o.</item>
    </derivirana_varijabla>
  </DomainObject.Predmet.OstaliListFormatedWithAdressOIB>
  <DomainObject.Predmet.OstaliListNazivFormated>
    <izvorni_sadrzaj>
      <item>TEA ŠANTEK</item>
    </izvorni_sadrzaj>
    <derivirana_varijabla naziv="DomainObject.Predmet.OstaliListNazivFormated_1">
      <item>TEA ŠANTEK</item>
    </derivirana_varijabla>
  </DomainObject.Predmet.OstaliListNazivFormated>
  <DomainObject.Predmet.OstaliListNazivFormatedOIB>
    <izvorni_sadrzaj>
      <item>TEA ŠANTEK, OIB 71737008223</item>
    </izvorni_sadrzaj>
    <derivirana_varijabla naziv="DomainObject.Predmet.OstaliListNazivFormatedOIB_1">
      <item>TEA ŠANTEK, OIB 71737008223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I HANA d.o.o.</izvorni_sadrzaj>
    <derivirana_varijabla naziv="DomainObject.Predmet.ProtustrankaIDrugi_1">EMA I HANA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 I HANA d.o.o., OIB 84859062431, Rebar 5, 10000 Zagreb</izvorni_sadrzaj>
    <derivirana_varijabla naziv="DomainObject.Predmet.ProtustrankaIDrugiAdressOIB_1">EMA I HANA d.o.o., OIB 84859062431, Rebar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I HANA d.o.o.</item>
      <item>TEA ŠANTEK</item>
    </izvorni_sadrzaj>
    <derivirana_varijabla naziv="DomainObject.Predmet.SudioniciListNaziv_1">
      <item>FINA Regionalni centar Zagreb</item>
      <item>EMA I HANA d.o.o.</item>
      <item>TEA ŠANTEK</item>
    </derivirana_varijabla>
  </DomainObject.Predmet.SudioniciListNaziv>
  <DomainObject.Predmet.SudioniciListAdressOIB>
    <izvorni_sadrzaj>
      <item>FINA Regionalni centar Zagreb, OIB 85821130368, Trg svibanjskih žrtava 1995. 1,10000 Zagreb</item>
      <item>EMA I HANA d.o.o., OIB 84859062431, Rebar 5,10000 Zagreb</item>
      <item>TEA ŠANTEK, OIB 71737008223, Lašćinska cesta 114,10000 Zagreb</item>
    </izvorni_sadrzaj>
    <derivirana_varijabla naziv="DomainObject.Predmet.SudioniciListAdressOIB_1">
      <item>FINA Regionalni centar Zagreb, OIB 85821130368, Trg svibanjskih žrtava 1995. 1,10000 Zagreb</item>
      <item>EMA I HANA d.o.o., OIB 84859062431, Rebar 5,10000 Zagreb</item>
      <item>TEA ŠANTEK, OIB 71737008223, Lašćinska cesta 114,10000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84859062431</item>
      <item>, OIB 71737008223</item>
    </izvorni_sadrzaj>
    <derivirana_varijabla naziv="DomainObject.Predmet.SudioniciListNazivOIB_1">
      <item>, OIB 85821130368</item>
      <item>, OIB 84859062431</item>
      <item>, OIB 71737008223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1292</properties:Characters>
  <properties:Lines>44</properties:Lines>
  <properties:Paragraphs>15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2015-11-18T12:17:00Z</cp:lastPrinted>
  <dcterms:modified xmlns:xsi="http://www.w3.org/2001/XMLSchema-instance" xsi:type="dcterms:W3CDTF">2015-11-18T13:06:00Z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