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327e" w14:paraId="da7327e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4C6111" w:rsidP="001C6A50" w:rsidR="00E3002E">
      <w:pPr>
        <w:jc w:val="right"/>
      </w:pPr>
      <w:r>
        <w:t>40.</w:t>
      </w:r>
      <w:r w:rsidR="001D7C1D" w:rsidRPr="0063308C">
        <w:t xml:space="preserve"> St-</w:t>
      </w:r>
      <w:r w:rsidR="009C66AF">
        <w:t>1855</w:t>
      </w:r>
      <w:r w:rsidR="001D7C1D">
        <w:t>/201</w:t>
      </w:r>
      <w:r w:rsidR="009C66AF">
        <w:t>7</w:t>
      </w:r>
    </w:p>
    <w:p w:rsidRDefault="00E3002E" w:rsidP="001D7C1D" w:rsidR="00E3002E"/>
    <w:p w:rsidRDefault="001C6A50" w:rsidP="001D7C1D" w:rsidR="001C6A50"/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9C66AF">
        <w:t xml:space="preserve">UNEX </w:t>
      </w:r>
      <w:r w:rsidR="004D5370">
        <w:t xml:space="preserve">MEDIA </w:t>
      </w:r>
      <w:r w:rsidR="004C6111">
        <w:t xml:space="preserve">d.o.o., Zagreb, </w:t>
      </w:r>
      <w:r w:rsidR="004D5370">
        <w:t>Ilica 26.</w:t>
      </w:r>
      <w:r w:rsidR="004C6111">
        <w:t xml:space="preserve"> (OIB </w:t>
      </w:r>
      <w:r w:rsidR="004D5370">
        <w:t>31668116417</w:t>
      </w:r>
      <w:r w:rsidR="004C6111">
        <w:t>)</w:t>
      </w:r>
      <w:r w:rsidR="006C17E9">
        <w:t xml:space="preserve">, dana </w:t>
      </w:r>
      <w:r w:rsidR="000F01FE">
        <w:t>6</w:t>
      </w:r>
      <w:r w:rsidR="006E5229">
        <w:t>.listopada</w:t>
      </w:r>
      <w:r>
        <w:t xml:space="preserve"> 201</w:t>
      </w:r>
      <w:r w:rsidR="00A3142B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Odbacuje se prijava tražbine vjerovnika </w:t>
      </w:r>
      <w:r w:rsidR="006E5229">
        <w:t xml:space="preserve">KANAL RI </w:t>
      </w:r>
      <w:r>
        <w:t xml:space="preserve">d.o.o., </w:t>
      </w:r>
      <w:r w:rsidR="006E5229">
        <w:t>Rijeka, Trg Riječke rezolucije</w:t>
      </w:r>
      <w:r w:rsidR="00DB6251">
        <w:t xml:space="preserve"> 3.</w:t>
      </w:r>
      <w:r w:rsidRPr="009A2892">
        <w:t xml:space="preserve">, u iznosu </w:t>
      </w:r>
      <w:r w:rsidR="006E5229">
        <w:t>25.470,00</w:t>
      </w:r>
      <w:r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6E5229">
        <w:t>16.kolovoza</w:t>
      </w:r>
      <w:r>
        <w:t xml:space="preserve"> 2017.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A24FC">
        <w:t>UNEX MEDIA d.o.o., Zagreb, Ilica 26. (OIB 31668116417)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3.srpnja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 xml:space="preserve">Vjerovnik </w:t>
      </w:r>
      <w:r w:rsidR="00DB6251">
        <w:t>KANAL RI d.o.o., Rijeka, Trg Riječke rezolucije 3.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DB6251">
        <w:t>25.470,00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 xml:space="preserve">rijava tražbine je upućen preporučenom </w:t>
      </w:r>
      <w:r w:rsidR="00CE29F2">
        <w:t xml:space="preserve">poštanskom pošiljkom </w:t>
      </w:r>
      <w:r w:rsidR="00456295">
        <w:t xml:space="preserve"> </w:t>
      </w:r>
      <w:r w:rsidR="004230A4">
        <w:t xml:space="preserve">dana </w:t>
      </w:r>
      <w:r w:rsidR="00DB6251">
        <w:t>16.kolovoza</w:t>
      </w:r>
      <w:r w:rsidR="004230A4">
        <w:t xml:space="preserve"> 2017., </w:t>
      </w:r>
      <w:r w:rsidRPr="009A2892">
        <w:t xml:space="preserve">a što je vidljivo iz otiska prijemnog žiga </w:t>
      </w:r>
      <w:r w:rsidR="000D7DD4">
        <w:t xml:space="preserve">Hrvatske </w:t>
      </w:r>
      <w:r w:rsidR="004230A4">
        <w:t>pošte.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</w:t>
      </w:r>
      <w:r w:rsidR="007F3ABC">
        <w:lastRenderedPageBreak/>
        <w:t xml:space="preserve">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0F01FE">
        <w:t>6</w:t>
      </w:r>
      <w:r w:rsidR="00DB6251">
        <w:t xml:space="preserve">.listopada 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Pr="009A2892">
        <w:tab/>
      </w:r>
      <w:r w:rsidR="0052243A">
        <w:t>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52243A" w:rsidP="0052243A" w:rsidR="0052243A">
      <w:pPr>
        <w:ind w:firstLine="708" w:left="2832"/>
        <w:jc w:val="both"/>
      </w:pPr>
      <w:r>
        <w:t>Za točnost otpravka, ovlašteni službenik:</w:t>
      </w:r>
    </w:p>
    <w:p w:rsidRDefault="0052243A" w:rsidP="00422EE0" w:rsidR="0052243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52243A" w:rsidR="007042D2" w:rsidRPr="008F3E0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7042D2" w:rsidP="007042D2" w:rsidR="007042D2" w:rsidRPr="00C72788">
      <w:pPr>
        <w:jc w:val="both"/>
        <w:rPr>
          <w:b/>
        </w:rPr>
      </w:pP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4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D7DD4"/>
    <w:rsid w:val="000F01FE"/>
    <w:rsid w:val="00135666"/>
    <w:rsid w:val="001423CB"/>
    <w:rsid w:val="00142CB2"/>
    <w:rsid w:val="00153D80"/>
    <w:rsid w:val="0018613F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20F5B"/>
    <w:rsid w:val="00323651"/>
    <w:rsid w:val="00366CB2"/>
    <w:rsid w:val="003B213D"/>
    <w:rsid w:val="00413E00"/>
    <w:rsid w:val="004230A4"/>
    <w:rsid w:val="0042407B"/>
    <w:rsid w:val="00456295"/>
    <w:rsid w:val="0046103E"/>
    <w:rsid w:val="00471BD2"/>
    <w:rsid w:val="00494008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243A"/>
    <w:rsid w:val="00525A5B"/>
    <w:rsid w:val="00535AB3"/>
    <w:rsid w:val="0055111B"/>
    <w:rsid w:val="00552AAE"/>
    <w:rsid w:val="00554285"/>
    <w:rsid w:val="005641BE"/>
    <w:rsid w:val="00585191"/>
    <w:rsid w:val="005A14BE"/>
    <w:rsid w:val="005A26E1"/>
    <w:rsid w:val="005A3656"/>
    <w:rsid w:val="005B4DE4"/>
    <w:rsid w:val="005C5DB0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B7CA2"/>
    <w:rsid w:val="007F3ABC"/>
    <w:rsid w:val="007F5CBE"/>
    <w:rsid w:val="008028AB"/>
    <w:rsid w:val="00806934"/>
    <w:rsid w:val="00833454"/>
    <w:rsid w:val="00836780"/>
    <w:rsid w:val="0085489D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3142B"/>
    <w:rsid w:val="00A545CD"/>
    <w:rsid w:val="00A65A28"/>
    <w:rsid w:val="00A73B0F"/>
    <w:rsid w:val="00A817BE"/>
    <w:rsid w:val="00A97C8F"/>
    <w:rsid w:val="00AB58E3"/>
    <w:rsid w:val="00AB7096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86E6A"/>
    <w:rsid w:val="00CA7873"/>
    <w:rsid w:val="00CA7CFE"/>
    <w:rsid w:val="00CD09E2"/>
    <w:rsid w:val="00CE29F2"/>
    <w:rsid w:val="00CE75B7"/>
    <w:rsid w:val="00CF28C5"/>
    <w:rsid w:val="00D03905"/>
    <w:rsid w:val="00D1401A"/>
    <w:rsid w:val="00D452A3"/>
    <w:rsid w:val="00D53EC5"/>
    <w:rsid w:val="00D91CEA"/>
    <w:rsid w:val="00DB6251"/>
    <w:rsid w:val="00E02326"/>
    <w:rsid w:val="00E3002E"/>
    <w:rsid w:val="00E33446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2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4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4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4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4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2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4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4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4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4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MEDIA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MEDIA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MEDIA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MEDIA d.o.o.</item>
      <item>UNEX MEDIA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  <item>, OIB 74239860723</item>
      <item>, OIB 75819777315</item>
    </izvorni_sadrzaj>
    <derivirana_varijabla naziv="DomainObject.Predmet.SudioniciListNazivOIB_1">
      <item>, OIB 31668116417</item>
      <item>, OIB 31668116417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1959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2017-10-06T11:01:00Z</dcterms:created>
  <dc:creator>nribaric</dc:creator>
  <cp:lastModifiedBy>Valentina Delač</cp:lastModifiedBy>
  <cp:lastPrinted>2017-10-06T11:02:00Z</cp:lastPrinted>
  <dcterms:modified xmlns:xsi="http://www.w3.org/2001/XMLSchema-instance" xsi:type="dcterms:W3CDTF">2017-10-06T11:02:00Z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