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3186" w14:paraId="dae3186"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9D4CE8">
        <w:rPr>
          <w:rFonts w:hAnsi="Times New Roman" w:ascii="Times New Roman"/>
        </w:rPr>
        <w:t>3</w:t>
      </w:r>
      <w:r w:rsidR="008C14A3">
        <w:rPr>
          <w:rFonts w:hAnsi="Times New Roman" w:ascii="Times New Roman"/>
        </w:rPr>
        <w:t>235</w:t>
      </w:r>
      <w:r w:rsidR="004C23EE" w:rsidRPr="00274586">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rsidRPr="008D3E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8C14A3">
        <w:rPr>
          <w:rFonts w:hAnsi="Times New Roman" w:ascii="Times New Roman"/>
        </w:rPr>
        <w:t xml:space="preserve">CENTRO PRODUKT d.o.o. Zagreb, Nova Ves 56, OIB: </w:t>
      </w:r>
      <w:r w:rsidR="008C14A3" w:rsidRPr="00CF5F02">
        <w:rPr>
          <w:rFonts w:hAnsi="Times New Roman" w:ascii="Times New Roman"/>
        </w:rPr>
        <w:t>51594515518</w:t>
      </w:r>
      <w:r w:rsidRPr="008D3E9F">
        <w:rPr>
          <w:rFonts w:hAnsi="Times New Roman" w:ascii="Times New Roman"/>
        </w:rPr>
        <w:t xml:space="preserve">,  </w:t>
      </w:r>
      <w:r>
        <w:rPr>
          <w:rFonts w:hAnsi="Times New Roman" w:ascii="Times New Roman"/>
        </w:rPr>
        <w:t>27</w:t>
      </w:r>
      <w:r w:rsidRPr="008D3E9F">
        <w:rPr>
          <w:rFonts w:hAnsi="Times New Roman" w:ascii="Times New Roman"/>
        </w:rPr>
        <w:t>. studenog 2015.</w:t>
      </w: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8C14A3">
        <w:rPr>
          <w:rFonts w:hAnsi="Times New Roman" w:ascii="Times New Roman"/>
        </w:rPr>
        <w:t>Saša Jelača, Vukovar, Kneza Višeslava 27</w:t>
      </w:r>
      <w:r w:rsidR="007E3D7A">
        <w:rPr>
          <w:rFonts w:hAnsi="Times New Roman" w:ascii="Times New Roman"/>
        </w:rPr>
        <w:t xml:space="preserve">, OIB: </w:t>
      </w:r>
      <w:r w:rsidR="008C14A3" w:rsidRPr="008C14A3">
        <w:rPr>
          <w:rFonts w:hAnsi="Times New Roman" w:ascii="Times New Roman"/>
        </w:rPr>
        <w:t>35901557489</w:t>
      </w:r>
      <w:r w:rsidR="00274586">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2933AB" w:rsidRPr="00274586">
        <w:rPr>
          <w:rFonts w:hAnsi="Times New Roman" w:ascii="Times New Roman"/>
        </w:rPr>
        <w:t>2</w:t>
      </w:r>
      <w:r w:rsidR="00274586">
        <w:rPr>
          <w:rFonts w:hAnsi="Times New Roman" w:ascii="Times New Roman"/>
        </w:rPr>
        <w:t>7</w:t>
      </w:r>
      <w:r w:rsidR="00020A74" w:rsidRPr="00274586">
        <w:rPr>
          <w:rFonts w:hAnsi="Times New Roman" w:ascii="Times New Roman"/>
        </w:rPr>
        <w:t>. studenog</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EF12E7">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8C14A3"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0E92">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20ACC"/>
    <w:rsid w:val="0015184D"/>
    <w:rsid w:val="001B052B"/>
    <w:rsid w:val="001D5EB3"/>
    <w:rsid w:val="001F12D5"/>
    <w:rsid w:val="0022123C"/>
    <w:rsid w:val="002236A7"/>
    <w:rsid w:val="002558C5"/>
    <w:rsid w:val="00274586"/>
    <w:rsid w:val="002933AB"/>
    <w:rsid w:val="00307A65"/>
    <w:rsid w:val="00352AB8"/>
    <w:rsid w:val="003A572A"/>
    <w:rsid w:val="003E01D6"/>
    <w:rsid w:val="00435F31"/>
    <w:rsid w:val="004C23EE"/>
    <w:rsid w:val="004D38B6"/>
    <w:rsid w:val="0051510F"/>
    <w:rsid w:val="00544A34"/>
    <w:rsid w:val="00546775"/>
    <w:rsid w:val="00553312"/>
    <w:rsid w:val="00554A5C"/>
    <w:rsid w:val="005608CD"/>
    <w:rsid w:val="0060541C"/>
    <w:rsid w:val="0062292A"/>
    <w:rsid w:val="00705993"/>
    <w:rsid w:val="00737A4B"/>
    <w:rsid w:val="007C72DF"/>
    <w:rsid w:val="007E3D7A"/>
    <w:rsid w:val="007E4D02"/>
    <w:rsid w:val="007F2409"/>
    <w:rsid w:val="0081479D"/>
    <w:rsid w:val="00834CC8"/>
    <w:rsid w:val="0089107F"/>
    <w:rsid w:val="00893589"/>
    <w:rsid w:val="008C14A3"/>
    <w:rsid w:val="008E0EF7"/>
    <w:rsid w:val="008E6846"/>
    <w:rsid w:val="008E7458"/>
    <w:rsid w:val="009432E4"/>
    <w:rsid w:val="00954CC8"/>
    <w:rsid w:val="009675B5"/>
    <w:rsid w:val="009B43A5"/>
    <w:rsid w:val="009C2E2C"/>
    <w:rsid w:val="009D4CE8"/>
    <w:rsid w:val="00A07CAC"/>
    <w:rsid w:val="00AD105D"/>
    <w:rsid w:val="00AE0E92"/>
    <w:rsid w:val="00B07B8D"/>
    <w:rsid w:val="00B314E8"/>
    <w:rsid w:val="00B700D8"/>
    <w:rsid w:val="00B810E4"/>
    <w:rsid w:val="00BB25A3"/>
    <w:rsid w:val="00C156FD"/>
    <w:rsid w:val="00C44359"/>
    <w:rsid w:val="00C466AF"/>
    <w:rsid w:val="00C909B0"/>
    <w:rsid w:val="00CB732E"/>
    <w:rsid w:val="00CF68C5"/>
    <w:rsid w:val="00D10DE3"/>
    <w:rsid w:val="00D4710A"/>
    <w:rsid w:val="00D74350"/>
    <w:rsid w:val="00D83261"/>
    <w:rsid w:val="00D83C05"/>
    <w:rsid w:val="00DA72F6"/>
    <w:rsid w:val="00E319FB"/>
    <w:rsid w:val="00E57739"/>
    <w:rsid w:val="00EC344F"/>
    <w:rsid w:val="00EE19FC"/>
    <w:rsid w:val="00EF12E7"/>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AE0E92"/>
    <w:rPr>
      <w:color w:val="808080"/>
      <w:bdr w:space="0" w:sz="0" w:color="auto" w:val="none"/>
      <w:shd w:fill="auto" w:color="auto" w:val="clear"/>
    </w:rPr>
  </w:style>
  <w:style w:customStyle="true" w:styleId="eSPISCCParagraphDefaultFont" w:type="character">
    <w:name w:val="eSPIS_CC_Paragraph Default Font"/>
    <w:basedOn w:val="Zadanifontodlomka"/>
    <w:rsid w:val="00AE0E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0E9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E0E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0E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AE0E92"/>
    <w:rPr>
      <w:color w:val="808080"/>
      <w:bdr w:color="auto" w:space="0" w:sz="0" w:val="none"/>
      <w:shd w:color="auto" w:fill="auto" w:val="clear"/>
    </w:rPr>
  </w:style>
  <w:style w:customStyle="1" w:styleId="eSPISCCParagraphDefaultFont" w:type="character">
    <w:name w:val="eSPIS_CC_Paragraph Default Font"/>
    <w:basedOn w:val="Zadanifontodlomka"/>
    <w:rsid w:val="00AE0E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0E9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E0E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0E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3235</izvorni_sadrzaj>
    <derivirana_varijabla naziv="DomainObject.Predmet.Broj_1">3235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St-3235/2015</izvorni_sadrzaj>
    <derivirana_varijabla naziv="DomainObject.Predmet.OznakaBroj_1">St-3235/2015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CENTRO PRODUKT d.o.o.</izvorni_sadrzaj>
    <derivirana_varijabla naziv="DomainObject.Predmet.ProtustrankaFormated_1">  CENTRO PRODUKT d.o.o.</derivirana_varijabla>
  </DomainObject.Predmet.ProtustrankaFormated>
  <DomainObject.Predmet.ProtustrankaFormatedOIB>
    <izvorni_sadrzaj>  CENTRO PRODUKT d.o.o., OIB 51594515518</izvorni_sadrzaj>
    <derivirana_varijabla naziv="DomainObject.Predmet.ProtustrankaFormatedOIB_1">  CENTRO PRODUKT d.o.o., OIB 51594515518</derivirana_varijabla>
  </DomainObject.Predmet.ProtustrankaFormatedOIB>
  <DomainObject.Predmet.ProtustrankaFormatedWithAdress>
    <izvorni_sadrzaj> CENTRO PRODUKT d.o.o., Nova Ves 56, 10000 Zagreb</izvorni_sadrzaj>
    <derivirana_varijabla naziv="DomainObject.Predmet.ProtustrankaFormatedWithAdress_1"> CENTRO PRODUKT d.o.o., Nova Ves 56, 10000 Zagreb</derivirana_varijabla>
  </DomainObject.Predmet.ProtustrankaFormatedWithAdress>
  <DomainObject.Predmet.ProtustrankaFormatedWithAdressOIB>
    <izvorni_sadrzaj> CENTRO PRODUKT d.o.o., OIB 51594515518, Nova Ves 56, 10000 Zagreb</izvorni_sadrzaj>
    <derivirana_varijabla naziv="DomainObject.Predmet.ProtustrankaFormatedWithAdressOIB_1"> CENTRO PRODUKT d.o.o., OIB 51594515518, Nova Ves 56, 10000 Zagreb</derivirana_varijabla>
  </DomainObject.Predmet.ProtustrankaFormatedWithAdressOIB>
  <DomainObject.Predmet.ProtustrankaWithAdress>
    <izvorni_sadrzaj>CENTRO PRODUKT d.o.o. Nova Ves 56, 10000 Zagreb</izvorni_sadrzaj>
    <derivirana_varijabla naziv="DomainObject.Predmet.ProtustrankaWithAdress_1">CENTRO PRODUKT d.o.o. Nova Ves 56, 10000 Zagreb</derivirana_varijabla>
  </DomainObject.Predmet.ProtustrankaWithAdress>
  <DomainObject.Predmet.ProtustrankaWithAdressOIB>
    <izvorni_sadrzaj>CENTRO PRODUKT d.o.o., OIB 51594515518, Nova Ves 56, 10000 Zagreb</izvorni_sadrzaj>
    <derivirana_varijabla naziv="DomainObject.Predmet.ProtustrankaWithAdressOIB_1">CENTRO PRODUKT d.o.o., OIB 51594515518, Nova Ves 56, 10000 Zagreb</derivirana_varijabla>
  </DomainObject.Predmet.ProtustrankaWithAdressOIB>
  <DomainObject.Predmet.ProtustrankaNazivFormated>
    <izvorni_sadrzaj>CENTRO PRODUKT d.o.o.</izvorni_sadrzaj>
    <derivirana_varijabla naziv="DomainObject.Predmet.ProtustrankaNazivFormated_1">CENTRO PRODUKT d.o.o.</derivirana_varijabla>
  </DomainObject.Predmet.ProtustrankaNazivFormated>
  <DomainObject.Predmet.ProtustrankaNazivFormatedOIB>
    <izvorni_sadrzaj>CENTRO PRODUKT d.o.o., OIB 51594515518</izvorni_sadrzaj>
    <derivirana_varijabla naziv="DomainObject.Predmet.ProtustrankaNazivFormatedOIB_1">CENTRO PRODUKT d.o.o., OIB 51594515518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CENTRO PRODUKT d.o.o.</item>
    </izvorni_sadrzaj>
    <derivirana_varijabla naziv="DomainObject.Predmet.ProtuStrankaListFormated_1">
      <item>CENTRO PRODUKT d.o.o.</item>
    </derivirana_varijabla>
  </DomainObject.Predmet.ProtuStrankaListFormated>
  <DomainObject.Predmet.ProtuStrankaListFormatedOIB>
    <izvorni_sadrzaj>
      <item>CENTRO PRODUKT d.o.o., OIB 51594515518</item>
    </izvorni_sadrzaj>
    <derivirana_varijabla naziv="DomainObject.Predmet.ProtuStrankaListFormatedOIB_1">
      <item>CENTRO PRODUKT d.o.o., OIB 51594515518</item>
    </derivirana_varijabla>
  </DomainObject.Predmet.ProtuStrankaListFormatedOIB>
  <DomainObject.Predmet.ProtuStrankaListFormatedWithAdress>
    <izvorni_sadrzaj>
      <item>CENTRO PRODUKT d.o.o., Nova Ves 56, 10000 Zagreb</item>
    </izvorni_sadrzaj>
    <derivirana_varijabla naziv="DomainObject.Predmet.ProtuStrankaListFormatedWithAdress_1">
      <item>CENTRO PRODUKT d.o.o., Nova Ves 56, 10000 Zagreb</item>
    </derivirana_varijabla>
  </DomainObject.Predmet.ProtuStrankaListFormatedWithAdress>
  <DomainObject.Predmet.ProtuStrankaListFormatedWithAdressOIB>
    <izvorni_sadrzaj>
      <item>CENTRO PRODUKT d.o.o., OIB 51594515518, Nova Ves 56, 10000 Zagreb</item>
    </izvorni_sadrzaj>
    <derivirana_varijabla naziv="DomainObject.Predmet.ProtuStrankaListFormatedWithAdressOIB_1">
      <item>CENTRO PRODUKT d.o.o., OIB 51594515518, Nova Ves 56, 10000 Zagreb</item>
    </derivirana_varijabla>
  </DomainObject.Predmet.ProtuStrankaListFormatedWithAdressOIB>
  <DomainObject.Predmet.ProtuStrankaListNazivFormated>
    <izvorni_sadrzaj>
      <item>CENTRO PRODUKT d.o.o.</item>
    </izvorni_sadrzaj>
    <derivirana_varijabla naziv="DomainObject.Predmet.ProtuStrankaListNazivFormated_1">
      <item>CENTRO PRODUKT d.o.o.</item>
    </derivirana_varijabla>
  </DomainObject.Predmet.ProtuStrankaListNazivFormated>
  <DomainObject.Predmet.ProtuStrankaListNazivFormatedOIB>
    <izvorni_sadrzaj>
      <item>CENTRO PRODUKT d.o.o., OIB 51594515518</item>
    </izvorni_sadrzaj>
    <derivirana_varijabla naziv="DomainObject.Predmet.ProtuStrankaListNazivFormatedOIB_1">
      <item>CENTRO PRODUKT d.o.o., OIB 51594515518</item>
    </derivirana_varijabla>
  </DomainObject.Predmet.ProtuStrankaListNazivFormatedOIB>
  <DomainObject.Predmet.OstaliListFormated>
    <izvorni_sadrzaj>
      <item>Saša Jelača</item>
    </izvorni_sadrzaj>
    <derivirana_varijabla naziv="DomainObject.Predmet.OstaliListFormated_1">
      <item>Saša Jelača</item>
    </derivirana_varijabla>
  </DomainObject.Predmet.OstaliListFormated>
  <DomainObject.Predmet.OstaliListFormatedOIB>
    <izvorni_sadrzaj>
      <item>Saša Jelača, OIB 35901557489</item>
    </izvorni_sadrzaj>
    <derivirana_varijabla naziv="DomainObject.Predmet.OstaliListFormatedOIB_1">
      <item>Saša Jelača, OIB 35901557489</item>
    </derivirana_varijabla>
  </DomainObject.Predmet.OstaliListFormatedOIB>
  <DomainObject.Predmet.OstaliListFormatedWithAdress>
    <izvorni_sadrzaj>
      <item>Saša Jelača</item>
    </izvorni_sadrzaj>
    <derivirana_varijabla naziv="DomainObject.Predmet.OstaliListFormatedWithAdress_1">
      <item>Saša Jelača</item>
    </derivirana_varijabla>
  </DomainObject.Predmet.OstaliListFormatedWithAdress>
  <DomainObject.Predmet.OstaliListFormatedWithAdressOIB>
    <izvorni_sadrzaj>
      <item>Saša Jelača, OIB 35901557489</item>
    </izvorni_sadrzaj>
    <derivirana_varijabla naziv="DomainObject.Predmet.OstaliListFormatedWithAdressOIB_1">
      <item>Saša Jelača, OIB 35901557489</item>
    </derivirana_varijabla>
  </DomainObject.Predmet.OstaliListFormatedWithAdressOIB>
  <DomainObject.Predmet.OstaliListNazivFormated>
    <izvorni_sadrzaj>
      <item>Saša Jelača</item>
    </izvorni_sadrzaj>
    <derivirana_varijabla naziv="DomainObject.Predmet.OstaliListNazivFormated_1">
      <item>Saša Jelača</item>
    </derivirana_varijabla>
  </DomainObject.Predmet.OstaliListNazivFormated>
  <DomainObject.Predmet.OstaliListNazivFormatedOIB>
    <izvorni_sadrzaj>
      <item>Saša Jelača, OIB 35901557489</item>
    </izvorni_sadrzaj>
    <derivirana_varijabla naziv="DomainObject.Predmet.OstaliListNazivFormatedOIB_1">
      <item>Saša Jelača, OIB 35901557489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CENTRO PRODUKT d.o.o.</izvorni_sadrzaj>
    <derivirana_varijabla naziv="DomainObject.Predmet.ProtustrankaIDrugi_1">CENTRO PRODUKT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CENTRO PRODUKT d.o.o., OIB 51594515518, Nova Ves 56, 10000 Zagreb</izvorni_sadrzaj>
    <derivirana_varijabla naziv="DomainObject.Predmet.ProtustrankaIDrugiAdressOIB_1">CENTRO PRODUKT d.o.o., OIB 51594515518, Nova Ves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CENTRO PRODUKT d.o.o.</item>
      <item>FINA Regionalni centar Zagreb</item>
      <item>Saša Jelača</item>
    </izvorni_sadrzaj>
    <derivirana_varijabla naziv="DomainObject.Predmet.SudioniciListNaziv_1">
      <item>CENTRO PRODUKT d.o.o.</item>
      <item>FINA Regionalni centar Zagreb</item>
      <item>Saša Jelača</item>
    </derivirana_varijabla>
  </DomainObject.Predmet.SudioniciListNaziv>
  <DomainObject.Predmet.SudioniciListAdressOIB>
    <izvorni_sadrzaj>
      <item>CENTRO PRODUKT d.o.o., OIB 51594515518, Nova Ves 56,10000 Zagreb</item>
      <item>FINA Regionalni centar Zagreb, OIB 85821130368, Trg svibanjskih žrtava 1995. 1,10000 Zagreb</item>
      <item>Saša Jelača, OIB 35901557489</item>
    </izvorni_sadrzaj>
    <derivirana_varijabla naziv="DomainObject.Predmet.SudioniciListAdressOIB_1">
      <item>CENTRO PRODUKT d.o.o., OIB 51594515518, Nova Ves 56,10000 Zagreb</item>
      <item>FINA Regionalni centar Zagreb, OIB 85821130368, Trg svibanjskih žrtava 1995. 1,10000 Zagreb</item>
      <item>Saša Jelača, OIB 35901557489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51594515518</item>
      <item>, OIB 85821130368</item>
      <item>, OIB 35901557489</item>
    </izvorni_sadrzaj>
    <derivirana_varijabla naziv="DomainObject.Predmet.SudioniciListNazivOIB_1">
      <item>, OIB 51594515518</item>
      <item>, OIB 85821130368</item>
      <item>, OIB 35901557489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FF358F-7EDF-4983-996B-2F651040BD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393</properties:Words>
  <properties:Characters>2104</properties:Characters>
  <properties:Lines>91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2015-11-27T12:19:00Z</dcterms:created>
  <dc:creator>x</dc:creator>
  <cp:lastModifiedBy>Gordana Grčić</cp:lastModifiedBy>
  <cp:lastPrinted>2015-11-27T12:19:00Z</cp:lastPrinted>
  <dcterms:modified xmlns:xsi="http://www.w3.org/2001/XMLSchema-instance" xsi:type="dcterms:W3CDTF">2015-11-27T12:22:00Z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