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28dda" w14:paraId="8328dda" w:rsidRDefault="0081747C" w:rsidP="001E5073" w:rsidR="003510BE" w:rsidRPr="00062CE9">
      <w:pPr>
        <w:jc w:val="right"/>
        <w15:collapsed w:val="false"/>
      </w:pPr>
      <w:bookmarkStart w:name="_GoBack" w:id="0"/>
      <w:bookmarkEnd w:id="0"/>
      <w:proofErr w:type="spellStart"/>
      <w:r w:rsidRPr="00062CE9">
        <w:rPr>
          <w:b/>
        </w:rPr>
        <w:t>Posl</w:t>
      </w:r>
      <w:proofErr w:type="spellEnd"/>
      <w:r w:rsidRPr="00062CE9">
        <w:rPr>
          <w:b/>
        </w:rPr>
        <w:t>. br.</w:t>
      </w:r>
      <w:r w:rsidR="00866A3C">
        <w:rPr>
          <w:b/>
        </w:rPr>
        <w:t>7.St.443</w:t>
      </w:r>
      <w:r w:rsidR="002858A4">
        <w:rPr>
          <w:b/>
        </w:rPr>
        <w:t>/1</w:t>
      </w:r>
      <w:r w:rsidR="00866A3C">
        <w:rPr>
          <w:b/>
        </w:rPr>
        <w:t>3</w:t>
      </w:r>
    </w:p>
    <w:p w:rsidRDefault="008A12CD" w:rsidP="00A53E00" w:rsidR="00A53E00">
      <w:pPr>
        <w:ind w:firstLine="708" w:left="708"/>
        <w:rPr>
          <w:color w:val="000000"/>
        </w:rPr>
      </w:pPr>
      <w:r w:rsidRPr="00062CE9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20FF" w:rsidP="00A53E00" w:rsidR="00C120FF" w:rsidRPr="00A53E00">
      <w:pPr>
        <w:rPr>
          <w:color w:val="000000"/>
        </w:rPr>
      </w:pPr>
      <w:r w:rsidRPr="00062CE9">
        <w:rPr>
          <w:b/>
        </w:rPr>
        <w:t>REPUBLIKA HRVATSKA</w:t>
      </w:r>
    </w:p>
    <w:p w:rsidRDefault="00C120FF" w:rsidP="00A53E00" w:rsidR="00C120FF" w:rsidRPr="00062CE9">
      <w:pPr>
        <w:rPr>
          <w:b/>
        </w:rPr>
      </w:pPr>
      <w:r w:rsidRPr="00062CE9">
        <w:rPr>
          <w:b/>
        </w:rPr>
        <w:t>TRGOVAČKI SUD U SPLITU</w:t>
      </w:r>
    </w:p>
    <w:p w:rsidRDefault="00C120FF" w:rsidP="00A53E00" w:rsidR="00C120FF" w:rsidRPr="00062CE9">
      <w:pPr>
        <w:rPr>
          <w:b/>
        </w:rPr>
      </w:pPr>
      <w:r w:rsidRPr="00062CE9">
        <w:rPr>
          <w:b/>
        </w:rPr>
        <w:t>STALNA SLUŽBA U DUBROVNIKU</w:t>
      </w:r>
    </w:p>
    <w:p w:rsidRDefault="00C120FF" w:rsidP="00A53E00" w:rsidR="00C120FF" w:rsidRPr="00062CE9">
      <w:pPr>
        <w:rPr>
          <w:b/>
        </w:rPr>
      </w:pPr>
      <w:r w:rsidRPr="00062CE9">
        <w:rPr>
          <w:b/>
        </w:rPr>
        <w:t>Dr. Ante Starčevića 23, Dubrovnik</w:t>
      </w:r>
    </w:p>
    <w:p w:rsidRDefault="00C120FF" w:rsidP="00421BA8" w:rsidR="00DE15EB">
      <w:pPr>
        <w:jc w:val="both"/>
      </w:pPr>
      <w:r w:rsidRPr="00062CE9">
        <w:t xml:space="preserve"> </w:t>
      </w:r>
    </w:p>
    <w:p w:rsidRDefault="00A60861" w:rsidP="00421BA8" w:rsidR="00A60861" w:rsidRPr="00062CE9">
      <w:pPr>
        <w:jc w:val="both"/>
      </w:pPr>
    </w:p>
    <w:p w:rsidRDefault="0000618C" w:rsidP="0085498B" w:rsidR="0000618C" w:rsidRPr="00062CE9">
      <w:pPr>
        <w:jc w:val="center"/>
        <w:rPr>
          <w:b/>
        </w:rPr>
      </w:pPr>
      <w:r w:rsidRPr="00062CE9">
        <w:rPr>
          <w:b/>
        </w:rPr>
        <w:t>P O Z I V</w:t>
      </w:r>
    </w:p>
    <w:p w:rsidRDefault="006E3AB0" w:rsidP="0085498B" w:rsidR="006E3AB0" w:rsidRPr="00062CE9">
      <w:pPr>
        <w:jc w:val="center"/>
      </w:pPr>
      <w:r w:rsidRPr="00062CE9">
        <w:t xml:space="preserve">za ročište za diobu </w:t>
      </w:r>
      <w:proofErr w:type="spellStart"/>
      <w:r w:rsidRPr="00062CE9">
        <w:t>kupovnine</w:t>
      </w:r>
      <w:proofErr w:type="spellEnd"/>
    </w:p>
    <w:p w:rsidRDefault="0000618C" w:rsidP="0085498B" w:rsidR="0000618C" w:rsidRPr="00062CE9">
      <w:pPr>
        <w:jc w:val="center"/>
      </w:pPr>
    </w:p>
    <w:p w:rsidRDefault="0030608D" w:rsidP="00421BA8" w:rsidR="0030608D" w:rsidRPr="00062CE9">
      <w:pPr>
        <w:jc w:val="both"/>
      </w:pPr>
      <w:r w:rsidRPr="00062CE9">
        <w:t xml:space="preserve">Pozivate se na ročište za diobu </w:t>
      </w:r>
      <w:proofErr w:type="spellStart"/>
      <w:r w:rsidRPr="00062CE9">
        <w:t>kupovnine</w:t>
      </w:r>
      <w:proofErr w:type="spellEnd"/>
      <w:r w:rsidRPr="00062CE9">
        <w:t xml:space="preserve"> u stečaj</w:t>
      </w:r>
      <w:r w:rsidR="009A1F5F" w:rsidRPr="00062CE9">
        <w:t>nom predmetu dužnika</w:t>
      </w:r>
      <w:r w:rsidR="00866A3C">
        <w:t xml:space="preserve"> </w:t>
      </w:r>
      <w:r w:rsidR="00866A3C" w:rsidRPr="00866A3C">
        <w:t>VULIX d.o.o. za graditeljstvo "u stečaju"</w:t>
      </w:r>
      <w:r w:rsidR="00866A3C">
        <w:t xml:space="preserve">, </w:t>
      </w:r>
      <w:proofErr w:type="spellStart"/>
      <w:r w:rsidR="00866A3C">
        <w:t>Brsečinska</w:t>
      </w:r>
      <w:proofErr w:type="spellEnd"/>
      <w:r w:rsidR="00866A3C">
        <w:t xml:space="preserve"> 2/A,Dubrovnik</w:t>
      </w:r>
      <w:r w:rsidR="002858A4" w:rsidRPr="002858A4">
        <w:t xml:space="preserve">, </w:t>
      </w:r>
      <w:r w:rsidR="00866A3C">
        <w:t xml:space="preserve">OIB: </w:t>
      </w:r>
      <w:r w:rsidR="00866A3C" w:rsidRPr="00866A3C">
        <w:t>21097758020</w:t>
      </w:r>
      <w:r w:rsidR="00866A3C">
        <w:t xml:space="preserve">, za nekretninu </w:t>
      </w:r>
      <w:r w:rsidR="003A5553">
        <w:t>oznake 105</w:t>
      </w:r>
      <w:r w:rsidR="00B95FF4">
        <w:t>/10000</w:t>
      </w:r>
      <w:r w:rsidR="005B7E99">
        <w:t xml:space="preserve"> </w:t>
      </w:r>
      <w:r w:rsidR="00F15A4C">
        <w:t xml:space="preserve"> </w:t>
      </w:r>
      <w:r w:rsidR="003A48A0">
        <w:t xml:space="preserve"> </w:t>
      </w:r>
      <w:proofErr w:type="spellStart"/>
      <w:r w:rsidR="003A48A0">
        <w:t>kat.čest</w:t>
      </w:r>
      <w:proofErr w:type="spellEnd"/>
      <w:r w:rsidR="003A48A0">
        <w:t xml:space="preserve"> .</w:t>
      </w:r>
      <w:proofErr w:type="spellStart"/>
      <w:r w:rsidR="003A48A0">
        <w:t>zgr</w:t>
      </w:r>
      <w:proofErr w:type="spellEnd"/>
      <w:r w:rsidR="003A48A0">
        <w:t>. 1046/1</w:t>
      </w:r>
      <w:r w:rsidR="00483556">
        <w:t xml:space="preserve"> , upisano kod Općinsko</w:t>
      </w:r>
      <w:r w:rsidR="00F15A4C">
        <w:t>g suda u Dubrovniku u</w:t>
      </w:r>
      <w:r w:rsidR="003A48A0">
        <w:t xml:space="preserve"> </w:t>
      </w:r>
      <w:proofErr w:type="spellStart"/>
      <w:r w:rsidR="003A48A0">
        <w:t>z.ul</w:t>
      </w:r>
      <w:proofErr w:type="spellEnd"/>
      <w:r w:rsidR="003A48A0">
        <w:t>. 3166</w:t>
      </w:r>
      <w:r w:rsidR="00737D75">
        <w:t>, poduložak 3</w:t>
      </w:r>
      <w:r w:rsidR="003A5553">
        <w:t>5</w:t>
      </w:r>
      <w:r w:rsidR="00DD781C">
        <w:t>. k</w:t>
      </w:r>
      <w:r w:rsidR="00483556">
        <w:t>.</w:t>
      </w:r>
      <w:r w:rsidR="003A48A0">
        <w:t>o. Gruž</w:t>
      </w:r>
      <w:r w:rsidR="00737D75">
        <w:t>,</w:t>
      </w:r>
      <w:r w:rsidR="00B95FF4">
        <w:t xml:space="preserve"> </w:t>
      </w:r>
      <w:r w:rsidRPr="00062CE9">
        <w:t>koje će se održati pred stečajnim s</w:t>
      </w:r>
      <w:r w:rsidR="00D45145" w:rsidRPr="00062CE9">
        <w:t xml:space="preserve">ucem dana </w:t>
      </w:r>
      <w:r w:rsidR="00D77ACA">
        <w:t>18</w:t>
      </w:r>
      <w:r w:rsidR="00BC3677">
        <w:t>.</w:t>
      </w:r>
      <w:r w:rsidR="003A5553">
        <w:t xml:space="preserve"> siječnja 2019 g. u 10:30</w:t>
      </w:r>
      <w:r w:rsidR="002858A4">
        <w:t xml:space="preserve"> </w:t>
      </w:r>
      <w:r w:rsidR="00DE15EB" w:rsidRPr="00062CE9">
        <w:t>sati</w:t>
      </w:r>
      <w:r w:rsidRPr="00062CE9">
        <w:t xml:space="preserve">, u sudnici br. 2.  </w:t>
      </w:r>
    </w:p>
    <w:p w:rsidRDefault="0000618C" w:rsidP="0085498B" w:rsidR="0000618C" w:rsidRPr="00062CE9">
      <w:pPr>
        <w:jc w:val="both"/>
      </w:pPr>
    </w:p>
    <w:p w:rsidRDefault="0030608D" w:rsidP="0085498B" w:rsidR="009367A0" w:rsidRPr="00062CE9">
      <w:pPr>
        <w:jc w:val="both"/>
      </w:pPr>
      <w:r w:rsidRPr="00062CE9">
        <w:t xml:space="preserve">Stranka odnosno sudionik može imenovati opunomoćenika </w:t>
      </w:r>
      <w:r w:rsidR="009367A0" w:rsidRPr="00062CE9">
        <w:t>u smislu čl. 89. Zakona o parničnom postupku (NN br. 53/91, 91/92, 111/99, 88/01 i 117/03</w:t>
      </w:r>
      <w:r w:rsidR="0085498B" w:rsidRPr="00062CE9">
        <w:t>, 88/05, 02/07, 84/08, 123/08, 57/11 i 148/11</w:t>
      </w:r>
      <w:r w:rsidR="009367A0" w:rsidRPr="00062CE9">
        <w:t>).</w:t>
      </w:r>
    </w:p>
    <w:p w:rsidRDefault="00E068CC" w:rsidP="0085498B" w:rsidR="00E068CC" w:rsidRPr="00062CE9">
      <w:pPr>
        <w:jc w:val="both"/>
      </w:pPr>
    </w:p>
    <w:p w:rsidRDefault="009367A0" w:rsidP="0085498B" w:rsidR="009367A0" w:rsidRPr="00062CE9">
      <w:pPr>
        <w:jc w:val="both"/>
        <w:rPr>
          <w:b/>
        </w:rPr>
      </w:pPr>
      <w:r w:rsidRPr="00062CE9">
        <w:rPr>
          <w:b/>
        </w:rPr>
        <w:t>UPOZORENJE:</w:t>
      </w:r>
    </w:p>
    <w:p w:rsidRDefault="009367A0" w:rsidP="0085498B" w:rsidR="0030608D" w:rsidRPr="00062CE9">
      <w:pPr>
        <w:jc w:val="both"/>
      </w:pPr>
      <w:r w:rsidRPr="00062CE9">
        <w:t xml:space="preserve">Tražbina vjerovnika koji ne dođe na ročište uzet će se prema stanju koje proizlazi </w:t>
      </w:r>
      <w:r w:rsidR="000666E1" w:rsidRPr="00062CE9">
        <w:t xml:space="preserve">iz zemljišnih knjiga i spisa. </w:t>
      </w:r>
      <w:r w:rsidRPr="00062CE9">
        <w:t xml:space="preserve">  </w:t>
      </w:r>
    </w:p>
    <w:p w:rsidRDefault="0085498B" w:rsidP="0085498B" w:rsidR="0085498B" w:rsidRPr="00062CE9">
      <w:pPr>
        <w:jc w:val="both"/>
      </w:pPr>
    </w:p>
    <w:p w:rsidRDefault="000666E1" w:rsidP="0085498B" w:rsidR="0085498B" w:rsidRPr="00062CE9">
      <w:pPr>
        <w:jc w:val="both"/>
      </w:pPr>
      <w:r w:rsidRPr="00062CE9">
        <w:t xml:space="preserve">Najkasnije na ročištu za diobu, osobe pozvane na ročište mogu drugom osporiti tražbinu, njezinu visinu i red namirenja prema čl. </w:t>
      </w:r>
      <w:smartTag w:element="metricconverter" w:uri="urn:schemas-microsoft-com:office:smarttags">
        <w:smartTagPr>
          <w:attr w:val="117. st" w:name="ProductID"/>
        </w:smartTagPr>
        <w:r w:rsidRPr="00062CE9">
          <w:t>117. st</w:t>
        </w:r>
      </w:smartTag>
      <w:r w:rsidRPr="00062CE9">
        <w:t xml:space="preserve">. 3. </w:t>
      </w:r>
      <w:r w:rsidR="0085498B" w:rsidRPr="00062CE9">
        <w:t xml:space="preserve">Ovršnog zakona (NN  br. 57/96, 29/99, 42/00, 173/03, 151/04 i 88/05, 121/05, 67/08 i 112/12- dalje: OZ) </w:t>
      </w:r>
    </w:p>
    <w:p w:rsidRDefault="0085498B" w:rsidP="0085498B" w:rsidR="0085498B" w:rsidRPr="00062CE9">
      <w:pPr>
        <w:jc w:val="both"/>
      </w:pPr>
    </w:p>
    <w:p w:rsidRDefault="00AB4D03" w:rsidP="0085498B" w:rsidR="0085498B" w:rsidRPr="00062CE9">
      <w:pPr>
        <w:jc w:val="both"/>
      </w:pPr>
      <w:r w:rsidRPr="00062CE9">
        <w:t xml:space="preserve">Prijedlozi, izjave i prigovori ne mogu se davati, odnosno podnositi ako se propusti rok, odnosno izostane s ročišta na kojem ih je trebalo podnijeti u skladu s čl. </w:t>
      </w:r>
      <w:smartTag w:element="metricconverter" w:uri="urn:schemas-microsoft-com:office:smarttags">
        <w:smartTagPr>
          <w:attr w:val="7. st" w:name="ProductID"/>
        </w:smartTagPr>
        <w:r w:rsidRPr="00062CE9">
          <w:t>7. st</w:t>
        </w:r>
      </w:smartTag>
      <w:r w:rsidRPr="00062CE9">
        <w:t xml:space="preserve">. 6. </w:t>
      </w:r>
      <w:r w:rsidR="0085498B" w:rsidRPr="00062CE9">
        <w:t>Stečajnog zakona (NN 44/96, 29/99, 129/00, 123/03 , 82/06, 116/10, 25/12 – dalje SZ)</w:t>
      </w:r>
    </w:p>
    <w:p w:rsidRDefault="0085498B" w:rsidP="0085498B" w:rsidR="0085498B" w:rsidRPr="00062CE9">
      <w:pPr>
        <w:jc w:val="both"/>
      </w:pPr>
    </w:p>
    <w:p w:rsidRDefault="0000618C" w:rsidP="0085498B" w:rsidR="0000618C" w:rsidRPr="00062CE9">
      <w:pPr>
        <w:jc w:val="center"/>
        <w:rPr>
          <w:b/>
        </w:rPr>
      </w:pPr>
      <w:r w:rsidRPr="00062CE9">
        <w:rPr>
          <w:b/>
        </w:rPr>
        <w:t>U Du</w:t>
      </w:r>
      <w:r w:rsidR="001E5073" w:rsidRPr="00062CE9">
        <w:rPr>
          <w:b/>
        </w:rPr>
        <w:t xml:space="preserve">brovniku, </w:t>
      </w:r>
      <w:r w:rsidR="00D77ACA">
        <w:rPr>
          <w:b/>
        </w:rPr>
        <w:t>19.</w:t>
      </w:r>
      <w:r w:rsidR="00FA3A47">
        <w:rPr>
          <w:b/>
        </w:rPr>
        <w:t xml:space="preserve"> prosinca 2018</w:t>
      </w:r>
      <w:r w:rsidRPr="00062CE9">
        <w:rPr>
          <w:b/>
        </w:rPr>
        <w:t>. godine</w:t>
      </w:r>
    </w:p>
    <w:p w:rsidRDefault="0000618C" w:rsidP="0085498B" w:rsidR="0000618C" w:rsidRPr="00062CE9">
      <w:pPr>
        <w:jc w:val="both"/>
        <w:rPr>
          <w:b/>
        </w:rPr>
      </w:pPr>
    </w:p>
    <w:p w:rsidRDefault="0000618C" w:rsidP="0085498B" w:rsidR="0000618C" w:rsidRPr="00062CE9">
      <w:pPr>
        <w:jc w:val="both"/>
        <w:rPr>
          <w:b/>
        </w:rPr>
      </w:pPr>
    </w:p>
    <w:p w:rsidRDefault="0000618C" w:rsidP="0085498B" w:rsidR="0000618C" w:rsidRPr="00062CE9">
      <w:pPr>
        <w:jc w:val="both"/>
        <w:rPr>
          <w:b/>
        </w:rPr>
      </w:pP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  <w:t>Stečajni sudac:</w:t>
      </w:r>
    </w:p>
    <w:p w:rsidRDefault="0000618C" w:rsidP="0085498B" w:rsidR="0000618C" w:rsidRPr="00062CE9">
      <w:pPr>
        <w:jc w:val="both"/>
        <w:rPr>
          <w:b/>
        </w:rPr>
      </w:pPr>
    </w:p>
    <w:p w:rsidRDefault="003A648A" w:rsidP="0085498B" w:rsidR="00DE15EB" w:rsidRPr="00062CE9">
      <w:pPr>
        <w:jc w:val="both"/>
        <w:rPr>
          <w:b/>
        </w:rPr>
      </w:pPr>
      <w:r>
        <w:rPr>
          <w:b/>
        </w:rPr>
        <w:t xml:space="preserve">  </w:t>
      </w:r>
      <w:r w:rsidR="0000618C" w:rsidRPr="00062CE9">
        <w:rPr>
          <w:b/>
        </w:rPr>
        <w:tab/>
      </w:r>
      <w:r w:rsidR="0000618C" w:rsidRPr="00062CE9">
        <w:rPr>
          <w:b/>
        </w:rPr>
        <w:tab/>
      </w:r>
      <w:r w:rsidR="0000618C" w:rsidRPr="00062CE9">
        <w:rPr>
          <w:b/>
        </w:rPr>
        <w:tab/>
      </w:r>
      <w:r w:rsidR="0000618C" w:rsidRPr="00062CE9">
        <w:rPr>
          <w:b/>
        </w:rPr>
        <w:tab/>
      </w:r>
      <w:r w:rsidR="0000618C" w:rsidRPr="00062CE9">
        <w:rPr>
          <w:b/>
        </w:rPr>
        <w:tab/>
      </w:r>
      <w:r w:rsidR="0000618C" w:rsidRPr="00062CE9">
        <w:rPr>
          <w:b/>
        </w:rPr>
        <w:tab/>
      </w:r>
      <w:r>
        <w:rPr>
          <w:b/>
        </w:rPr>
        <w:t xml:space="preserve">            </w:t>
      </w:r>
      <w:r w:rsidR="00C120FF" w:rsidRPr="00062CE9">
        <w:rPr>
          <w:b/>
        </w:rPr>
        <w:t xml:space="preserve">Diana </w:t>
      </w:r>
      <w:proofErr w:type="spellStart"/>
      <w:r w:rsidR="00C120FF" w:rsidRPr="00062CE9">
        <w:rPr>
          <w:b/>
        </w:rPr>
        <w:t>Butigan</w:t>
      </w:r>
      <w:proofErr w:type="spellEnd"/>
      <w:r w:rsidR="00C120FF" w:rsidRPr="00062CE9">
        <w:rPr>
          <w:b/>
        </w:rPr>
        <w:t xml:space="preserve"> Granić</w:t>
      </w:r>
      <w:r w:rsidR="006014E2">
        <w:rPr>
          <w:b/>
        </w:rPr>
        <w:t xml:space="preserve"> </w:t>
      </w:r>
    </w:p>
    <w:p w:rsidRDefault="00E068CC" w:rsidP="001E5073" w:rsidR="00E068CC">
      <w:pPr>
        <w:jc w:val="both"/>
        <w:rPr>
          <w:b/>
        </w:rPr>
      </w:pPr>
    </w:p>
    <w:p w:rsidRDefault="002427EF" w:rsidP="001E5073" w:rsidR="001E5073" w:rsidRPr="00062CE9">
      <w:pPr>
        <w:jc w:val="both"/>
        <w:rPr>
          <w:b/>
        </w:rPr>
      </w:pPr>
      <w:r w:rsidRPr="00062CE9">
        <w:rPr>
          <w:b/>
        </w:rPr>
        <w:t>DN-a:</w:t>
      </w:r>
    </w:p>
    <w:p w:rsidRDefault="00421BA8" w:rsidP="00421BA8" w:rsidR="00421BA8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062CE9">
        <w:rPr>
          <w:rFonts w:hAnsi="Times New Roman" w:ascii="Times New Roman"/>
          <w:sz w:val="24"/>
          <w:szCs w:val="24"/>
        </w:rPr>
        <w:t>Stečajni upravitelj</w:t>
      </w:r>
      <w:r>
        <w:rPr>
          <w:rFonts w:hAnsi="Times New Roman" w:ascii="Times New Roman"/>
          <w:sz w:val="24"/>
          <w:szCs w:val="24"/>
        </w:rPr>
        <w:t xml:space="preserve"> – e-oglasna ploča </w:t>
      </w:r>
    </w:p>
    <w:p w:rsidRDefault="00A60861" w:rsidP="00421BA8" w:rsidR="00A60861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ŽDO GUO – e-oglasna ploča </w:t>
      </w:r>
    </w:p>
    <w:p w:rsidRDefault="00421BA8" w:rsidP="00421BA8" w:rsidR="00421BA8" w:rsidRPr="00421BA8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421BA8">
        <w:rPr>
          <w:rFonts w:hAnsi="Times New Roman" w:ascii="Times New Roman"/>
          <w:sz w:val="24"/>
          <w:szCs w:val="24"/>
        </w:rPr>
        <w:t>e-oglasna ploča</w:t>
      </w:r>
    </w:p>
    <w:p w:rsidRDefault="003A48A0" w:rsidP="00243235" w:rsidR="003A648A" w:rsidRPr="006713D7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EOS MATRIX</w:t>
      </w:r>
    </w:p>
    <w:sectPr w:rsidSect="00B60DBC" w:rsidR="003A648A" w:rsidRPr="006713D7">
      <w:pgSz w:h="16838" w:w="11906"/>
      <w:pgMar w:gutter="0" w:footer="709" w:header="709" w:left="1797" w:bottom="1440" w:right="1797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EC6479"/>
    <w:multiLevelType w:val="hybridMultilevel"/>
    <w:tmpl w:val="6D58391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69D02D9"/>
    <w:multiLevelType w:val="hybridMultilevel"/>
    <w:tmpl w:val="FB6ACB6C"/>
    <w:lvl w:tplc="30C2ECE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6EC5598"/>
    <w:multiLevelType w:val="hybridMultilevel"/>
    <w:tmpl w:val="EAF42EC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6F40429"/>
    <w:multiLevelType w:val="hybridMultilevel"/>
    <w:tmpl w:val="A0765D72"/>
    <w:lvl w:tplc="9ADC75E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0618C"/>
    <w:rsid w:val="00062CE9"/>
    <w:rsid w:val="000666E1"/>
    <w:rsid w:val="000709C9"/>
    <w:rsid w:val="00081DC1"/>
    <w:rsid w:val="000941CA"/>
    <w:rsid w:val="000E4A3C"/>
    <w:rsid w:val="000F192B"/>
    <w:rsid w:val="000F63BF"/>
    <w:rsid w:val="001366CB"/>
    <w:rsid w:val="00141AA8"/>
    <w:rsid w:val="00170272"/>
    <w:rsid w:val="00195207"/>
    <w:rsid w:val="001E5073"/>
    <w:rsid w:val="001F2926"/>
    <w:rsid w:val="00202915"/>
    <w:rsid w:val="0023325C"/>
    <w:rsid w:val="002427EF"/>
    <w:rsid w:val="00243235"/>
    <w:rsid w:val="00274179"/>
    <w:rsid w:val="002858A4"/>
    <w:rsid w:val="002D0B0E"/>
    <w:rsid w:val="003036EF"/>
    <w:rsid w:val="003041AC"/>
    <w:rsid w:val="0030608D"/>
    <w:rsid w:val="003510BE"/>
    <w:rsid w:val="00364E1C"/>
    <w:rsid w:val="003946E0"/>
    <w:rsid w:val="003A1FD0"/>
    <w:rsid w:val="003A48A0"/>
    <w:rsid w:val="003A5553"/>
    <w:rsid w:val="003A648A"/>
    <w:rsid w:val="003D26B1"/>
    <w:rsid w:val="004106C4"/>
    <w:rsid w:val="00421BA8"/>
    <w:rsid w:val="00427489"/>
    <w:rsid w:val="00451B57"/>
    <w:rsid w:val="00483556"/>
    <w:rsid w:val="004B3225"/>
    <w:rsid w:val="0053171F"/>
    <w:rsid w:val="0055583A"/>
    <w:rsid w:val="00563081"/>
    <w:rsid w:val="005835D6"/>
    <w:rsid w:val="005B5997"/>
    <w:rsid w:val="005B7E99"/>
    <w:rsid w:val="005E78A7"/>
    <w:rsid w:val="006014E2"/>
    <w:rsid w:val="00647167"/>
    <w:rsid w:val="006713D7"/>
    <w:rsid w:val="006E3AB0"/>
    <w:rsid w:val="00721792"/>
    <w:rsid w:val="00732297"/>
    <w:rsid w:val="00737D75"/>
    <w:rsid w:val="007734B9"/>
    <w:rsid w:val="0078412E"/>
    <w:rsid w:val="0079551B"/>
    <w:rsid w:val="007D2107"/>
    <w:rsid w:val="0081747C"/>
    <w:rsid w:val="0085498B"/>
    <w:rsid w:val="00855808"/>
    <w:rsid w:val="00857FD6"/>
    <w:rsid w:val="00865AFE"/>
    <w:rsid w:val="00866A3C"/>
    <w:rsid w:val="008A12CD"/>
    <w:rsid w:val="008E263B"/>
    <w:rsid w:val="008E4C30"/>
    <w:rsid w:val="009367A0"/>
    <w:rsid w:val="00990D2B"/>
    <w:rsid w:val="009A1F5F"/>
    <w:rsid w:val="009B20E2"/>
    <w:rsid w:val="009C21EE"/>
    <w:rsid w:val="00A12545"/>
    <w:rsid w:val="00A34EDD"/>
    <w:rsid w:val="00A53E00"/>
    <w:rsid w:val="00A563C8"/>
    <w:rsid w:val="00A60861"/>
    <w:rsid w:val="00A849BD"/>
    <w:rsid w:val="00A96F3B"/>
    <w:rsid w:val="00AB4D03"/>
    <w:rsid w:val="00B60DBC"/>
    <w:rsid w:val="00B95FF4"/>
    <w:rsid w:val="00BC3677"/>
    <w:rsid w:val="00BD2BAF"/>
    <w:rsid w:val="00BD70AF"/>
    <w:rsid w:val="00C120FF"/>
    <w:rsid w:val="00C135D4"/>
    <w:rsid w:val="00C15124"/>
    <w:rsid w:val="00C24103"/>
    <w:rsid w:val="00C27C73"/>
    <w:rsid w:val="00CA4A4A"/>
    <w:rsid w:val="00CE3168"/>
    <w:rsid w:val="00CE37C9"/>
    <w:rsid w:val="00D04DCB"/>
    <w:rsid w:val="00D34BB6"/>
    <w:rsid w:val="00D45145"/>
    <w:rsid w:val="00D63179"/>
    <w:rsid w:val="00D77ACA"/>
    <w:rsid w:val="00DD7449"/>
    <w:rsid w:val="00DD781C"/>
    <w:rsid w:val="00DE15EB"/>
    <w:rsid w:val="00E068CC"/>
    <w:rsid w:val="00E129E3"/>
    <w:rsid w:val="00E53481"/>
    <w:rsid w:val="00E975EC"/>
    <w:rsid w:val="00EB2D8D"/>
    <w:rsid w:val="00F15A4C"/>
    <w:rsid w:val="00F816B4"/>
    <w:rsid w:val="00F91693"/>
    <w:rsid w:val="00FA3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70272"/>
    <w:rPr>
      <w:rFonts w:cs="Tahoma" w:hAnsi="Tahoma" w:ascii="Tahoma"/>
      <w:sz w:val="16"/>
      <w:szCs w:val="16"/>
    </w:rPr>
  </w:style>
  <w:style w:customStyle="true" w:styleId="msolistparagraph0" w:type="paragraph">
    <w:name w:val="msolistparagraph"/>
    <w:basedOn w:val="Normal"/>
    <w:rsid w:val="001E5073"/>
    <w:pPr>
      <w:ind w:left="720"/>
    </w:pPr>
    <w:rPr>
      <w:rFonts w:hAnsi="Calibri" w:asci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5B59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599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599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599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599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70272"/>
    <w:rPr>
      <w:rFonts w:ascii="Tahoma" w:cs="Tahoma" w:hAnsi="Tahoma"/>
      <w:sz w:val="16"/>
      <w:szCs w:val="16"/>
    </w:rPr>
  </w:style>
  <w:style w:customStyle="1" w:styleId="msolistparagraph0" w:type="paragraph">
    <w:name w:val="msolistparagraph"/>
    <w:basedOn w:val="Normal"/>
    <w:rsid w:val="001E5073"/>
    <w:pPr>
      <w:ind w:left="720"/>
    </w:pPr>
    <w:rPr>
      <w:rFonts w:ascii="Calibri" w:hAns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5B59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599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599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599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599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1390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VULIX d.o.o. za graditeljstvo "u stečaju"</izvorni_sadrzaj>
    <derivirana_varijabla naziv="DomainObject.Predmet.ProtustrankaFormated_1">  VULIX d.o.o. za graditeljstvo "u stečaju"</derivirana_varijabla>
  </DomainObject.Predmet.ProtustrankaFormated>
  <DomainObject.Predmet.ProtustrankaFormatedOIB>
    <izvorni_sadrzaj>  VULIX d.o.o. za graditeljstvo "u stečaju", OIB 21097758020</izvorni_sadrzaj>
    <derivirana_varijabla naziv="DomainObject.Predmet.ProtustrankaFormatedOIB_1">  VULIX d.o.o. za graditeljstvo "u stečaju", OIB 21097758020</derivirana_varijabla>
  </DomainObject.Predmet.ProtustrankaFormatedOIB>
  <DomainObject.Predmet.ProtustrankaFormatedWithAdress>
    <izvorni_sadrzaj> VULIX d.o.o. za graditeljstvo "u stečaju", Brsečinska 2/A, 20000 Dubrovnik</izvorni_sadrzaj>
    <derivirana_varijabla naziv="DomainObject.Predmet.ProtustrankaFormatedWithAdress_1"> VULIX d.o.o. za graditeljstvo "u stečaju", Brsečinska 2/A, 20000 Dubrovnik</derivirana_varijabla>
  </DomainObject.Predmet.ProtustrankaFormatedWithAdress>
  <DomainObject.Predmet.ProtustrankaFormatedWithAdressOIB>
    <izvorni_sadrzaj> VULIX d.o.o. za graditeljstvo "u stečaju", OIB 21097758020, Brsečinska 2/A, 20000 Dubrovnik</izvorni_sadrzaj>
    <derivirana_varijabla naziv="DomainObject.Predmet.ProtustrankaFormatedWithAdressOIB_1"> VULIX d.o.o. za graditeljstvo "u stečaju", OIB 21097758020, Brsečinska 2/A, 20000 Dubrovnik</derivirana_varijabla>
  </DomainObject.Predmet.ProtustrankaFormatedWithAdressOIB>
  <DomainObject.Predmet.ProtustrankaWithAdress>
    <izvorni_sadrzaj>VULIX d.o.o. za graditeljstvo "u stečaju" Brsečinska 2/A, 20000 Dubrovnik</izvorni_sadrzaj>
    <derivirana_varijabla naziv="DomainObject.Predmet.ProtustrankaWithAdress_1">VULIX d.o.o. za graditeljstvo "u stečaju" Brsečinska 2/A, 20000 Dubrovnik</derivirana_varijabla>
  </DomainObject.Predmet.ProtustrankaWithAdress>
  <DomainObject.Predmet.ProtustrankaWithAdressOIB>
    <izvorni_sadrzaj>VULIX d.o.o. za graditeljstvo "u stečaju", OIB 21097758020, Brsečinska 2/A, 20000 Dubrovnik</izvorni_sadrzaj>
    <derivirana_varijabla naziv="DomainObject.Predmet.ProtustrankaWithAdressOIB_1">VULIX d.o.o. za graditeljstvo "u stečaju", OIB 21097758020, Brsečinska 2/A, 20000 Dubrovnik</derivirana_varijabla>
  </DomainObject.Predmet.ProtustrankaWithAdressOIB>
  <DomainObject.Predmet.ProtustrankaNazivFormated>
    <izvorni_sadrzaj>VULIX d.o.o. za graditeljstvo "u stečaju"</izvorni_sadrzaj>
    <derivirana_varijabla naziv="DomainObject.Predmet.ProtustrankaNazivFormated_1">VULIX d.o.o. za graditeljstvo "u stečaju"</derivirana_varijabla>
  </DomainObject.Predmet.ProtustrankaNazivFormated>
  <DomainObject.Predmet.ProtustrankaNazivFormatedOIB>
    <izvorni_sadrzaj>VULIX d.o.o. za graditeljstvo "u stečaju", OIB 21097758020</izvorni_sadrzaj>
    <derivirana_varijabla naziv="DomainObject.Predmet.ProtustrankaNazivFormatedOIB_1">VULIX d.o.o. za graditeljstvo "u stečaju",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za graditeljstvo "u stečaju"</item>
    </izvorni_sadrzaj>
    <derivirana_varijabla naziv="DomainObject.Predmet.ProtuStrankaListFormated_1">
      <item>VULIX d.o.o. za graditeljstvo "u stečaju"</item>
    </derivirana_varijabla>
  </DomainObject.Predmet.ProtuStrankaListFormated>
  <DomainObject.Predmet.ProtuStrankaListFormatedOIB>
    <izvorni_sadrzaj>
      <item>VULIX d.o.o. za graditeljstvo "u stečaju", OIB 21097758020</item>
    </izvorni_sadrzaj>
    <derivirana_varijabla naziv="DomainObject.Predmet.ProtuStrankaListFormatedOIB_1">
      <item>VULIX d.o.o. za graditeljstvo "u stečaju", OIB 21097758020</item>
    </derivirana_varijabla>
  </DomainObject.Predmet.ProtuStrankaListFormatedOIB>
  <DomainObject.Predmet.ProtuStrankaListFormatedWithAdress>
    <izvorni_sadrzaj>
      <item>VULIX d.o.o. za graditeljstvo "u stečaju", Brsečinska 2/A, 20000 Dubrovnik</item>
    </izvorni_sadrzaj>
    <derivirana_varijabla naziv="DomainObject.Predmet.ProtuStrankaListFormatedWithAdress_1">
      <item>VULIX d.o.o. za graditeljstvo "u stečaju", Brsečinska 2/A, 20000 Dubrovnik</item>
    </derivirana_varijabla>
  </DomainObject.Predmet.ProtuStrankaListFormatedWithAdress>
  <DomainObject.Predmet.ProtuStrankaListFormatedWithAdressOIB>
    <izvorni_sadrzaj>
      <item>VULIX d.o.o. za graditeljstvo "u stečaju", OIB 21097758020, Brsečinska 2/A, 20000 Dubrovnik</item>
    </izvorni_sadrzaj>
    <derivirana_varijabla naziv="DomainObject.Predmet.ProtuStrankaListFormatedWithAdressOIB_1">
      <item>VULIX d.o.o. za graditeljstvo "u stečaju", OIB 21097758020, Brsečinska 2/A, 20000 Dubrovnik</item>
    </derivirana_varijabla>
  </DomainObject.Predmet.ProtuStrankaListFormatedWithAdressOIB>
  <DomainObject.Predmet.ProtuStrankaListNazivFormated>
    <izvorni_sadrzaj>
      <item>VULIX d.o.o. za graditeljstvo "u stečaju"</item>
    </izvorni_sadrzaj>
    <derivirana_varijabla naziv="DomainObject.Predmet.ProtuStrankaListNazivFormated_1">
      <item>VULIX d.o.o. za graditeljstvo "u stečaju"</item>
    </derivirana_varijabla>
  </DomainObject.Predmet.ProtuStrankaListNazivFormated>
  <DomainObject.Predmet.ProtuStrankaListNazivFormatedOIB>
    <izvorni_sadrzaj>
      <item>VULIX d.o.o. za graditeljstvo "u stečaju", OIB 21097758020</item>
    </izvorni_sadrzaj>
    <derivirana_varijabla naziv="DomainObject.Predmet.ProtuStrankaListNazivFormatedOIB_1">
      <item>VULIX d.o.o. za graditeljstvo "u stečaju", OIB 21097758020</item>
    </derivirana_varijabla>
  </DomainObject.Predmet.ProtuStrankaListNazivFormatedOIB>
  <DomainObject.Predmet.OstaliList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Formated>
  <DomainObject.Predmet.OstaliList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FormatedOIB>
  <DomainObject.Predmet.OstaliListFormatedWithAdress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izvorni_sadrzaj>
    <derivirana_varijabla naziv="DomainObject.Predmet.OstaliListFormatedWithAdress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derivirana_varijabla>
  </DomainObject.Predmet.OstaliListFormatedWithAdress>
  <DomainObject.Predmet.OstaliListFormatedWithAdress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izvorni_sadrzaj>
    <derivirana_varijabla naziv="DomainObject.Predmet.OstaliListFormatedWithAdress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derivirana_varijabla>
  </DomainObject.Predmet.OstaliListFormatedWithAdressOIB>
  <DomainObject.Predmet.OstaliListNaziv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Naziv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NazivFormated>
  <DomainObject.Predmet.OstaliListNaziv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Naziv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za graditeljstvo "u stečaju"</izvorni_sadrzaj>
    <derivirana_varijabla naziv="DomainObject.Predmet.ProtustrankaIDrugi_1">VULIX d.o.o. za graditeljstvo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za graditeljstvo "u stečaju", OIB 21097758020, Brsečinska 2/A, 20000 Dubrovnik</izvorni_sadrzaj>
    <derivirana_varijabla naziv="DomainObject.Predmet.ProtustrankaIDrugiAdressOIB_1">VULIX d.o.o. za graditeljstvo "u stečaju", OIB 21097758020, Brsečinska 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SudioniciListNaziv_1"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SudioniciListNaziv>
  <DomainObject.Predmet.SudioniciListAdressOIB>
    <izvorni_sadrzaj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izvorni_sadrzaj>
    <derivirana_varijabla naziv="DomainObject.Predmet.SudioniciListAdressOIB_1"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izvorni_sadrzaj>
    <derivirana_varijabla naziv="DomainObject.Predmet.SudioniciListNazivOIB_1"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Preradovićeva ulica 25, 10000 Zagreb</item>
    </izvorni_sadrzaj>
    <derivirana_varijabla naziv="DomainObject.Predmet.StecajniUpraviteljiListAddressOIB_1">
      <item>Maroje Stjepović, OIB 57640555089, Preradovićeva ulica 25,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ožujka 2016.</izvorni_sadrzaj>
    <derivirana_varijabla naziv="DomainObject.Predmet.DatumZadnjeOdrzaneSudskeRadnje_1">9. ožujka 2016.</derivirana_varijabla>
  </DomainObject.Predmet.DatumZadnjeOdrzaneSudskeRadnje>
  <DomainObject.PredzadnjaOdlukaIzPredmeta.DatumDonosenjaOdluke>
    <izvorni_sadrzaj>19. prosinca 2018.</izvorni_sadrzaj>
    <derivirana_varijabla naziv="DomainObject.PredzadnjaOdlukaIzPredmeta.DatumDonosenjaOdluke_1">19. prosinca 2018.</derivirana_varijabla>
  </DomainObject.PredzadnjaOdlukaIzPredmeta.DatumDonosenjaOdluke>
  <DomainObject.PredzadnjaOdlukaIzPredmeta.Oznaka>
    <izvorni_sadrzaj>St-443/2013-497</izvorni_sadrzaj>
    <derivirana_varijabla naziv="DomainObject.PredzadnjaOdlukaIzPredmeta.Oznaka_1">St-443/2013-497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249</properties:Words>
  <properties:Characters>1302</properties:Characters>
  <properties:Lines>46</properties:Lines>
  <properties:Paragraphs>21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1573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2474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2018-12-17T09:36:00Z</dcterms:created>
  <dc:creator>RH-TDU</dc:creator>
  <cp:lastModifiedBy>Sanja Vuković</cp:lastModifiedBy>
  <cp:lastPrinted>2018-12-19T12:44:00Z</cp:lastPrinted>
  <dcterms:modified xmlns:xsi="http://www.w3.org/2001/XMLSchema-instance" xsi:type="dcterms:W3CDTF">2018-12-19T12:47:00Z</dcterms:modified>
  <cp:revision>33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(vulix_ročiste.docx)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