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c338" w14:paraId="bf7c338" w:rsidRDefault="00F449A9" w:rsidP="00F449A9" w:rsidR="00F449A9">
      <w:pPr>
        <w:spacing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9A9" w:rsidP="00F449A9" w:rsidR="00F449A9">
      <w:pPr>
        <w:spacing w:after="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Republika Hrvatska</w:t>
      </w:r>
    </w:p>
    <w:p w:rsidRDefault="00F449A9" w:rsidP="00F449A9" w:rsidR="00F449A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F449A9" w:rsidP="00F449A9" w:rsidR="00F449A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Varaždin, Braće Radić 2</w:t>
      </w:r>
      <w:r>
        <w:rPr>
          <w:rFonts w:hAnsi="Times New Roman" w:ascii="Times New Roman"/>
          <w:sz w:val="24"/>
          <w:szCs w:val="24"/>
        </w:rPr>
        <w:tab/>
      </w:r>
    </w:p>
    <w:p w:rsidRDefault="00F449A9" w:rsidP="00F449A9" w:rsidR="00F449A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7 St-149/2018-107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449A9" w:rsidP="00F449A9" w:rsidR="00F449A9">
      <w:pPr>
        <w:spacing w:after="0"/>
        <w:ind w:left="5730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ind w:left="573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Povjerenik:  </w:t>
      </w:r>
    </w:p>
    <w:p w:rsidRDefault="00F449A9" w:rsidP="00F449A9" w:rsidR="00F449A9">
      <w:pPr>
        <w:spacing w:after="0"/>
        <w:ind w:left="573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Đuričin</w:t>
      </w:r>
      <w:proofErr w:type="spellEnd"/>
    </w:p>
    <w:p w:rsidRDefault="00F449A9" w:rsidP="00F449A9" w:rsidR="00F449A9">
      <w:pPr>
        <w:spacing w:after="0"/>
        <w:ind w:left="573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Dravska poljana 1</w:t>
      </w:r>
    </w:p>
    <w:p w:rsidRDefault="00F449A9" w:rsidP="00F449A9" w:rsidR="00F449A9">
      <w:pPr>
        <w:spacing w:after="0"/>
        <w:ind w:left="573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Postupak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</w:t>
      </w: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predlagatelj-dužnik ZAGORJE-TEHNOBETON d.d. Varaždin, P. </w:t>
      </w:r>
      <w:proofErr w:type="spellStart"/>
      <w:r>
        <w:rPr>
          <w:rFonts w:hAnsi="Times New Roman" w:ascii="Times New Roman"/>
          <w:sz w:val="24"/>
          <w:szCs w:val="24"/>
        </w:rPr>
        <w:t>Miškine</w:t>
      </w:r>
      <w:proofErr w:type="spellEnd"/>
      <w:r>
        <w:rPr>
          <w:rFonts w:hAnsi="Times New Roman" w:ascii="Times New Roman"/>
          <w:sz w:val="24"/>
          <w:szCs w:val="24"/>
        </w:rPr>
        <w:t xml:space="preserve"> 49, </w:t>
      </w:r>
    </w:p>
    <w:p w:rsidRDefault="00F449A9" w:rsidP="00F449A9" w:rsidR="00F449A9">
      <w:pPr>
        <w:pStyle w:val="Odlomakpopis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 68289504926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</w:t>
      </w:r>
    </w:p>
    <w:p w:rsidRDefault="00F449A9" w:rsidP="00F449A9" w:rsidR="00F449A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postupku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nad dužnikom ZAGORJE-TEHNOBETON d.d. Varaždin imenovani ste povjerenikom temeljem rješenja Financijske agencije, Regionalni centar Zagreb Nagodbeno vijeće HR02 od l. lipnja 2014., Klasa: UP-I/110/07/14-01/6856, Ur.br.: 04-06-14-6856-6.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Dužnosti povjerenika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propisane su odredbama čl. 35.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Zakona o financijskom poslovanju i </w:t>
      </w:r>
      <w:proofErr w:type="spellStart"/>
      <w:r>
        <w:rPr>
          <w:rFonts w:hAnsi="Times New Roman" w:ascii="Times New Roman"/>
          <w:sz w:val="24"/>
          <w:szCs w:val="24"/>
        </w:rPr>
        <w:t>predstečajnoj</w:t>
      </w:r>
      <w:proofErr w:type="spellEnd"/>
      <w:r>
        <w:rPr>
          <w:rFonts w:hAnsi="Times New Roman" w:ascii="Times New Roman"/>
          <w:sz w:val="24"/>
          <w:szCs w:val="24"/>
        </w:rPr>
        <w:t xml:space="preserve"> nagodbi („Narodne novine“ broj 108/12, 144/12, 81/13 i 112/13, dalje u tekstu: ZFPPN), te je povjerenik, između ostalog, dužan nadzirati poslovanje dužnika, a osobito financijsko poslovanje dužnika, stvaranje obveza prema trećim osobama, izdavanje sredstava osiguranja plaćanja, te poslovanje u prodaji roba, odnosno usluga, pazeći pri tome da se ne oštećuje imovina dužnika, te podnijeti prijavu nagodbenom vijeću ako dužnik postupa protivno odredbama čl. 17. ZFPPN-a.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Dana 28. kolovoza 2018. na ovome sudu zaprimljen je podnesak vjerovnika Biserke Sokol, Ivana </w:t>
      </w:r>
      <w:proofErr w:type="spellStart"/>
      <w:r>
        <w:rPr>
          <w:rFonts w:hAnsi="Times New Roman" w:ascii="Times New Roman"/>
          <w:sz w:val="24"/>
          <w:szCs w:val="24"/>
        </w:rPr>
        <w:t>Bahuneka</w:t>
      </w:r>
      <w:proofErr w:type="spellEnd"/>
      <w:r>
        <w:rPr>
          <w:rFonts w:hAnsi="Times New Roman" w:ascii="Times New Roman"/>
          <w:sz w:val="24"/>
          <w:szCs w:val="24"/>
        </w:rPr>
        <w:t xml:space="preserve">, Anice </w:t>
      </w:r>
      <w:proofErr w:type="spellStart"/>
      <w:r>
        <w:rPr>
          <w:rFonts w:hAnsi="Times New Roman" w:ascii="Times New Roman"/>
          <w:sz w:val="24"/>
          <w:szCs w:val="24"/>
        </w:rPr>
        <w:t>Prišlić</w:t>
      </w:r>
      <w:proofErr w:type="spellEnd"/>
      <w:r>
        <w:rPr>
          <w:rFonts w:hAnsi="Times New Roman" w:ascii="Times New Roman"/>
          <w:sz w:val="24"/>
          <w:szCs w:val="24"/>
        </w:rPr>
        <w:t xml:space="preserve"> i Vladimira </w:t>
      </w:r>
      <w:proofErr w:type="spellStart"/>
      <w:r>
        <w:rPr>
          <w:rFonts w:hAnsi="Times New Roman" w:ascii="Times New Roman"/>
          <w:sz w:val="24"/>
          <w:szCs w:val="24"/>
        </w:rPr>
        <w:t>Vnučeca</w:t>
      </w:r>
      <w:proofErr w:type="spellEnd"/>
      <w:r>
        <w:rPr>
          <w:rFonts w:hAnsi="Times New Roman" w:ascii="Times New Roman"/>
          <w:sz w:val="24"/>
          <w:szCs w:val="24"/>
        </w:rPr>
        <w:t xml:space="preserve">, svi zastupani po Marijanu mr. Petriću, odvjetniku iz Varaždina, u kojemu se iznosi niz okolnosti oko nezakonitog postupanja dužnika ZAGORJE-TEHNOBETON d.d. Varaždin tijekom trajanja postupka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nagodbe.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Stoga Vas, a naročito zbog duljine trajanja ovog postupka, pozivamo da se HITNO očitujete na navode iz navedenog podneska, a posebice na sljedeće okolnosti: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postupa li dužnik po odredbama čl. 17. i čl. 69. ZFPPN-a,</w:t>
      </w: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je li dužnik nakon otvaranja postupka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ispunjavao obveze nastale i dospjele prije dana otvaranja postupka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nagodbe, ukoliko je, o kakvim obvezama se radilo, te je li on kao povjerenik dao prethodnu suglasnost na takva plaćanja,</w:t>
      </w: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poduzima li dužnik bilo kakve radnje koje bi za posljedicu imale oštećenje ili dovođenje vjerovnika u neravnopravan položaj,</w:t>
      </w: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je li nakon otvaranja postupka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dužnik otuđio imovinu,</w:t>
      </w:r>
    </w:p>
    <w:p w:rsidRDefault="00F449A9" w:rsidP="00F449A9" w:rsidR="00F449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kakvi su rezultati poslovanja dužnika u protekle četiri godine, kakvi su prihodi i rashodi u odnosu na Plan financijskog restrukturiranja koji je prihvaćen u postupku pred Financijskom agencijom, te poduzima li dužnik mjere financijskog restrukturiranja radi ponovnog uspostavljanja stanja likvidnosti.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Pisano izvješće o navedenom dostavite ovome sudu u roku od 8 dana od primitka ovoga dopisa, u dva primjerka, kako bi isto sud proslijedio nadležnom Nagodbenom vijeću, budući da prema čl. 36. ZFPPN-a nadzor nad radom povjerenika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obavlja nagodbeno vijeće.</w:t>
      </w:r>
    </w:p>
    <w:p w:rsidRDefault="00F449A9" w:rsidP="00F449A9" w:rsidR="00F449A9">
      <w:pPr>
        <w:spacing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3. rujna 2018.</w:t>
      </w:r>
    </w:p>
    <w:p w:rsidRDefault="00F449A9" w:rsidP="00F449A9" w:rsidR="00F449A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Sudac: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Marija Levanić-Škerbić, v. r. 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znanje: </w:t>
      </w:r>
    </w:p>
    <w:p w:rsidRDefault="00F449A9" w:rsidP="00F449A9" w:rsidR="00F449A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Regionalni centar Zagreb, Nagodbeno vijeće HR02</w:t>
      </w:r>
    </w:p>
    <w:p w:rsidRDefault="00F449A9" w:rsidP="00F449A9" w:rsidR="00F449A9">
      <w:pPr>
        <w:pStyle w:val="Odlomakpopisa"/>
        <w:spacing w:after="0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449A9" w:rsidP="00F449A9" w:rsidR="00F449A9">
      <w:pPr>
        <w:spacing w:after="0"/>
        <w:rPr>
          <w:rFonts w:hAnsi="Times New Roman" w:ascii="Times New Roman"/>
          <w:sz w:val="24"/>
          <w:szCs w:val="24"/>
        </w:rPr>
      </w:pPr>
    </w:p>
    <w:p w:rsidRDefault="00AE649C" w:rsidP="00F449A9" w:rsidR="00AE649C" w:rsidRPr="00F449A9"/>
    <w:sectPr w:rsidSect="0032366B" w:rsidR="00AE649C" w:rsidRPr="00F449A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55224A"/>
    <w:multiLevelType w:val="hybridMultilevel"/>
    <w:tmpl w:val="2590706A"/>
    <w:lvl w:tplc="EAF421D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B34653"/>
    <w:multiLevelType w:val="hybridMultilevel"/>
    <w:tmpl w:val="2B4C7D26"/>
    <w:lvl w:tplc="166A2E2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4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9A9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49A9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49A9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507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St-149/2018-107</izvorni_sadrzaj>
    <derivirana_varijabla naziv="DomainObject.Oznaka_1">St-149/2018-107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kolovoza 2018.</izvorni_sadrzaj>
    <derivirana_varijabla naziv="DomainObject.Predmet.SpisIzvanSuda.DatumIzlazaSpisa_1">22.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</izvorni_sadrzaj>
    <derivirana_varijabla naziv="DomainObject.Predmet.StrankaFormated_1">  ZAGORJE-TEHNOBETON dioničko društvo za izvođenje svih vrsta građevinskih radova</derivirana_varijabla>
  </DomainObject.Predmet.StrankaFormated>
  <DomainObject.Predmet.StrankaFormatedOIB>
    <izvorni_sadrzaj>  ZAGORJE-TEHNOBETON dioničko društvo za izvođenje svih vrsta građevinskih radova, OIB 68289504926</izvorni_sadrzaj>
    <derivirana_varijabla naziv="DomainObject.Predmet.StrankaFormatedOIB_1">  ZAGORJE-TEHNOBETON dioničko društvo za izvođenje svih vrsta građevinskih radova, OIB 68289504926</derivirana_varijabla>
  </DomainObject.Predmet.StrankaFormatedOIB>
  <DomainObject.Predmet.StrankaFormatedWithAdress>
    <izvorni_sadrzaj> ZAGORJE-TEHNOBETON dioničko društvo za izvođenje svih vrsta građevinskih radova, Pavleka Miškine 49, 42000 Varaždin</izvorni_sadrzaj>
    <derivirana_varijabla naziv="DomainObject.Predmet.StrankaFormatedWithAdress_1"> ZAGORJE-TEHNOBETON dioničko društvo za izvođenje svih vrsta građevinskih radova, Pavleka Miškine 49, 42000 Varaždin</derivirana_varijabla>
  </DomainObject.Predmet.StrankaFormatedWithAdress>
  <DomainObject.Predmet.StrankaFormatedWithAdressOIB>
    <izvorni_sadrzaj> ZAGORJE-TEHNOBETON dioničko društvo za izvođenje svih vrsta građevinskih radova, OIB 68289504926, Pavleka Miškine 49, 42000 Varaždin</izvorni_sadrzaj>
    <derivirana_varijabla naziv="DomainObject.Predmet.StrankaFormatedWithAdressOIB_1"> ZAGORJE-TEHNOBETON dioničko društvo za izvođenje svih vrsta građevinskih radova, OIB 68289504926, Pavleka Miškine 49, 42000 Varaždin</derivirana_varijabla>
  </DomainObject.Predmet.StrankaFormatedWithAdressOIB>
  <DomainObject.Predmet.StrankaWithAdress>
    <izvorni_sadrzaj>ZAGORJE-TEHNOBETON dioničko društvo za izvođenje svih vrsta građevinskih radova Pavleka Miškine 49,42000 Varaždin</izvorni_sadrzaj>
    <derivirana_varijabla naziv="DomainObject.Predmet.StrankaWithAdress_1">ZAGORJE-TEHNOBETON dioničko društvo za izvođenje svih vrsta građevinskih radova Pavleka Miškine 49,42000 Varaždin</derivirana_varijabla>
  </DomainObject.Predmet.StrankaWithAdress>
  <DomainObject.Predmet.StrankaWithAdressOIB>
    <izvorni_sadrzaj>ZAGORJE-TEHNOBETON dioničko društvo za izvođenje svih vrsta građevinskih radova, OIB 68289504926, Pavleka Miškine 49,42000 Varaždin</izvorni_sadrzaj>
    <derivirana_varijabla naziv="DomainObject.Predmet.StrankaWithAdressOIB_1">ZAGORJE-TEHNOBETON dioničko društvo za izvođenje svih vrsta građevinskih radova, OIB 68289504926, Pavleka Miškine 49,42000 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ZAGORJE-TEHNOBETON dioničko društvo za izvođenje svih vrsta građevinskih radova</item>
    </izvorni_sadrzaj>
    <derivirana_varijabla naziv="DomainObject.Predmet.StrankaListFormated_1">
      <item>ZAGORJE-TEHNOBETON dioničko društvo za izvođenje svih vrsta građevinskih radova</item>
    </derivirana_varijabla>
  </DomainObject.Predmet.StrankaListFormated>
  <DomainObject.Predmet.StrankaListFormatedOIB>
    <izvorni_sadrzaj>
      <item>ZAGORJE-TEHNOBETON dioničko društvo za izvođenje svih vrsta građevinskih radova, OIB 68289504926</item>
    </izvorni_sadrzaj>
    <derivirana_varijabla naziv="DomainObject.Predmet.StrankaListFormatedOIB_1">
      <item>ZAGORJE-TEHNOBETON dioničko društvo za izvođenje svih vrsta građevinskih radova, OIB 68289504926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42000 Varaždin</item>
    </izvorni_sadrzaj>
    <derivirana_varijabla naziv="DomainObject.Predmet.StrankaListFormatedWithAdress_1">
      <item>ZAGORJE-TEHNOBETON dioničko društvo za izvođenje svih vrsta građevinskih radova, Pavleka Miškine 49, 42000 Varaždin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42000 Varaždin</item>
    </izvorni_sadrzaj>
    <derivirana_varijabla naziv="DomainObject.Predmet.StrankaListFormatedWithAdressOIB_1">
      <item>ZAGORJE-TEHNOBETON dioničko društvo za izvođenje svih vrsta građevinskih radova, OIB 68289504926, Pavleka Miškine 49, 42000 Varaždin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OstaliListFormated_1"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izvorni_sadrzaj>
    <derivirana_varijabla naziv="DomainObject.Predmet.OstaliListFormatedOIB_1"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</item>
      <item>Goran Katić, Ilica 191A, 10000 Zagreb</item>
      <item>Darko Belaić, Bulićeva 6, 10000 Zagreb</item>
      <item>JUJNOVIĆ LUČIĆ MARKOVIĆ Odvjetničko društvo javno trgovačko društvo, Strojarska cesta 20, 10000 Zagreb</item>
      <item>Zajednički odvjetnički ured Maša Gluhinić i Monja Matić, Bednjanska 8, 10000 Zagreb</item>
      <item>Marko Hreljac,odvjetnik, Ankice Opolski 2, 42000 Varaždin</item>
      <item>Antonio Volarević, Palmotićeva 4, 10000 Zagreb</item>
      <item>ODVJETNIČKO DRUŠTVO PETRIĆ i dr. društvo s ograničenom odgovornošću, Kolodvorska 13, 42000 Varaždin</item>
      <item>Odvjetničko društvo BRLEČIĆ &amp; partneri, javno trgovačko društvo za obavljanje odvjetničkih poslova, Optujska ulica 25/1, 42000 Varaždin</item>
      <item>Odvjetnik Nenad Grof, Nikole Pavića 7, 10000 Zagreb</item>
      <item>Damir Pokupec, Frankopanska  2A, 10000 Zagreb</item>
      <item>Sberbank d.d., Varšavska 9, 10000 Zagreb</item>
      <item>Ivan Dodig, Bukovačka 222, 10000 Zagreb</item>
      <item>B2  KAPITAL d.o.o. za poslovne usluge, Radnička cesta 41, 10000 Zagreb</item>
      <item>Goran Suić, odvjetnik</item>
      <item>PEĆAREVIĆ &amp; RELIĆ odvjetničko društvo, Zaharova 5, 10000 Zagreb</item>
    </izvorni_sadrzaj>
    <derivirana_varijabla naziv="DomainObject.Predmet.OstaliListFormatedWithAdress_1">
      <item>Odvjetničko društvo LJUBENKO &amp; PARTNERI društvo s ograničenom odgovornošću za odvjetničke usluge, Branimirova 29, Zagreb</item>
      <item>Goran Katić, Ilica 191A, 10000 Zagreb</item>
      <item>Darko Belaić, Bulićeva 6, 10000 Zagreb</item>
      <item>JUJNOVIĆ LUČIĆ MARKOVIĆ Odvjetničko društvo javno trgovačko društvo, Strojarska cesta 20, 10000 Zagreb</item>
      <item>Zajednički odvjetnički ured Maša Gluhinić i Monja Matić, Bednjanska 8, 10000 Zagreb</item>
      <item>Marko Hreljac,odvjetnik, Ankice Opolski 2, 42000 Varaždin</item>
      <item>Antonio Volarević, Palmotićeva 4, 10000 Zagreb</item>
      <item>ODVJETNIČKO DRUŠTVO PETRIĆ i dr. društvo s ograničenom odgovornošću, Kolodvorska 13, 42000 Varaždin</item>
      <item>Odvjetničko društvo BRLEČIĆ &amp; partneri, javno trgovačko društvo za obavljanje odvjetničkih poslova, Optujska ulica 25/1, 42000 Varaždin</item>
      <item>Odvjetnik Nenad Grof, Nikole Pavića 7, 10000 Zagreb</item>
      <item>Damir Pokupec, Frankopanska  2A, 10000 Zagreb</item>
      <item>Sberbank d.d., Varšavska 9, 10000 Zagreb</item>
      <item>Ivan Dodig, Bukovačka 222, 10000 Zagreb</item>
      <item>B2  KAPITAL d.o.o. za poslovne usluge, Radnička cesta 41, 10000 Zagreb</item>
      <item>Goran Suić, odvjetnik</item>
      <item>PEĆAREVIĆ &amp; RELIĆ odvjetničko društvo, Zaharova 5,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</item>
      <item>Goran Katić, Ilica 191A, 10000 Zagreb</item>
      <item>Darko Belaić, Bulićeva 6, 10000 Zagreb</item>
      <item>JUJNOVIĆ LUČIĆ MARKOVIĆ Odvjetničko društvo javno trgovačko društvo, OIB 46736017727, Strojarska cesta 20, 10000 Zagreb</item>
      <item>Zajednički odvjetnički ured Maša Gluhinić i Monja Matić, Bednjanska 8, 10000 Zagreb</item>
      <item>Marko Hreljac,odvjetnik, OIB 92362687750, Ankice Opolski 2, 42000 Varaždin</item>
      <item>Antonio Volarević, OIB 68644285652, Palmotićeva 4, 10000 Zagreb</item>
      <item>ODVJETNIČKO DRUŠTVO PETRIĆ i dr. društvo s ograničenom odgovornošću, OIB 86453829502, Kolodvorska 13, 42000 Varaždin</item>
      <item>Odvjetničko društvo BRLEČIĆ &amp; partneri, javno trgovačko društvo za obavljanje odvjetničkih poslova, OIB 75277763692, Optujska ulica 25/1, 42000 Varaždin</item>
      <item>Odvjetnik Nenad Grof, Nikole Pavića 7, 10000 Zagreb</item>
      <item>Damir Pokupec, OIB 06575655795, Frankopanska  2A, 10000 Zagreb</item>
      <item>Sberbank d.d., OIB 78427478595, Varšavska 9, 10000 Zagreb</item>
      <item>Ivan Dodig, Bukovačka 222, 10000 Zagreb</item>
      <item>B2  KAPITAL d.o.o. za poslovne usluge, OIB 57509775367, Radnička cesta 41, 10000 Zagreb</item>
      <item>Goran Suić, odvjetnik</item>
      <item>PEĆAREVIĆ &amp; RELIĆ odvjetničko društvo, OIB 09348249237, Zaharova 5,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</item>
      <item>Goran Katić, Ilica 191A, 10000 Zagreb</item>
      <item>Darko Belaić, Bulićeva 6, 10000 Zagreb</item>
      <item>JUJNOVIĆ LUČIĆ MARKOVIĆ Odvjetničko društvo javno trgovačko društvo, OIB 46736017727, Strojarska cesta 20, 10000 Zagreb</item>
      <item>Zajednički odvjetnički ured Maša Gluhinić i Monja Matić, Bednjanska 8, 10000 Zagreb</item>
      <item>Marko Hreljac,odvjetnik, OIB 92362687750, Ankice Opolski 2, 42000 Varaždin</item>
      <item>Antonio Volarević, OIB 68644285652, Palmotićeva 4, 10000 Zagreb</item>
      <item>ODVJETNIČKO DRUŠTVO PETRIĆ i dr. društvo s ograničenom odgovornošću, OIB 86453829502, Kolodvorska 13, 42000 Varaždin</item>
      <item>Odvjetničko društvo BRLEČIĆ &amp; partneri, javno trgovačko društvo za obavljanje odvjetničkih poslova, OIB 75277763692, Optujska ulica 25/1, 42000 Varaždin</item>
      <item>Odvjetnik Nenad Grof, Nikole Pavića 7, 10000 Zagreb</item>
      <item>Damir Pokupec, OIB 06575655795, Frankopanska  2A, 10000 Zagreb</item>
      <item>Sberbank d.d., OIB 78427478595, Varšavska 9, 10000 Zagreb</item>
      <item>Ivan Dodig, Bukovačka 222, 10000 Zagreb</item>
      <item>B2  KAPITAL d.o.o. za poslovne usluge, OIB 57509775367, Radnička cesta 41, 10000 Zagreb</item>
      <item>Goran Suić, odvjetnik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OstaliListNazivFormated_1"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izvorni_sadrzaj>
    <derivirana_varijabla naziv="DomainObject.Predmet.OstaliListNazivFormatedOIB_1">
      <item>Odvjetničko društvo LJUBENKO &amp; PARTNERI društvo s ograničenom odgovornošću za odvjetničke usluge, OIB 44071613559</item>
      <item>Goran Katić</item>
      <item>Darko Belaić</item>
      <item>JUJNOVIĆ LUČIĆ MARKOVIĆ Odvjetničko društvo javno trgovačko društvo, OIB 46736017727</item>
      <item>Zajednički odvjetnički ured Maša Gluhinić i Monja Matić</item>
      <item>Marko Hreljac,odvjetnik, OIB 92362687750</item>
      <item>Antonio Volarević, OIB 68644285652</item>
      <item>ODVJETNIČKO DRUŠTVO PETRIĆ i dr. društvo s ograničenom odgovornošću, OIB 86453829502</item>
      <item>Odvjetničko društvo BRLEČIĆ &amp; partneri, javno trgovačko društvo za obavljanje odvjetničkih poslova, OIB 75277763692</item>
      <item>Odvjetnik Nenad Grof</item>
      <item>Damir Pokupec, OIB 06575655795</item>
      <item>Sberbank d.d., OIB 78427478595</item>
      <item>Ivan Dodig</item>
      <item>B2  KAPITAL d.o.o. za poslovne usluge, OIB 57509775367</item>
      <item>Goran Suić, odvjetnik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St-149/2018-107</izvorni_sadrzaj>
    <derivirana_varijabla naziv="DomainObject.PoslovniBrojDokumenta_1">St-149/2018-107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ZAGORJE-TEHNOBETON dioničko društvo za izvođenje svih vrsta građevinskih radova, OIB 68289504926, Pavleka Miškine 49, 42000 Varaždin</izvorni_sadrzaj>
    <derivirana_varijabla naziv="DomainObject.Predmet.StrankaIDrugiAdressOIB_1">ZAGORJE-TEHNOBETON dioničko društvo za izvođenje svih vrsta građevinskih radova, OIB 68289504926,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izvorni_sadrzaj>
    <derivirana_varijabla naziv="DomainObject.Predmet.SudioniciListNaziv_1">
      <item>ZAGORJE-TEHNOBETON dioničko društvo za izvođenje svih vrsta građevinskih radova</item>
      <item>Odvjetničko društvo LJUBENKO &amp; PARTNERI društvo s ograničenom odgovornošću za odvjetničke usluge</item>
      <item>Goran Katić</item>
      <item>Darko Belaić</item>
      <item>JUJNOVIĆ LUČIĆ MARKOVIĆ Odvjetničko društvo javno trgovačko društvo</item>
      <item>Zajednički odvjetnički ured Maša Gluhinić i Monja Matić</item>
      <item>Marko Hreljac,odvjetnik</item>
      <item>Antonio Volarević</item>
      <item>ODVJETNIČKO DRUŠTVO PETRIĆ i dr. društvo s ograničenom odgovornošću</item>
      <item>Odvjetničko društvo BRLEČIĆ &amp; partneri, javno trgovačko društvo za obavljanje odvjetničkih poslova</item>
      <item>Odvjetnik Nenad Grof</item>
      <item>Damir Pokupec</item>
      <item>Sberbank d.d.</item>
      <item>Ivan Dodig</item>
      <item>B2  KAPITAL d.o.o. za poslovne usluge</item>
      <item>Goran Suić, odvjetnik</item>
      <item>PEĆAREVIĆ &amp; RELIĆ odvjetničko društvo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49,42000 Varaždin</item>
      <item>Odvjetničko društvo LJUBENKO &amp; PARTNERI društvo s ograničenom odgovornošću za odvjetničke usluge, OIB 44071613559, Branimirova 29,Zagreb</item>
      <item>Goran Katić, Ilica 191A,10000 Zagreb</item>
      <item>Darko Belaić, Bulićeva 6,10000 Zagreb</item>
      <item>JUJNOVIĆ LUČIĆ MARKOVIĆ Odvjetničko društvo javno trgovačko društvo, OIB 46736017727, Strojarska cesta 20,10000 Zagreb</item>
      <item>Zajednički odvjetnički ured Maša Gluhinić i Monja Matić, Bednjanska 8,10000 Zagreb</item>
      <item>Marko Hreljac,odvjetnik, OIB 92362687750, Ankice Opolski 2,42000 Varaždin</item>
      <item>Antonio Volarević, OIB 68644285652, Palmotićeva 4,10000 Zagreb</item>
      <item>ODVJETNIČKO DRUŠTVO PETRIĆ i dr. društvo s ograničenom odgovornošću, OIB 86453829502, Kolodvorska 13,42000 Varaždin</item>
      <item>Odvjetničko društvo BRLEČIĆ &amp; partneri, javno trgovačko društvo za obavljanje odvjetničkih poslova, OIB 75277763692, Optujska ulica 25/1,42000 Varaždin</item>
      <item>Odvjetnik Nenad Grof, Nikole Pavića 7,10000 Zagreb</item>
      <item>Damir Pokupec, OIB 06575655795, Frankopanska  2A,10000 Zagreb</item>
      <item>Sberbank d.d., OIB 78427478595, Varšavska 9,10000 Zagreb</item>
      <item>Ivan Dodig, Bukovačka 222,10000 Zagreb</item>
      <item>B2  KAPITAL d.o.o. za poslovne usluge, OIB 57509775367, Radnička cesta 41,10000 Zagreb</item>
      <item>Goran Suić, odvjetnik</item>
      <item>PEĆAREVIĆ &amp; RELIĆ odvjetničko društvo, OIB 09348249237, Zaharova 5,10000 Zagreb</item>
    </izvorni_sadrzaj>
    <derivirana_varijabla naziv="DomainObject.Predmet.SudioniciListAdressOIB_1">
      <item>ZAGORJE-TEHNOBETON dioničko društvo za izvođenje svih vrsta građevinskih radova, OIB 68289504926, Pavleka Miškine 49,42000 Varaždin</item>
      <item>Odvjetničko društvo LJUBENKO &amp; PARTNERI društvo s ograničenom odgovornošću za odvjetničke usluge, OIB 44071613559, Branimirova 29,Zagreb</item>
      <item>Goran Katić, Ilica 191A,10000 Zagreb</item>
      <item>Darko Belaić, Bulićeva 6,10000 Zagreb</item>
      <item>JUJNOVIĆ LUČIĆ MARKOVIĆ Odvjetničko društvo javno trgovačko društvo, OIB 46736017727, Strojarska cesta 20,10000 Zagreb</item>
      <item>Zajednički odvjetnički ured Maša Gluhinić i Monja Matić, Bednjanska 8,10000 Zagreb</item>
      <item>Marko Hreljac,odvjetnik, OIB 92362687750, Ankice Opolski 2,42000 Varaždin</item>
      <item>Antonio Volarević, OIB 68644285652, Palmotićeva 4,10000 Zagreb</item>
      <item>ODVJETNIČKO DRUŠTVO PETRIĆ i dr. društvo s ograničenom odgovornošću, OIB 86453829502, Kolodvorska 13,42000 Varaždin</item>
      <item>Odvjetničko društvo BRLEČIĆ &amp; partneri, javno trgovačko društvo za obavljanje odvjetničkih poslova, OIB 75277763692, Optujska ulica 25/1,42000 Varaždin</item>
      <item>Odvjetnik Nenad Grof, Nikole Pavića 7,10000 Zagreb</item>
      <item>Damir Pokupec, OIB 06575655795, Frankopanska  2A,10000 Zagreb</item>
      <item>Sberbank d.d., OIB 78427478595, Varšavska 9,10000 Zagreb</item>
      <item>Ivan Dodig, Bukovačka 222,10000 Zagreb</item>
      <item>B2  KAPITAL d.o.o. za poslovne usluge, OIB 57509775367, Radnička cesta 41,10000 Zagreb</item>
      <item>Goran Suić, odvjetnik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637C8-EB7C-447C-9DB3-3F027D02A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2534</properties:Characters>
  <properties:Lines>74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2018-09-03T10:50:00Z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St-149/2018-107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