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a5e1" w14:paraId="440a5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</w:t>
      </w:r>
      <w:r w:rsidR="00AC3EF1">
        <w:rPr>
          <w:rFonts w:hAnsi="Times New Roman" w:ascii="Times New Roman"/>
        </w:rPr>
        <w:t xml:space="preserve"> </w:t>
      </w:r>
      <w:r w:rsidR="006D6672" w:rsidRPr="006D6672">
        <w:rPr>
          <w:rFonts w:hAnsi="Times New Roman" w:ascii="Times New Roman"/>
        </w:rPr>
        <w:t>SVIJET BEZ GRANICA -  CENTAR ZA INFORMATIKU, Zagreb, Strojarska cesta 10,  OIB: 77679156929</w:t>
      </w:r>
      <w:r w:rsidR="00873F78" w:rsidRPr="00873F78">
        <w:rPr>
          <w:rFonts w:hAnsi="Times New Roman" w:ascii="Times New Roman"/>
        </w:rPr>
        <w:t xml:space="preserve">, </w:t>
      </w:r>
      <w:r w:rsidR="0011278E">
        <w:rPr>
          <w:rFonts w:hAnsi="Times New Roman" w:ascii="Times New Roman"/>
        </w:rPr>
        <w:t>8</w:t>
      </w:r>
      <w:r w:rsidR="00AC3EF1">
        <w:rPr>
          <w:rFonts w:hAnsi="Times New Roman" w:ascii="Times New Roman"/>
        </w:rPr>
        <w:t>. lipnja 2016.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D6672" w:rsidRPr="006D6672">
        <w:rPr>
          <w:rFonts w:hAnsi="Times New Roman" w:ascii="Times New Roman"/>
        </w:rPr>
        <w:t>SVIJET BEZ GRANICA -  CENTAR ZA INFORMATIKU, Zagreb, Strojarska cesta 10,  OIB: 77679156929</w:t>
      </w:r>
      <w:r w:rsidR="00873F78">
        <w:rPr>
          <w:rFonts w:hAnsi="Times New Roman" w:ascii="Times New Roman"/>
        </w:rPr>
        <w:t>.</w:t>
      </w:r>
      <w:r w:rsidR="00A609BB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6D6672">
        <w:rPr>
          <w:rFonts w:hAnsi="Times New Roman" w:ascii="Times New Roman"/>
          <w:lang w:val="hr-HR"/>
        </w:rPr>
        <w:t>2.719,07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11278E">
        <w:rPr>
          <w:rFonts w:hAnsi="Times New Roman" w:ascii="Times New Roman"/>
          <w:lang w:val="hr-HR"/>
        </w:rPr>
        <w:t>8</w:t>
      </w:r>
      <w:r w:rsidR="00AC3EF1">
        <w:rPr>
          <w:rFonts w:hAnsi="Times New Roman" w:ascii="Times New Roman"/>
          <w:lang w:val="hr-HR"/>
        </w:rPr>
        <w:t>. lipnja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1D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A55F4C">
      <w:rPr>
        <w:rFonts w:hAnsi="Times New Roman" w:ascii="Times New Roman"/>
        <w:lang w:val="hr-HR"/>
      </w:rPr>
      <w:t>1</w:t>
    </w:r>
    <w:r w:rsidR="006D6672">
      <w:rPr>
        <w:rFonts w:hAnsi="Times New Roman" w:ascii="Times New Roman"/>
        <w:lang w:val="hr-HR"/>
      </w:rPr>
      <w:t>862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873F78">
      <w:rPr>
        <w:rFonts w:hAnsi="Times New Roman" w:ascii="Times New Roman"/>
        <w:lang w:val="hr-HR"/>
      </w:rPr>
      <w:t>1</w:t>
    </w:r>
    <w:r w:rsidR="006D6672">
      <w:rPr>
        <w:rFonts w:hAnsi="Times New Roman" w:ascii="Times New Roman"/>
        <w:lang w:val="hr-HR"/>
      </w:rPr>
      <w:t>862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78E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376256"/>
    <w:rsid w:val="003A1DE1"/>
    <w:rsid w:val="00406F2C"/>
    <w:rsid w:val="0042162E"/>
    <w:rsid w:val="004333CB"/>
    <w:rsid w:val="00440EF1"/>
    <w:rsid w:val="00445738"/>
    <w:rsid w:val="00532B71"/>
    <w:rsid w:val="00566476"/>
    <w:rsid w:val="00591B13"/>
    <w:rsid w:val="005940E9"/>
    <w:rsid w:val="005B3A2B"/>
    <w:rsid w:val="005E7DB7"/>
    <w:rsid w:val="00624A46"/>
    <w:rsid w:val="00626E03"/>
    <w:rsid w:val="006356C5"/>
    <w:rsid w:val="00680ECB"/>
    <w:rsid w:val="006D4491"/>
    <w:rsid w:val="006D6672"/>
    <w:rsid w:val="00721070"/>
    <w:rsid w:val="00775863"/>
    <w:rsid w:val="007A29F9"/>
    <w:rsid w:val="007D63F6"/>
    <w:rsid w:val="00840E3D"/>
    <w:rsid w:val="00867DBA"/>
    <w:rsid w:val="00873F78"/>
    <w:rsid w:val="00997BA9"/>
    <w:rsid w:val="00A558D6"/>
    <w:rsid w:val="00A55F4C"/>
    <w:rsid w:val="00A609BB"/>
    <w:rsid w:val="00A6785C"/>
    <w:rsid w:val="00A95334"/>
    <w:rsid w:val="00A96FB8"/>
    <w:rsid w:val="00AB7883"/>
    <w:rsid w:val="00AC3EF1"/>
    <w:rsid w:val="00AF40B4"/>
    <w:rsid w:val="00B03169"/>
    <w:rsid w:val="00B22B5A"/>
    <w:rsid w:val="00B37010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D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D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D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D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D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St-1862/2015</izvorni_sadrzaj>
    <derivirana_varijabla naziv="DomainObject.Predmet.OznakaBroj_1">St-1862/2015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BEZ GRANICA - CENTAR ZA INFORMATIKU</izvorni_sadrzaj>
    <derivirana_varijabla naziv="DomainObject.Predmet.ProtustrankaFormated_1">  SVIJET BEZ GRANICA - CENTAR ZA INFORMATIKU</derivirana_varijabla>
  </DomainObject.Predmet.ProtustrankaFormated>
  <DomainObject.Predmet.ProtustrankaFormatedOIB>
    <izvorni_sadrzaj>  SVIJET BEZ GRANICA - CENTAR ZA INFORMATIKU, OIB 77679156929</izvorni_sadrzaj>
    <derivirana_varijabla naziv="DomainObject.Predmet.ProtustrankaFormatedOIB_1">  SVIJET BEZ GRANICA - CENTAR ZA INFORMATIKU, OIB 77679156929</derivirana_varijabla>
  </DomainObject.Predmet.ProtustrankaFormatedOIB>
  <DomainObject.Predmet.ProtustrankaFormatedWithAdress>
    <izvorni_sadrzaj> SVIJET BEZ GRANICA - CENTAR ZA INFORMATIKU, Strojarska cesta 10, 10000 Zagreb</izvorni_sadrzaj>
    <derivirana_varijabla naziv="DomainObject.Predmet.ProtustrankaFormatedWithAdress_1"> SVIJET BEZ GRANICA - CENTAR ZA INFORMATIKU, Strojarska cesta 10, 10000 Zagreb</derivirana_varijabla>
  </DomainObject.Predmet.ProtustrankaFormatedWithAdress>
  <DomainObject.Predmet.ProtustrankaFormatedWithAdressOIB>
    <izvorni_sadrzaj> SVIJET BEZ GRANICA - CENTAR ZA INFORMATIKU, OIB 77679156929, Strojarska cesta 10, 10000 Zagreb</izvorni_sadrzaj>
    <derivirana_varijabla naziv="DomainObject.Predmet.ProtustrankaFormatedWithAdressOIB_1"> SVIJET BEZ GRANICA - CENTAR ZA INFORMATIKU, OIB 77679156929, Strojarska cesta 10, 10000 Zagreb</derivirana_varijabla>
  </DomainObject.Predmet.ProtustrankaFormatedWithAdressOIB>
  <DomainObject.Predmet.ProtustrankaWithAdress>
    <izvorni_sadrzaj>SVIJET BEZ GRANICA - CENTAR ZA INFORMATIKU Strojarska cesta 10, 10000 Zagreb</izvorni_sadrzaj>
    <derivirana_varijabla naziv="DomainObject.Predmet.ProtustrankaWithAdress_1">SVIJET BEZ GRANICA - CENTAR ZA INFORMATIKU Strojarska cesta 10, 10000 Zagreb</derivirana_varijabla>
  </DomainObject.Predmet.ProtustrankaWithAdress>
  <DomainObject.Predmet.ProtustrankaWithAdressOIB>
    <izvorni_sadrzaj>SVIJET BEZ GRANICA - CENTAR ZA INFORMATIKU, OIB 77679156929, Strojarska cesta 10, 10000 Zagreb</izvorni_sadrzaj>
    <derivirana_varijabla naziv="DomainObject.Predmet.ProtustrankaWithAdressOIB_1">SVIJET BEZ GRANICA - CENTAR ZA INFORMATIKU, OIB 77679156929, Strojarska cesta 10, 10000 Zagreb</derivirana_varijabla>
  </DomainObject.Predmet.ProtustrankaWithAdressOIB>
  <DomainObject.Predmet.ProtustrankaNazivFormated>
    <izvorni_sadrzaj>SVIJET BEZ GRANICA - CENTAR ZA INFORMATIKU</izvorni_sadrzaj>
    <derivirana_varijabla naziv="DomainObject.Predmet.ProtustrankaNazivFormated_1">SVIJET BEZ GRANICA - CENTAR ZA INFORMATIKU</derivirana_varijabla>
  </DomainObject.Predmet.ProtustrankaNazivFormated>
  <DomainObject.Predmet.ProtustrankaNazivFormatedOIB>
    <izvorni_sadrzaj>SVIJET BEZ GRANICA - CENTAR ZA INFORMATIKU, OIB 77679156929</izvorni_sadrzaj>
    <derivirana_varijabla naziv="DomainObject.Predmet.ProtustrankaNazivFormatedOIB_1">SVIJET BEZ GRANICA - CENTAR ZA INFORMATIKU, OIB 77679156929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BEZ GRANICA - CENTAR ZA INFORMATIKU</item>
    </izvorni_sadrzaj>
    <derivirana_varijabla naziv="DomainObject.Predmet.ProtuStrankaListFormated_1">
      <item>SVIJET BEZ GRANICA - CENTAR ZA INFORMATIKU</item>
    </derivirana_varijabla>
  </DomainObject.Predmet.ProtuStrankaListFormated>
  <DomainObject.Predmet.ProtuStrankaListFormatedOIB>
    <izvorni_sadrzaj>
      <item>SVIJET BEZ GRANICA - CENTAR ZA INFORMATIKU, OIB 77679156929</item>
    </izvorni_sadrzaj>
    <derivirana_varijabla naziv="DomainObject.Predmet.ProtuStrankaListFormatedOIB_1">
      <item>SVIJET BEZ GRANICA - CENTAR ZA INFORMATIKU, OIB 77679156929</item>
    </derivirana_varijabla>
  </DomainObject.Predmet.ProtuStrankaListFormatedOIB>
  <DomainObject.Predmet.ProtuStrankaListFormatedWithAdress>
    <izvorni_sadrzaj>
      <item>SVIJET BEZ GRANICA - CENTAR ZA INFORMATIKU, Strojarska cesta 10, 10000 Zagreb</item>
    </izvorni_sadrzaj>
    <derivirana_varijabla naziv="DomainObject.Predmet.ProtuStrankaListFormatedWithAdress_1">
      <item>SVIJET BEZ GRANICA - CENTAR ZA INFORMATIKU, Strojarska cesta 10, 10000 Zagreb</item>
    </derivirana_varijabla>
  </DomainObject.Predmet.ProtuStrankaListFormatedWithAdress>
  <DomainObject.Predmet.ProtuStrankaListFormatedWithAdressOIB>
    <izvorni_sadrzaj>
      <item>SVIJET BEZ GRANICA - CENTAR ZA INFORMATIKU, OIB 77679156929, Strojarska cesta 10, 10000 Zagreb</item>
    </izvorni_sadrzaj>
    <derivirana_varijabla naziv="DomainObject.Predmet.ProtuStrankaListFormatedWithAdressOIB_1">
      <item>SVIJET BEZ GRANICA - CENTAR ZA INFORMATIKU, OIB 77679156929, Strojarska cesta 10, 10000 Zagreb</item>
    </derivirana_varijabla>
  </DomainObject.Predmet.ProtuStrankaListFormatedWithAdressOIB>
  <DomainObject.Predmet.ProtuStrankaListNazivFormated>
    <izvorni_sadrzaj>
      <item>SVIJET BEZ GRANICA - CENTAR ZA INFORMATIKU</item>
    </izvorni_sadrzaj>
    <derivirana_varijabla naziv="DomainObject.Predmet.ProtuStrankaListNazivFormated_1">
      <item>SVIJET BEZ GRANICA - CENTAR ZA INFORMATIKU</item>
    </derivirana_varijabla>
  </DomainObject.Predmet.ProtuStrankaListNazivFormated>
  <DomainObject.Predmet.ProtuStrankaListNazivFormatedOIB>
    <izvorni_sadrzaj>
      <item>SVIJET BEZ GRANICA - CENTAR ZA INFORMATIKU, OIB 77679156929</item>
    </izvorni_sadrzaj>
    <derivirana_varijabla naziv="DomainObject.Predmet.ProtuStrankaListNazivFormatedOIB_1">
      <item>SVIJET BEZ GRANICA - CENTAR ZA INFORMATIKU, OIB 77679156929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BEZ GRANICA - CENTAR ZA INFORMATIKU</izvorni_sadrzaj>
    <derivirana_varijabla naziv="DomainObject.Predmet.ProtustrankaIDrugi_1">SVIJET BEZ GRANICA - CENTAR ZA INFORMATIKU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BEZ GRANICA - CENTAR ZA INFORMATIKU, OIB 77679156929, Strojarska cesta 10, 10000 Zagreb</izvorni_sadrzaj>
    <derivirana_varijabla naziv="DomainObject.Predmet.ProtustrankaIDrugiAdressOIB_1">SVIJET BEZ GRANICA - CENTAR ZA INFORMATIKU, OIB 77679156929,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BEZ GRANICA - CENTAR ZA INFORMATIKU</item>
      <item>HRVATSKI ZAVOD ZA MIROVINSKO OSIGURANJE</item>
    </izvorni_sadrzaj>
    <derivirana_varijabla naziv="DomainObject.Predmet.SudioniciListNaziv_1">
      <item>FINA Regionalni centar Zagreb</item>
      <item>SVIJET BEZ GRANICA - CENTAR ZA INFORMATIKU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BEZ GRANICA - CENTAR ZA INFORMATIKU, OIB 77679156929, Strojarska cesta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SVIJET BEZ GRANICA - CENTAR ZA INFORMATIKU, OIB 77679156929, Strojarska cesta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77679156929</item>
      <item>, OIB 84397956623</item>
    </izvorni_sadrzaj>
    <derivirana_varijabla naziv="DomainObject.Predmet.SudioniciListNazivOIB_1">
      <item>, OIB 85821130368</item>
      <item>, OIB 77679156929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2050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2016-06-08T06:33:00Z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2016-06-08T10:57:00Z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