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87e8" w14:paraId="4e687e8" w:rsidRDefault="00E24DEE" w:rsidP="00E24DEE" w:rsidR="00E24DEE" w:rsidRPr="00351C19">
      <w:pPr>
        <w15:collapsed w:val="false"/>
      </w:pPr>
      <w:bookmarkStart w:name="_GoBack" w:id="0"/>
      <w:bookmarkEnd w:id="0"/>
      <w:r w:rsidRPr="00351C19">
        <w:rPr>
          <w:bCs/>
        </w:rPr>
        <w:t xml:space="preserve">                  </w:t>
      </w:r>
      <w:r w:rsidRPr="00351C19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1C19">
        <w:rPr>
          <w:bCs/>
        </w:rPr>
        <w:t xml:space="preserve">              </w:t>
      </w:r>
    </w:p>
    <w:p w:rsidRDefault="00E24DEE" w:rsidP="00E24DEE" w:rsidR="00E24DEE" w:rsidRPr="00351C19">
      <w:r w:rsidRPr="00351C19">
        <w:t xml:space="preserve">    REPUBLIKA HRVATSKA</w:t>
      </w:r>
    </w:p>
    <w:p w:rsidRDefault="00E24DEE" w:rsidP="00E24DEE" w:rsidR="00E24DEE" w:rsidRPr="00351C19">
      <w:r w:rsidRPr="00351C19">
        <w:t xml:space="preserve"> TRGOVAČKI SUD U </w:t>
      </w:r>
      <w:proofErr w:type="spellStart"/>
      <w:r w:rsidRPr="00351C19">
        <w:t>PAZINU</w:t>
      </w:r>
      <w:proofErr w:type="spellEnd"/>
    </w:p>
    <w:p w:rsidRDefault="00E24DEE" w:rsidP="00E24DEE" w:rsidR="00E24DEE" w:rsidRPr="00351C19">
      <w:r w:rsidRPr="00351C19">
        <w:t xml:space="preserve">     </w:t>
      </w:r>
      <w:proofErr w:type="spellStart"/>
      <w:r w:rsidRPr="00351C19">
        <w:t>52000</w:t>
      </w:r>
      <w:proofErr w:type="spellEnd"/>
      <w:r w:rsidRPr="00351C19">
        <w:t xml:space="preserve"> </w:t>
      </w:r>
      <w:proofErr w:type="spellStart"/>
      <w:r w:rsidRPr="00351C19">
        <w:t>PAZIN</w:t>
      </w:r>
      <w:proofErr w:type="spellEnd"/>
      <w:r w:rsidRPr="00351C19">
        <w:t xml:space="preserve">, </w:t>
      </w:r>
      <w:proofErr w:type="spellStart"/>
      <w:r w:rsidRPr="00351C19">
        <w:t>Dršćevka</w:t>
      </w:r>
      <w:proofErr w:type="spellEnd"/>
      <w:r w:rsidRPr="00351C19">
        <w:t xml:space="preserve"> 1</w:t>
      </w:r>
      <w:r w:rsidRPr="00351C19">
        <w:tab/>
      </w:r>
      <w:r w:rsidRPr="00351C19">
        <w:tab/>
      </w:r>
      <w:r w:rsidRPr="00351C19">
        <w:tab/>
      </w:r>
      <w:r w:rsidRPr="00351C19">
        <w:tab/>
        <w:t xml:space="preserve">                    1 St-</w:t>
      </w:r>
      <w:proofErr w:type="spellStart"/>
      <w:r w:rsidRPr="00351C19">
        <w:t>388</w:t>
      </w:r>
      <w:proofErr w:type="spellEnd"/>
      <w:r w:rsidRPr="00351C19">
        <w:t>/</w:t>
      </w:r>
      <w:proofErr w:type="spellStart"/>
      <w:r w:rsidRPr="00351C19">
        <w:t>2017</w:t>
      </w:r>
      <w:proofErr w:type="spellEnd"/>
      <w:r w:rsidRPr="00351C19">
        <w:t>-</w:t>
      </w:r>
      <w:proofErr w:type="spellStart"/>
      <w:r w:rsidR="002F73E8">
        <w:t>94</w:t>
      </w:r>
      <w:proofErr w:type="spellEnd"/>
    </w:p>
    <w:p w:rsidRDefault="00E24DEE" w:rsidP="00E24DEE" w:rsidR="00E24DEE" w:rsidRPr="00351C19">
      <w:pPr>
        <w:rPr>
          <w:sz w:val="20"/>
          <w:szCs w:val="20"/>
        </w:rPr>
      </w:pP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  <w:t xml:space="preserve">       </w:t>
      </w:r>
    </w:p>
    <w:p w:rsidRDefault="00E24DEE" w:rsidP="00E24DEE" w:rsidR="00E24DEE" w:rsidRPr="00351C19">
      <w:pPr>
        <w:jc w:val="right"/>
      </w:pPr>
    </w:p>
    <w:p w:rsidRDefault="00E24DEE" w:rsidP="00E24DEE" w:rsidR="00E24DEE" w:rsidRPr="00351C19">
      <w:pPr>
        <w:jc w:val="center"/>
      </w:pPr>
      <w:r w:rsidRPr="00351C19">
        <w:t>R E P U B L I K A  H R V A T S K A</w:t>
      </w:r>
    </w:p>
    <w:p w:rsidRDefault="00E24DEE" w:rsidP="00E24DEE" w:rsidR="00E24DEE" w:rsidRPr="00351C19"/>
    <w:p w:rsidRDefault="00E24DEE" w:rsidP="00E24DEE" w:rsidR="00E24DEE" w:rsidRPr="00351C19">
      <w:pPr>
        <w:jc w:val="center"/>
      </w:pPr>
      <w:r w:rsidRPr="00351C19">
        <w:t>R J E Š E NJ E</w:t>
      </w:r>
    </w:p>
    <w:p w:rsidRDefault="00E24DEE" w:rsidP="00E24DEE" w:rsidR="00E24DEE" w:rsidRPr="00351C19">
      <w:pPr>
        <w:jc w:val="both"/>
      </w:pPr>
    </w:p>
    <w:p w:rsidRDefault="00E24DEE" w:rsidP="00E24DEE" w:rsidR="00E24DEE" w:rsidRPr="00351C19">
      <w:pPr>
        <w:jc w:val="both"/>
      </w:pPr>
      <w:r w:rsidRPr="00351C19">
        <w:tab/>
        <w:t xml:space="preserve">Trgovački sud u Pazinu, po stečajnom sucu Damiru Rabaru, u stečajnom postupku  nad dužnikom ARIŠ d.o.o. Pazin, Gradskih igrališta 3, </w:t>
      </w:r>
      <w:proofErr w:type="spellStart"/>
      <w:r w:rsidRPr="00351C19">
        <w:t>OIB</w:t>
      </w:r>
      <w:proofErr w:type="spellEnd"/>
      <w:r w:rsidRPr="00351C19">
        <w:t xml:space="preserve">: </w:t>
      </w:r>
      <w:proofErr w:type="spellStart"/>
      <w:r w:rsidRPr="00351C19">
        <w:t>35633065996</w:t>
      </w:r>
      <w:proofErr w:type="spellEnd"/>
      <w:r w:rsidRPr="00351C19">
        <w:t xml:space="preserve">, </w:t>
      </w:r>
      <w:proofErr w:type="spellStart"/>
      <w:r w:rsidR="00DA79C2">
        <w:t>11</w:t>
      </w:r>
      <w:proofErr w:type="spellEnd"/>
      <w:r w:rsidRPr="00351C19">
        <w:t xml:space="preserve">. </w:t>
      </w:r>
      <w:r w:rsidR="00842035" w:rsidRPr="00351C19">
        <w:t>s</w:t>
      </w:r>
      <w:r w:rsidR="002A5B7E">
        <w:t xml:space="preserve">iječnja </w:t>
      </w:r>
      <w:proofErr w:type="spellStart"/>
      <w:r w:rsidRPr="00351C19">
        <w:t>201</w:t>
      </w:r>
      <w:r w:rsidR="002A5B7E">
        <w:t>9</w:t>
      </w:r>
      <w:proofErr w:type="spellEnd"/>
      <w:r w:rsidRPr="00351C19">
        <w:t>.</w:t>
      </w:r>
    </w:p>
    <w:p w:rsidRDefault="00E24DEE" w:rsidP="00E24DEE" w:rsidR="00E24DEE" w:rsidRPr="00351C19">
      <w:pPr>
        <w:jc w:val="both"/>
      </w:pPr>
    </w:p>
    <w:p w:rsidRDefault="00E24DEE" w:rsidP="00E24DEE" w:rsidR="00E24DEE" w:rsidRPr="00351C19">
      <w:pPr>
        <w:jc w:val="center"/>
        <w:rPr>
          <w:bCs/>
        </w:rPr>
      </w:pPr>
      <w:r w:rsidRPr="00351C19">
        <w:rPr>
          <w:bCs/>
        </w:rPr>
        <w:t>r i j e š i o  je</w:t>
      </w:r>
    </w:p>
    <w:p w:rsidRDefault="00E24DEE" w:rsidP="00E24DEE" w:rsidR="00E24DEE" w:rsidRPr="00351C19">
      <w:pPr>
        <w:jc w:val="both"/>
      </w:pPr>
    </w:p>
    <w:p w:rsidRDefault="00E24DEE" w:rsidP="00E24DEE" w:rsidR="00E24DEE" w:rsidRPr="00351C19">
      <w:pPr>
        <w:jc w:val="both"/>
      </w:pPr>
      <w:r w:rsidRPr="00351C19">
        <w:tab/>
        <w:t xml:space="preserve">Odobravaju se stečajnom upravitelju </w:t>
      </w:r>
      <w:proofErr w:type="spellStart"/>
      <w:r w:rsidRPr="00351C19">
        <w:t>Lorisu</w:t>
      </w:r>
      <w:proofErr w:type="spellEnd"/>
      <w:r w:rsidRPr="00351C19">
        <w:t xml:space="preserve"> Raku iz Rijeke, Zagrebačka </w:t>
      </w:r>
      <w:proofErr w:type="spellStart"/>
      <w:r w:rsidRPr="00351C19">
        <w:t>18</w:t>
      </w:r>
      <w:proofErr w:type="spellEnd"/>
      <w:r w:rsidRPr="00351C19">
        <w:t xml:space="preserve">, </w:t>
      </w:r>
      <w:proofErr w:type="spellStart"/>
      <w:r w:rsidRPr="00351C19">
        <w:t>OIB</w:t>
      </w:r>
      <w:proofErr w:type="spellEnd"/>
      <w:r w:rsidRPr="00351C19">
        <w:t xml:space="preserve"> </w:t>
      </w:r>
      <w:proofErr w:type="spellStart"/>
      <w:r w:rsidRPr="00351C19">
        <w:t>81830822007</w:t>
      </w:r>
      <w:proofErr w:type="spellEnd"/>
      <w:r w:rsidRPr="00351C19">
        <w:t>, troškovi za poslove obavljene u stečajnom postupku nad dužnikom</w:t>
      </w:r>
      <w:r w:rsidRPr="00351C19">
        <w:rPr>
          <w:b/>
        </w:rPr>
        <w:t xml:space="preserve"> </w:t>
      </w:r>
      <w:r w:rsidRPr="00351C19">
        <w:t xml:space="preserve">ARIŠ d.o.o. u stečaju, Pazin, Gradskih igrališta 3, </w:t>
      </w:r>
      <w:proofErr w:type="spellStart"/>
      <w:r w:rsidRPr="00351C19">
        <w:t>OIB</w:t>
      </w:r>
      <w:proofErr w:type="spellEnd"/>
      <w:r w:rsidRPr="00351C19">
        <w:t xml:space="preserve">: </w:t>
      </w:r>
      <w:proofErr w:type="spellStart"/>
      <w:r w:rsidRPr="00351C19">
        <w:t>35633065996</w:t>
      </w:r>
      <w:proofErr w:type="spellEnd"/>
      <w:r w:rsidRPr="00351C19">
        <w:t xml:space="preserve">, za razdoblje od 1. listopada </w:t>
      </w:r>
      <w:proofErr w:type="spellStart"/>
      <w:r w:rsidRPr="00351C19">
        <w:t>201</w:t>
      </w:r>
      <w:r w:rsidR="002A5B7E">
        <w:t>8</w:t>
      </w:r>
      <w:proofErr w:type="spellEnd"/>
      <w:r w:rsidRPr="00351C19">
        <w:t xml:space="preserve">. do </w:t>
      </w:r>
      <w:proofErr w:type="spellStart"/>
      <w:r w:rsidRPr="00351C19">
        <w:t>31</w:t>
      </w:r>
      <w:proofErr w:type="spellEnd"/>
      <w:r w:rsidRPr="00351C19">
        <w:t xml:space="preserve">. prosinca </w:t>
      </w:r>
      <w:proofErr w:type="spellStart"/>
      <w:r w:rsidRPr="00351C19">
        <w:t>201</w:t>
      </w:r>
      <w:r w:rsidR="002A5B7E">
        <w:t>8</w:t>
      </w:r>
      <w:proofErr w:type="spellEnd"/>
      <w:r w:rsidRPr="00351C19">
        <w:t xml:space="preserve">. u iznosu od </w:t>
      </w:r>
      <w:proofErr w:type="spellStart"/>
      <w:r w:rsidR="002A5B7E">
        <w:t>284</w:t>
      </w:r>
      <w:proofErr w:type="spellEnd"/>
      <w:r w:rsidR="00EC4F3B" w:rsidRPr="00351C19">
        <w:t>,</w:t>
      </w:r>
      <w:proofErr w:type="spellStart"/>
      <w:r w:rsidR="00EC4F3B" w:rsidRPr="00351C19">
        <w:t>00</w:t>
      </w:r>
      <w:proofErr w:type="spellEnd"/>
      <w:r w:rsidR="00EC4F3B" w:rsidRPr="00351C19">
        <w:t xml:space="preserve"> </w:t>
      </w:r>
      <w:r w:rsidRPr="00351C19">
        <w:t xml:space="preserve">kuna neto. </w:t>
      </w:r>
    </w:p>
    <w:p w:rsidRDefault="00E24DEE" w:rsidP="00E24DEE" w:rsidR="00E24DEE" w:rsidRPr="00351C19">
      <w:pPr>
        <w:ind w:left="705"/>
        <w:jc w:val="both"/>
      </w:pPr>
    </w:p>
    <w:p w:rsidRDefault="00E24DEE" w:rsidP="00E24DEE" w:rsidR="00E24DEE" w:rsidRPr="00351C19">
      <w:pPr>
        <w:jc w:val="center"/>
        <w:rPr>
          <w:bCs/>
        </w:rPr>
      </w:pPr>
      <w:r w:rsidRPr="00351C19">
        <w:rPr>
          <w:bCs/>
        </w:rPr>
        <w:t>Obrazloženje</w:t>
      </w:r>
    </w:p>
    <w:p w:rsidRDefault="00842035" w:rsidP="00E24DEE" w:rsidR="00842035" w:rsidRPr="00351C19">
      <w:pPr>
        <w:jc w:val="both"/>
      </w:pPr>
    </w:p>
    <w:p w:rsidRDefault="00E24DEE" w:rsidP="00E24DEE" w:rsidR="00E24DEE" w:rsidRPr="00351C19">
      <w:pPr>
        <w:jc w:val="both"/>
      </w:pPr>
      <w:r w:rsidRPr="00351C19">
        <w:tab/>
      </w:r>
      <w:r w:rsidR="00842035" w:rsidRPr="00351C19">
        <w:t>S</w:t>
      </w:r>
      <w:r w:rsidRPr="00351C19">
        <w:t xml:space="preserve">tečajni </w:t>
      </w:r>
      <w:r w:rsidRPr="00351C19">
        <w:rPr>
          <w:bCs/>
        </w:rPr>
        <w:t xml:space="preserve">upravitelj </w:t>
      </w:r>
      <w:proofErr w:type="spellStart"/>
      <w:r w:rsidRPr="00351C19">
        <w:t>Loris</w:t>
      </w:r>
      <w:proofErr w:type="spellEnd"/>
      <w:r w:rsidRPr="00351C19">
        <w:t xml:space="preserve"> Rak dostavio je </w:t>
      </w:r>
      <w:proofErr w:type="spellStart"/>
      <w:r w:rsidRPr="00351C19">
        <w:t>1</w:t>
      </w:r>
      <w:r w:rsidR="002A5B7E">
        <w:t>0</w:t>
      </w:r>
      <w:proofErr w:type="spellEnd"/>
      <w:r w:rsidRPr="00351C19">
        <w:t xml:space="preserve">. </w:t>
      </w:r>
      <w:r w:rsidR="00842035" w:rsidRPr="00351C19">
        <w:t>s</w:t>
      </w:r>
      <w:r w:rsidR="002A5B7E">
        <w:t xml:space="preserve">iječnja </w:t>
      </w:r>
      <w:proofErr w:type="spellStart"/>
      <w:r w:rsidRPr="00351C19">
        <w:t>201</w:t>
      </w:r>
      <w:r w:rsidR="002A5B7E">
        <w:t>9</w:t>
      </w:r>
      <w:proofErr w:type="spellEnd"/>
      <w:r w:rsidRPr="00351C19">
        <w:t xml:space="preserve">. izvješće o stvarnim troškovima nastalih u stečajnom postupku za razdoblje od </w:t>
      </w:r>
      <w:r w:rsidR="00FA7C75" w:rsidRPr="00351C19">
        <w:t xml:space="preserve">1. listopada </w:t>
      </w:r>
      <w:proofErr w:type="spellStart"/>
      <w:r w:rsidR="00FA7C75" w:rsidRPr="00351C19">
        <w:t>201</w:t>
      </w:r>
      <w:r w:rsidR="00FA7C75">
        <w:t>8</w:t>
      </w:r>
      <w:proofErr w:type="spellEnd"/>
      <w:r w:rsidR="00FA7C75" w:rsidRPr="00351C19">
        <w:t xml:space="preserve">. do </w:t>
      </w:r>
      <w:proofErr w:type="spellStart"/>
      <w:r w:rsidR="00FA7C75" w:rsidRPr="00351C19">
        <w:t>31</w:t>
      </w:r>
      <w:proofErr w:type="spellEnd"/>
      <w:r w:rsidR="00FA7C75" w:rsidRPr="00351C19">
        <w:t xml:space="preserve">. prosinca </w:t>
      </w:r>
      <w:proofErr w:type="spellStart"/>
      <w:r w:rsidR="00FA7C75" w:rsidRPr="00351C19">
        <w:t>201</w:t>
      </w:r>
      <w:r w:rsidR="00FA7C75">
        <w:t>8</w:t>
      </w:r>
      <w:proofErr w:type="spellEnd"/>
      <w:r w:rsidR="00FA7C75" w:rsidRPr="00351C19">
        <w:t>.</w:t>
      </w:r>
      <w:r w:rsidRPr="00351C19">
        <w:t xml:space="preserve"> a koji troškovi se odnose na naknadu za korištenje osobnog vozila u službene svrhe.</w:t>
      </w:r>
    </w:p>
    <w:p w:rsidRDefault="00E24DEE" w:rsidP="00E24DEE" w:rsidR="00E24DEE" w:rsidRPr="00351C19">
      <w:pPr>
        <w:jc w:val="both"/>
      </w:pPr>
      <w:r w:rsidRPr="00351C19">
        <w:tab/>
        <w:t xml:space="preserve">U popisu troškova specificirao troškove na način da je za stvarne troškove stečajnog upravitelja zatražio iznos od ukupno </w:t>
      </w:r>
      <w:proofErr w:type="spellStart"/>
      <w:r w:rsidR="00FA7C75">
        <w:t>284</w:t>
      </w:r>
      <w:proofErr w:type="spellEnd"/>
      <w:r w:rsidR="00351C19" w:rsidRPr="00351C19">
        <w:t>,</w:t>
      </w:r>
      <w:proofErr w:type="spellStart"/>
      <w:r w:rsidR="00351C19" w:rsidRPr="00351C19">
        <w:t>00</w:t>
      </w:r>
      <w:proofErr w:type="spellEnd"/>
      <w:r w:rsidRPr="00351C19">
        <w:t xml:space="preserve"> kuna. </w:t>
      </w:r>
    </w:p>
    <w:p w:rsidRDefault="00E24DEE" w:rsidP="00E24DEE" w:rsidR="00E24DEE" w:rsidRPr="00351C19">
      <w:pPr>
        <w:jc w:val="both"/>
      </w:pPr>
      <w:r w:rsidRPr="00351C19">
        <w:tab/>
        <w:t xml:space="preserve">Uvidom u popis troškova i njemu priložene isprave stečajni sudac je utvrdio da su nastali troškovi stečajnog upravitelja, opravdani i realni. </w:t>
      </w:r>
    </w:p>
    <w:p w:rsidRDefault="00E24DEE" w:rsidP="00E24DEE" w:rsidR="00E24DEE" w:rsidRPr="00351C19">
      <w:pPr>
        <w:jc w:val="both"/>
      </w:pPr>
      <w:r w:rsidRPr="00351C19">
        <w:tab/>
        <w:t xml:space="preserve">Slijedom navedenog, a na temelju čl. </w:t>
      </w:r>
      <w:proofErr w:type="spellStart"/>
      <w:r w:rsidRPr="00351C19">
        <w:t>94</w:t>
      </w:r>
      <w:proofErr w:type="spellEnd"/>
      <w:r w:rsidRPr="00351C19">
        <w:t>. st. 1., 2 i 3. Stečajnog zakona, valjalo je riješiti kao u izreci.</w:t>
      </w:r>
    </w:p>
    <w:p w:rsidRDefault="00E24DEE" w:rsidP="00E24DEE" w:rsidR="00E24DEE" w:rsidRPr="00351C19">
      <w:pPr>
        <w:jc w:val="both"/>
      </w:pPr>
      <w:r w:rsidRPr="00351C19">
        <w:tab/>
      </w:r>
      <w:r w:rsidRPr="00351C19">
        <w:tab/>
      </w:r>
    </w:p>
    <w:p w:rsidRDefault="00E24DEE" w:rsidP="00E24DEE" w:rsidR="00E24DEE" w:rsidRPr="00351C19">
      <w:pPr>
        <w:jc w:val="center"/>
      </w:pPr>
      <w:r w:rsidRPr="00351C19">
        <w:t xml:space="preserve">U Pazinu, </w:t>
      </w:r>
      <w:proofErr w:type="spellStart"/>
      <w:r w:rsidR="00DA79C2">
        <w:t>11</w:t>
      </w:r>
      <w:proofErr w:type="spellEnd"/>
      <w:r w:rsidRPr="00351C19">
        <w:t xml:space="preserve">. </w:t>
      </w:r>
      <w:r w:rsidR="00351C19" w:rsidRPr="00351C19">
        <w:t>s</w:t>
      </w:r>
      <w:r w:rsidR="00FA7C75">
        <w:t xml:space="preserve">iječnja </w:t>
      </w:r>
      <w:proofErr w:type="spellStart"/>
      <w:r w:rsidRPr="00351C19">
        <w:t>2018</w:t>
      </w:r>
      <w:proofErr w:type="spellEnd"/>
      <w:r w:rsidRPr="00351C19">
        <w:t xml:space="preserve">. </w:t>
      </w:r>
    </w:p>
    <w:p w:rsidRDefault="00E24DEE" w:rsidP="00E24DEE" w:rsidR="00E24DEE" w:rsidRPr="00351C19">
      <w:pPr>
        <w:jc w:val="both"/>
      </w:pPr>
    </w:p>
    <w:p w:rsidRDefault="00E24DEE" w:rsidP="00E24DEE" w:rsidR="00E24DEE" w:rsidRPr="00351C19">
      <w:pPr>
        <w:jc w:val="both"/>
      </w:pP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  <w:t xml:space="preserve">        Stečajni sudac                 </w:t>
      </w:r>
    </w:p>
    <w:p w:rsidRDefault="00E24DEE" w:rsidP="00E24DEE" w:rsidR="00E24DEE" w:rsidRPr="00351C19">
      <w:pPr>
        <w:ind w:left="2160"/>
        <w:jc w:val="both"/>
      </w:pPr>
      <w:r w:rsidRPr="00351C19">
        <w:t xml:space="preserve">                               </w:t>
      </w:r>
      <w:r w:rsidRPr="00351C19">
        <w:tab/>
      </w:r>
      <w:r w:rsidRPr="00351C19">
        <w:tab/>
        <w:t xml:space="preserve">                    </w:t>
      </w:r>
      <w:r w:rsidRPr="00351C19">
        <w:tab/>
        <w:t xml:space="preserve">       </w:t>
      </w:r>
      <w:r w:rsidR="002F73E8">
        <w:t xml:space="preserve"> </w:t>
      </w:r>
      <w:r w:rsidRPr="00351C19">
        <w:t>Damir Rabar</w:t>
      </w:r>
      <w:r w:rsidR="009D6AB6">
        <w:t>, v.r.</w:t>
      </w:r>
    </w:p>
    <w:p w:rsidRDefault="00E24DEE" w:rsidP="00E24DEE" w:rsidR="00E24DEE" w:rsidRPr="00351C19"/>
    <w:p w:rsidRDefault="00E24DEE" w:rsidP="00E24DEE" w:rsidR="00E24DEE" w:rsidRPr="00351C19"/>
    <w:p w:rsidRDefault="00E24DEE" w:rsidP="00E24DEE" w:rsidR="00E24DEE" w:rsidRPr="00351C19">
      <w:r w:rsidRPr="00351C19">
        <w:t>UPUTA O PRAVNOM LIJEKU:</w:t>
      </w:r>
    </w:p>
    <w:p w:rsidRDefault="00E24DEE" w:rsidP="00E24DEE" w:rsidR="00E24DEE" w:rsidRPr="00351C19">
      <w:pPr>
        <w:jc w:val="both"/>
      </w:pPr>
      <w:r w:rsidRPr="00351C19">
        <w:t xml:space="preserve"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</w:t>
      </w:r>
      <w:proofErr w:type="spellStart"/>
      <w:r w:rsidRPr="00351C19">
        <w:t>19</w:t>
      </w:r>
      <w:proofErr w:type="spellEnd"/>
      <w:r w:rsidRPr="00351C19">
        <w:t xml:space="preserve">. st. 3. </w:t>
      </w:r>
      <w:proofErr w:type="spellStart"/>
      <w:r w:rsidRPr="00351C19">
        <w:t>SZ</w:t>
      </w:r>
      <w:proofErr w:type="spellEnd"/>
      <w:r w:rsidRPr="00351C19">
        <w:t>-a).</w:t>
      </w:r>
    </w:p>
    <w:p w:rsidRDefault="00E24DEE" w:rsidP="00E24DEE" w:rsidR="00E24DEE" w:rsidRPr="00351C19">
      <w:pPr>
        <w:jc w:val="both"/>
      </w:pPr>
    </w:p>
    <w:p w:rsidRDefault="00E24DEE" w:rsidP="00E24DEE" w:rsidR="00E24DEE" w:rsidRPr="00351C19">
      <w:pPr>
        <w:rPr>
          <w:sz w:val="22"/>
          <w:szCs w:val="22"/>
        </w:rPr>
      </w:pPr>
      <w:r w:rsidRPr="00351C19">
        <w:rPr>
          <w:sz w:val="22"/>
          <w:szCs w:val="22"/>
        </w:rPr>
        <w:t>DNA:</w:t>
      </w:r>
    </w:p>
    <w:p w:rsidRDefault="00E24DEE" w:rsidP="00E24DEE" w:rsidR="00E24DEE" w:rsidRPr="00351C19">
      <w:pPr>
        <w:rPr>
          <w:sz w:val="22"/>
          <w:szCs w:val="22"/>
        </w:rPr>
      </w:pPr>
      <w:r w:rsidRPr="00351C19">
        <w:rPr>
          <w:sz w:val="22"/>
          <w:szCs w:val="22"/>
        </w:rPr>
        <w:t>- stečajni upravitelj</w:t>
      </w:r>
      <w:r w:rsidRPr="00351C19">
        <w:t xml:space="preserve"> </w:t>
      </w:r>
      <w:proofErr w:type="spellStart"/>
      <w:r w:rsidRPr="00351C19">
        <w:t>Loris</w:t>
      </w:r>
      <w:proofErr w:type="spellEnd"/>
      <w:r w:rsidRPr="00351C19">
        <w:t xml:space="preserve"> Rak iz Rijeke, Zagrebačka </w:t>
      </w:r>
      <w:proofErr w:type="spellStart"/>
      <w:r w:rsidRPr="00351C19">
        <w:t>18</w:t>
      </w:r>
      <w:proofErr w:type="spellEnd"/>
    </w:p>
    <w:p w:rsidRDefault="00E24DEE" w:rsidP="00351C19" w:rsidR="00E24DEE" w:rsidRPr="00351C19">
      <w:r w:rsidRPr="00351C19">
        <w:rPr>
          <w:sz w:val="22"/>
          <w:szCs w:val="22"/>
        </w:rPr>
        <w:t>- e-Oglasna ploča 8 dana</w:t>
      </w:r>
    </w:p>
    <w:p w:rsidRDefault="00EB7624" w:rsidR="00EB7624" w:rsidRPr="00351C19"/>
    <w:sectPr w:rsidSect="009426B5" w:rsidR="00EB7624" w:rsidRPr="00351C19">
      <w:headerReference w:type="even" r:id="rId9"/>
      <w:headerReference w:type="default" r:id="rId10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FFE" w:rsidR="00050FFE">
      <w:r>
        <w:separator/>
      </w:r>
    </w:p>
  </w:endnote>
  <w:endnote w:id="0" w:type="continuationSeparator">
    <w:p w:rsidRDefault="00050FFE" w:rsidR="00050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FFE" w:rsidR="00050FFE">
      <w:r>
        <w:separator/>
      </w:r>
    </w:p>
  </w:footnote>
  <w:footnote w:id="0" w:type="continuationSeparator">
    <w:p w:rsidRDefault="00050FFE" w:rsidR="00050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DEE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8D6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DEE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B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DEE" w:rsidP="005275EF" w:rsidR="00E52DDF">
    <w:pPr>
      <w:pStyle w:val="Zaglavlje"/>
      <w:jc w:val="center"/>
    </w:pPr>
    <w:r>
      <w:tab/>
    </w:r>
    <w:r>
      <w:tab/>
      <w:t>1 St-</w:t>
    </w:r>
    <w:proofErr w:type="spellStart"/>
    <w:r>
      <w:t>388</w:t>
    </w:r>
    <w:proofErr w:type="spellEnd"/>
    <w:r>
      <w:t>/</w:t>
    </w:r>
    <w:proofErr w:type="spellStart"/>
    <w:r>
      <w:t>2017</w:t>
    </w:r>
    <w:proofErr w:type="spellEnd"/>
    <w:r>
      <w:t>-</w:t>
    </w:r>
    <w:proofErr w:type="spellStart"/>
    <w:r>
      <w:t>63</w:t>
    </w:r>
    <w:proofErr w:type="spellEnd"/>
  </w:p>
  <w:p w:rsidRDefault="006E68D6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4DEE"/>
    <w:rsid w:val="00050FFE"/>
    <w:rsid w:val="00144988"/>
    <w:rsid w:val="002008B3"/>
    <w:rsid w:val="002A5B7E"/>
    <w:rsid w:val="002F73E8"/>
    <w:rsid w:val="003103A2"/>
    <w:rsid w:val="00351C19"/>
    <w:rsid w:val="003873EB"/>
    <w:rsid w:val="0040654E"/>
    <w:rsid w:val="006E68D6"/>
    <w:rsid w:val="00842035"/>
    <w:rsid w:val="009D6AB6"/>
    <w:rsid w:val="00C21C59"/>
    <w:rsid w:val="00DA18B7"/>
    <w:rsid w:val="00DA79C2"/>
    <w:rsid w:val="00E24DEE"/>
    <w:rsid w:val="00E62C52"/>
    <w:rsid w:val="00EB7624"/>
    <w:rsid w:val="00EC4F3B"/>
    <w:rsid w:val="00EE0FEA"/>
    <w:rsid w:val="00FA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4DE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E24D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24DE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24DEE"/>
  </w:style>
  <w:style w:styleId="Tekstbalonia" w:type="paragraph">
    <w:name w:val="Balloon Text"/>
    <w:basedOn w:val="Normal"/>
    <w:link w:val="TekstbaloniaChar"/>
    <w:uiPriority w:val="99"/>
    <w:semiHidden/>
    <w:unhideWhenUsed/>
    <w:rsid w:val="00E24D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4DE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98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98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98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98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4DE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E24D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24DE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24DEE"/>
  </w:style>
  <w:style w:styleId="Tekstbalonia" w:type="paragraph">
    <w:name w:val="Balloon Text"/>
    <w:basedOn w:val="Normal"/>
    <w:link w:val="TekstbaloniaChar"/>
    <w:uiPriority w:val="99"/>
    <w:semiHidden/>
    <w:unhideWhenUsed/>
    <w:rsid w:val="00E24D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4DE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98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98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98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98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13.12.2017. spisu
prileže 3 žuta registratora prijave
tražbina
od dana 7.12.2018. na uvidu u Povrv-777/2017, vraćen dana 7.1.2019..</izvorni_sadrzaj>
    <derivirana_varijabla naziv="DomainObject.Predmet.Opis_1">od dana 13.12.2017. spisu
prileže 3 žuta registratora prijave
tražbina
od dana 7.12.2018. na uvidu u Povrv-777/2017, vraćen dana 7.1.2019..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18.10.18. veza: TS PZ Ovr-18/18
od 4.6.2018. u pisarnicu se 
šalje samo zadnji svežanj</izvorni_sadrzaj>
    <derivirana_varijabla naziv="DomainObject.Predmet.PrimjedbaSuca_1">18.10.18. veza: TS PZ Ovr-18/18
od 4.6.2018. u pisarnicu se 
šalje samo zadnji svežanj</derivirana_varijabla>
  </DomainObject.Predmet.PrimjedbaSuc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d.d. UMAG</izvorni_sadrzaj>
    <derivirana_varijabla naziv="DomainObject.Predmet.StrankaFormated_1">  FINANCIJSKA AGENCIJA, RC RIJEKA, PODRUŽNICA PULA, PULA; ISTARSKA KREDITNA BANKA UMAG d.d. UMAG</derivirana_varijabla>
  </DomainObject.Predmet.StrankaFormated>
  <DomainObject.Predmet.StrankaFormatedOIB>
    <izvorni_sadrzaj>  FINANCIJSKA AGENCIJA, RC RIJEKA, PODRUŽNICA PULA, PULA, OIB 85821130368; ISTARSKA KREDITNA BANKA UMAG d.d. UMAG, OIB 65723536010</izvorni_sadrzaj>
    <derivirana_varijabla naziv="DomainObject.Predmet.StrankaFormatedOIB_1">  FINANCIJSKA AGENCIJA, RC RIJEKA, PODRUŽNICA PULA, PULA, OIB 85821130368; ISTARSKA KREDITNA BANKA UMAG d.d. UMAG, OIB 65723536010</derivirana_varijabla>
  </DomainObject.Predmet.StrankaFormatedOIB>
  <DomainObject.Predmet.StrankaFormatedWithAdress>
    <izvorni_sadrzaj> FINANCIJSKA AGENCIJA, RC RIJEKA, PODRUŽNICA PULA, PULA, Giardini 5, 52100 Pula; ISTARSKA KREDITNA BANKA UMAG d.d. UMAG, Ernesta Miloša 1, 52470 Umag</izvorni_sadrzaj>
    <derivirana_varijabla naziv="DomainObject.Predmet.StrankaFormatedWithAdress_1"> FINANCIJSKA AGENCIJA, RC RIJEKA, PODRUŽNICA PULA, PULA, Giardini 5, 52100 Pula; ISTARSKA KREDITNA BANKA UMAG d.d. UMAG, Ernesta Miloša 1, 52470 Umag</derivirana_varijabla>
  </DomainObject.Predmet.StrankaFormatedWithAdress>
  <DomainObject.Predmet.StrankaFormatedWithAdressOIB>
    <izvorni_sadrzaj> FINANCIJSKA AGENCIJA, RC RIJEKA, PODRUŽNICA PULA, PULA, OIB 85821130368, Giardini 5, 52100 Pula; ISTARSKA KREDITNA BANKA UMAG d.d. UMAG, OIB 65723536010, Ernesta Miloša 1, 52470 Umag</izvorni_sadrzaj>
    <derivirana_varijabla naziv="DomainObject.Predmet.StrankaFormatedWithAdressOIB_1"> FINANCIJSKA AGENCIJA, RC RIJEKA, PODRUŽNICA PULA, PULA, OIB 85821130368, Giardini 5, 52100 Pula; ISTARSKA KREDITNA BANKA UMAG d.d. UMAG, OIB 65723536010, Ernesta Miloša 1, 52470 Umag</derivirana_varijabla>
  </DomainObject.Predmet.StrankaFormatedWithAdressOIB>
  <DomainObject.Predmet.StrankaWithAdress>
    <izvorni_sadrzaj>FINANCIJSKA AGENCIJA, RC RIJEKA, PODRUŽNICA PULA, PULA Giardini 5,52100 Pula,ISTARSKA KREDITNA BANKA UMAG d.d. UMAG Ernesta Miloša 1,52470 Umag</izvorni_sadrzaj>
    <derivirana_varijabla naziv="DomainObject.Predmet.StrankaWithAdress_1">FINANCIJSKA AGENCIJA, RC RIJEKA, PODRUŽNICA PULA, PULA Giardini 5,52100 Pula,ISTARSKA KREDITNA BANKA UMAG d.d. UMAG Ernesta Miloša 1,52470 Umag</derivirana_varijabla>
  </DomainObject.Predmet.StrankaWithAdress>
  <DomainObject.Predmet.StrankaWithAdressOIB>
    <izvorni_sadrzaj>FINANCIJSKA AGENCIJA, RC RIJEKA, PODRUŽNICA PULA, PULA, OIB 85821130368, Giardini 5,52100 Pula,ISTARSKA KREDITNA BANKA UMAG d.d. UMAG, OIB 65723536010, Ernesta Miloša 1,52470 Umag</izvorni_sadrzaj>
    <derivirana_varijabla naziv="DomainObject.Predmet.StrankaWithAdressOIB_1">FINANCIJSKA AGENCIJA, RC RIJEKA, PODRUŽNICA PULA, PULA, OIB 85821130368, Giardini 5,52100 Pula,ISTARSKA KREDITNA BANKA UMAG d.d. UMAG, OIB 65723536010, Ernesta Miloša 1,52470 Umag</derivirana_varijabla>
  </DomainObject.Predmet.StrankaWithAdressOIB>
  <DomainObject.Predmet.StrankaNazivFormated>
    <izvorni_sadrzaj>FINANCIJSKA AGENCIJA, RC RIJEKA, PODRUŽNICA PULA, PULA,ISTARSKA KREDITNA BANKA UMAG d.d. UMAG</izvorni_sadrzaj>
    <derivirana_varijabla naziv="DomainObject.Predmet.StrankaNazivFormated_1">FINANCIJSKA AGENCIJA, RC RIJEKA, PODRUŽNICA PULA, PULA,ISTARSKA KREDITNA BANKA UMAG d.d. UMAG</derivirana_varijabla>
  </DomainObject.Predmet.StrankaNazivFormated>
  <DomainObject.Predmet.StrankaNazivFormatedOIB>
    <izvorni_sadrzaj>FINANCIJSKA AGENCIJA, RC RIJEKA, PODRUŽNICA PULA, PULA, OIB 85821130368,ISTARSKA KREDITNA BANKA UMAG d.d. UMAG, OIB 65723536010</izvorni_sadrzaj>
    <derivirana_varijabla naziv="DomainObject.Predmet.StrankaNazivFormatedOIB_1">FINANCIJSKA AGENCIJA, RC RIJEKA, PODRUŽNICA PULA, PULA, OIB 85821130368,ISTARSKA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732436.07</izvorni_sadrzaj>
    <derivirana_varijabla naziv="DomainObject.Predmet.TrenutnaVrijednost_1">732436.07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  <item>ISTARSKA KREDITNA BANKA UMAG d.d. UMAG</item>
    </izvorni_sadrzaj>
    <derivirana_varijabla naziv="DomainObject.Predmet.StrankaListFormated_1">
      <item>FINANCIJSKA AGENCIJA, RC RIJEKA, PODRUŽNICA PULA, PULA</item>
      <item>ISTARSKA KREDITNA BANKA UMAG d.d. UMAG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FormatedOIB_1">
      <item>FINANCIJSKA AGENCIJA, RC RIJEKA, PODRUŽNICA PULA, PULA, OIB 85821130368</item>
      <item>ISTARSKA KREDITNA BANKA UMAG d.d. UMAG, OIB 65723536010</item>
    </derivirana_varijabla>
  </DomainObject.Predmet.StrankaListFormatedOIB>
  <DomainObject.Predmet.StrankaListFormatedWithAdress>
    <izvorni_sadrzaj>
      <item>FINANCIJSKA AGENCIJA, RC RIJEKA, PODRUŽNICA PULA, PULA, Giardini 5, 52100 Pula</item>
      <item>ISTARSKA KREDITNA BANKA UMAG d.d. UMAG, Ernesta Miloša 1, 52470 Umag</item>
    </izvorni_sadrzaj>
    <derivirana_varijabla naziv="DomainObject.Predmet.StrankaListFormatedWithAdress_1">
      <item>FINANCIJSKA AGENCIJA, RC RIJEKA, PODRUŽNICA PULA, PULA, Giardini 5, 52100 Pula</item>
      <item>ISTARSKA KREDITNA BANKA UMAG d.d. UMAG, Ernesta Miloša 1, 52470 Umag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ISTARSKA KREDITNA BANKA UMAG d.d. UMAG, OIB 65723536010, Ernesta Miloša 1, 52470 Umag</item>
    </izvorni_sadrzaj>
    <derivirana_varijabla naziv="DomainObject.Predmet.StrankaListFormatedWithAdressOIB_1">
      <item>FINANCIJSKA AGENCIJA, RC RIJEKA, PODRUŽNICA PULA, PULA, OIB 85821130368, Giardini 5, 52100 Pula</item>
      <item>ISTARSKA KREDITNA BANKA UMAG d.d. UMAG, OIB 65723536010, Ernesta Miloša 1, 52470 Umag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d.d. UMAG</item>
    </izvorni_sadrzaj>
    <derivirana_varijabla naziv="DomainObject.Predmet.StrankaListNazivFormated_1">
      <item>FINANCIJSKA AGENCIJA, RC RIJEKA, PODRUŽNICA PULA, PULA</item>
      <item>ISTARSKA KREDITNA BANKA UMAG d.d. UMAG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NazivFormatedOIB_1">
      <item>FINANCIJSKA AGENCIJA, RC RIJEKA, PODRUŽNICA PULA, PULA, OIB 85821130368</item>
      <item>ISTARSKA KREDITNA BANKA UMAG d.d. UMAG, OIB 65723536010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>
      <item>Odvj. druš. ČOHILJ &amp; ROVIS j.t.d.</item>
      <item>Stanko Brajković</item>
    </izvorni_sadrzaj>
    <derivirana_varijabla naziv="DomainObject.Predmet.OstaliListFormated_1">
      <item>Odvj. druš. ČOHILJ &amp; ROVIS j.t.d.</item>
      <item>Stanko Brajković</item>
    </derivirana_varijabla>
  </DomainObject.Predmet.OstaliListFormated>
  <DomainObject.Predmet.OstaliListFormatedOIB>
    <izvorni_sadrzaj>
      <item>Odvj. druš. ČOHILJ &amp; ROVIS j.t.d., OIB 78955904634</item>
      <item>Stanko Brajković, OIB 36340559477</item>
    </izvorni_sadrzaj>
    <derivirana_varijabla naziv="DomainObject.Predmet.OstaliListFormatedOIB_1">
      <item>Odvj. druš. ČOHILJ &amp; ROVIS j.t.d., OIB 78955904634</item>
      <item>Stanko Brajković, OIB 36340559477</item>
    </derivirana_varijabla>
  </DomainObject.Predmet.OstaliListFormatedOIB>
  <DomainObject.Predmet.OstaliListFormatedWithAdress>
    <izvorni_sadrzaj>
      <item>Odvj. druš. ČOHILJ &amp; ROVIS j.t.d., Dalmatinova 4, 52100 Pula</item>
      <item>Stanko Brajković, Buići 80, 52000 Brajkovići</item>
    </izvorni_sadrzaj>
    <derivirana_varijabla naziv="DomainObject.Predmet.OstaliListFormatedWithAdress_1">
      <item>Odvj. druš. ČOHILJ &amp; ROVIS j.t.d., Dalmatinova 4, 52100 Pula</item>
      <item>Stanko Brajković, Buići 80, 52000 Brajkovići</item>
    </derivirana_varijabla>
  </DomainObject.Predmet.OstaliListFormatedWithAdress>
  <DomainObject.Predmet.OstaliListFormatedWithAdressOIB>
    <izvorni_sadrzaj>
      <item>Odvj. druš. ČOHILJ &amp; ROVIS j.t.d., OIB 78955904634, Dalmatinova 4, 52100 Pula</item>
      <item>Stanko Brajković, OIB 36340559477, Buići 80, 52000 Brajkovići</item>
    </izvorni_sadrzaj>
    <derivirana_varijabla naziv="DomainObject.Predmet.OstaliListFormatedWithAdressOIB_1">
      <item>Odvj. druš. ČOHILJ &amp; ROVIS j.t.d., OIB 78955904634, Dalmatinova 4, 52100 Pula</item>
      <item>Stanko Brajković, OIB 36340559477, Buići 80, 52000 Brajkovići</item>
    </derivirana_varijabla>
  </DomainObject.Predmet.OstaliListFormatedWithAdressOIB>
  <DomainObject.Predmet.OstaliListNazivFormated>
    <izvorni_sadrzaj>
      <item>Odvj. druš. ČOHILJ &amp; ROVIS j.t.d.</item>
      <item>Stanko Brajković</item>
    </izvorni_sadrzaj>
    <derivirana_varijabla naziv="DomainObject.Predmet.OstaliListNazivFormated_1">
      <item>Odvj. druš. ČOHILJ &amp; ROVIS j.t.d.</item>
      <item>Stanko Brajković</item>
    </derivirana_varijabla>
  </DomainObject.Predmet.OstaliListNazivFormated>
  <DomainObject.Predmet.OstaliListNazivFormatedOIB>
    <izvorni_sadrzaj>
      <item>Odvj. druš. ČOHILJ &amp; ROVIS j.t.d., OIB 78955904634</item>
      <item>Stanko Brajković, OIB 36340559477</item>
    </izvorni_sadrzaj>
    <derivirana_varijabla naziv="DomainObject.Predmet.OstaliListNazivFormatedOIB_1">
      <item>Odvj. druš. ČOHILJ &amp; ROVIS j.t.d., OIB 78955904634</item>
      <item>Stanko Brajković, OIB 36340559477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d.o.o. PAZIN</item>
      <item>ISTARSKA KREDITNA BANKA UMAG d.d. UMAG</item>
      <item>Odvj. druš. ČOHILJ &amp; ROVIS j.t.d.</item>
      <item>Stanko Brajković</item>
    </izvorni_sadrzaj>
    <derivirana_varijabla naziv="DomainObject.Predmet.SudioniciListNaziv_1">
      <item>FINANCIJSKA AGENCIJA, RC RIJEKA, PODRUŽNICA PULA, PULA</item>
      <item>ARIŠ d.o.o. PAZIN</item>
      <item>ISTARSKA KREDITNA BANKA UMAG d.d. UMAG</item>
      <item>Odvj. druš. ČOHILJ &amp; ROVIS j.t.d.</item>
      <item>Stanko Brajković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izvorni_sadrzaj>
    <derivirana_varijabla naziv="DomainObject.Predmet.SudioniciListAdressOIB_1"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35633065996</item>
      <item>, OIB 65723536010</item>
      <item>, OIB 78955904634</item>
      <item>, OIB 36340559477</item>
    </izvorni_sadrzaj>
    <derivirana_varijabla naziv="DomainObject.Predmet.SudioniciListNazivOIB_1">
      <item>, OIB 85821130368</item>
      <item>, OIB 35633065996</item>
      <item>, OIB 65723536010</item>
      <item>, OIB 78955904634</item>
      <item>, OIB 36340559477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1458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2019-01-10T14:01:00Z</dcterms:created>
  <dc:creator>Damir Rabar</dc:creator>
  <cp:lastModifiedBy>Lorena Paris Aničić</cp:lastModifiedBy>
  <cp:lastPrinted>2019-01-10T14:02:00Z</cp:lastPrinted>
  <dcterms:modified xmlns:xsi="http://www.w3.org/2001/XMLSchema-instance" xsi:type="dcterms:W3CDTF">2019-01-11T07:13:00Z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(St- 388-17 Rješenje-obračun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