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c7c1" w14:paraId="004c7c1" w:rsidRDefault="00132C69" w:rsidP="00132C69" w:rsidR="00132C6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C69" w:rsidP="00132C69" w:rsidR="00132C6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132C69" w:rsidP="00132C69" w:rsidR="00132C6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132C69" w:rsidP="00132C69" w:rsidR="00132C6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ab/>
        <w:t xml:space="preserve">Trgovački sud u Zagrebu, po sudskoj savjetnici toga suda Tihani Božičević, </w:t>
      </w:r>
      <w:r w:rsidRPr="008D34D8">
        <w:rPr>
          <w:lang w:val="en-GB"/>
        </w:rPr>
        <w:t xml:space="preserve">u stečajnom predmetu povodom zahtjeva </w:t>
      </w:r>
      <w:r>
        <w:t xml:space="preserve">FINANCIJSKE AGENCIJE, za provedbu skraćenog stečajnog postupka nad dužnikom </w:t>
      </w:r>
      <w:r w:rsidR="008D34D8">
        <w:t>DAN-JAR FORENZIČNI CENTAR d.o.o., Zagreb, Pazinska 31, MBS: 080509871, OIB: 44761364397</w:t>
      </w:r>
      <w:r>
        <w:t>, dana 20. siječnja 2017.,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32C69" w:rsidP="00132C69" w:rsidR="00132C6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EF131D" w:rsidRPr="00EF131D">
        <w:t xml:space="preserve"> </w:t>
      </w:r>
      <w:r w:rsidR="00EF131D">
        <w:t>DAN-JAR FORENZIČNI CENTAR d.o.o., Zagreb, Pazinska 31, MBS: 080509871, OIB: 44761364397</w:t>
      </w:r>
      <w:r>
        <w:t>. Stečajni postupak otvoren je dana 20. siječnja 2017., u 15 sati i 00 minuta, kada je ovo rješenje objavljeno na mrežnoj stranici e-Oglasna ploča ovog suda.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7E75F3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75F3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75F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E75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48313195864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 w:rsidRPr="00EF131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EF131D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EF131D">
        <w:rPr>
          <w:rFonts w:cs="Times New Roman" w:hAnsi="Times New Roman" w:ascii="Times New Roman"/>
          <w:sz w:val="24"/>
          <w:szCs w:val="24"/>
        </w:rPr>
        <w:t xml:space="preserve"> dužnikom</w:t>
      </w:r>
      <w:r w:rsidR="00EF131D" w:rsidRPr="00EF131D">
        <w:rPr>
          <w:rFonts w:cs="Times New Roman" w:hAnsi="Times New Roman" w:ascii="Times New Roman"/>
          <w:sz w:val="24"/>
          <w:szCs w:val="24"/>
        </w:rPr>
        <w:t xml:space="preserve"> DAN-JAR FORENZIČNI CENTAR d.o.o., Zagreb, Pazinska 31, MBS: 080509871, OIB: 44761364397</w:t>
      </w:r>
      <w:r w:rsidRPr="00EF131D">
        <w:rPr>
          <w:rFonts w:cs="Times New Roman" w:hAnsi="Times New Roman" w:ascii="Times New Roman"/>
          <w:sz w:val="24"/>
          <w:szCs w:val="24"/>
        </w:rPr>
        <w:t>.</w:t>
      </w:r>
      <w:r w:rsidRPr="00EF13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32C69" w:rsidP="00132C69" w:rsidR="00132C69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30. listopada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19. rujna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132C69" w:rsidP="00132C69" w:rsidR="00132C6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132C69" w:rsidP="00132C69" w:rsidR="00132C6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132C69" w:rsidP="00132C69" w:rsidR="00132C6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32C69" w:rsidP="00132C69" w:rsidR="00132C6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0. </w:t>
      </w:r>
      <w:r>
        <w:rPr>
          <w:rFonts w:cs="Times New Roman" w:hAnsi="Times New Roman" w:ascii="Times New Roman"/>
          <w:sz w:val="24"/>
          <w:szCs w:val="24"/>
        </w:rPr>
        <w:t>siječnj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32C69" w:rsidP="00132C69" w:rsidR="00132C69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132C69" w:rsidP="00132C69" w:rsidR="00132C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132C69" w:rsidP="00132C69" w:rsidR="00132C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132C69" w:rsidP="00132C69" w:rsidR="00132C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zastupnici dužnika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132C69" w:rsidP="00132C69" w:rsidR="00132C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132C69" w:rsidP="00132C69" w:rsidR="00132C69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316FE" w:rsidR="000316FE"/>
    <w:sectPr w:rsidSect="00132C69" w:rsidR="000316F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C69" w:rsidP="00132C69" w:rsidR="00132C69">
      <w:pPr>
        <w:spacing w:lineRule="auto" w:line="240" w:after="0"/>
      </w:pPr>
      <w:r>
        <w:separator/>
      </w:r>
    </w:p>
  </w:endnote>
  <w:endnote w:id="0" w:type="continuationSeparator">
    <w:p w:rsidRDefault="00132C69" w:rsidP="00132C69" w:rsidR="00132C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417406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32C69" w:rsidR="00132C69" w:rsidRPr="005D0F7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D0F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D0F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D0F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37B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D0F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32C69" w:rsidR="00132C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C69" w:rsidP="00132C69" w:rsidR="00132C69">
      <w:pPr>
        <w:spacing w:lineRule="auto" w:line="240" w:after="0"/>
      </w:pPr>
      <w:r>
        <w:separator/>
      </w:r>
    </w:p>
  </w:footnote>
  <w:footnote w:id="0" w:type="continuationSeparator">
    <w:p w:rsidRDefault="00132C69" w:rsidP="00132C69" w:rsidR="00132C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C69" w:rsidP="00132C69" w:rsidR="00132C69" w:rsidRPr="00132C6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32C69">
      <w:rPr>
        <w:rFonts w:cs="Times New Roman" w:hAnsi="Times New Roman" w:ascii="Times New Roman"/>
        <w:sz w:val="24"/>
        <w:szCs w:val="24"/>
      </w:rPr>
      <w:t>10. St-3377/2015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C69" w:rsidP="00132C69" w:rsidR="00132C69" w:rsidRPr="00132C6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32C69">
      <w:rPr>
        <w:rFonts w:cs="Times New Roman" w:hAnsi="Times New Roman" w:ascii="Times New Roman"/>
        <w:sz w:val="24"/>
        <w:szCs w:val="24"/>
      </w:rPr>
      <w:t>10. St-3377/2015</w:t>
    </w:r>
  </w:p>
  <w:p w:rsidRDefault="00132C69" w:rsidP="00132C69" w:rsidR="00132C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A6D"/>
    <w:rsid w:val="000316FE"/>
    <w:rsid w:val="000B1DF2"/>
    <w:rsid w:val="00132C69"/>
    <w:rsid w:val="00141DF0"/>
    <w:rsid w:val="005D0F7A"/>
    <w:rsid w:val="007E75F3"/>
    <w:rsid w:val="008D34D8"/>
    <w:rsid w:val="008D37B5"/>
    <w:rsid w:val="00A1281B"/>
    <w:rsid w:val="00DC5853"/>
    <w:rsid w:val="00EF131D"/>
    <w:rsid w:val="00F0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C6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2C6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32C6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C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C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32C6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2C69"/>
  </w:style>
  <w:style w:styleId="Podnoje" w:type="paragraph">
    <w:name w:val="footer"/>
    <w:basedOn w:val="Normal"/>
    <w:link w:val="PodnojeChar"/>
    <w:uiPriority w:val="99"/>
    <w:unhideWhenUsed/>
    <w:rsid w:val="00132C6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2C69"/>
  </w:style>
  <w:style w:styleId="Tekstrezerviranogmjesta" w:type="character">
    <w:name w:val="Placeholder Text"/>
    <w:basedOn w:val="Zadanifontodlomka"/>
    <w:uiPriority w:val="99"/>
    <w:semiHidden/>
    <w:rsid w:val="008D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7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37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C6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2C6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32C6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C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C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32C6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2C69"/>
  </w:style>
  <w:style w:styleId="Podnoje" w:type="paragraph">
    <w:name w:val="footer"/>
    <w:basedOn w:val="Normal"/>
    <w:link w:val="PodnojeChar"/>
    <w:uiPriority w:val="99"/>
    <w:unhideWhenUsed/>
    <w:rsid w:val="00132C6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32C69"/>
  </w:style>
  <w:style w:styleId="Tekstrezerviranogmjesta" w:type="character">
    <w:name w:val="Placeholder Text"/>
    <w:basedOn w:val="Zadanifontodlomka"/>
    <w:uiPriority w:val="99"/>
    <w:semiHidden/>
    <w:rsid w:val="008D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08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197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St-3377/2015</izvorni_sadrzaj>
    <derivirana_varijabla naziv="DomainObject.Predmet.OznakaBroj_1">St-3377/2015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DAN-JAR FORENZIČNI CENTAR d.o.o.</izvorni_sadrzaj>
    <derivirana_varijabla naziv="DomainObject.Predmet.ProtustrankaFormated_1">  DAN-JAR FORENZIČNI CENTAR d.o.o.</derivirana_varijabla>
  </DomainObject.Predmet.ProtustrankaFormated>
  <DomainObject.Predmet.ProtustrankaFormatedOIB>
    <izvorni_sadrzaj>  DAN-JAR FORENZIČNI CENTAR d.o.o., OIB 44761364397</izvorni_sadrzaj>
    <derivirana_varijabla naziv="DomainObject.Predmet.ProtustrankaFormatedOIB_1">  DAN-JAR FORENZIČNI CENTAR d.o.o., OIB 44761364397</derivirana_varijabla>
  </DomainObject.Predmet.ProtustrankaFormatedOIB>
  <DomainObject.Predmet.ProtustrankaFormatedWithAdress>
    <izvorni_sadrzaj> DAN-JAR FORENZIČNI CENTAR d.o.o., Pazinska 31, 10000 Zagreb</izvorni_sadrzaj>
    <derivirana_varijabla naziv="DomainObject.Predmet.ProtustrankaFormatedWithAdress_1"> DAN-JAR FORENZIČNI CENTAR d.o.o., Pazinska 31, 10000 Zagreb</derivirana_varijabla>
  </DomainObject.Predmet.ProtustrankaFormatedWithAdress>
  <DomainObject.Predmet.ProtustrankaFormatedWithAdressOIB>
    <izvorni_sadrzaj> DAN-JAR FORENZIČNI CENTAR d.o.o., OIB 44761364397, Pazinska 31, 10000 Zagreb</izvorni_sadrzaj>
    <derivirana_varijabla naziv="DomainObject.Predmet.ProtustrankaFormatedWithAdressOIB_1"> DAN-JAR FORENZIČNI CENTAR d.o.o., OIB 44761364397, Pazinska 31, 10000 Zagreb</derivirana_varijabla>
  </DomainObject.Predmet.ProtustrankaFormatedWithAdressOIB>
  <DomainObject.Predmet.ProtustrankaWithAdress>
    <izvorni_sadrzaj>DAN-JAR FORENZIČNI CENTAR d.o.o. Pazinska 31, 10000 Zagreb</izvorni_sadrzaj>
    <derivirana_varijabla naziv="DomainObject.Predmet.ProtustrankaWithAdress_1">DAN-JAR FORENZIČNI CENTAR d.o.o. Pazinska 31, 10000 Zagreb</derivirana_varijabla>
  </DomainObject.Predmet.ProtustrankaWithAdress>
  <DomainObject.Predmet.ProtustrankaWithAdressOIB>
    <izvorni_sadrzaj>DAN-JAR FORENZIČNI CENTAR d.o.o., OIB 44761364397, Pazinska 31, 10000 Zagreb</izvorni_sadrzaj>
    <derivirana_varijabla naziv="DomainObject.Predmet.ProtustrankaWithAdressOIB_1">DAN-JAR FORENZIČNI CENTAR d.o.o., OIB 44761364397, Pazinska 31, 10000 Zagreb</derivirana_varijabla>
  </DomainObject.Predmet.ProtustrankaWithAdressOIB>
  <DomainObject.Predmet.ProtustrankaNazivFormated>
    <izvorni_sadrzaj>DAN-JAR FORENZIČNI CENTAR d.o.o.</izvorni_sadrzaj>
    <derivirana_varijabla naziv="DomainObject.Predmet.ProtustrankaNazivFormated_1">DAN-JAR FORENZIČNI CENTAR d.o.o.</derivirana_varijabla>
  </DomainObject.Predmet.ProtustrankaNazivFormated>
  <DomainObject.Predmet.ProtustrankaNazivFormatedOIB>
    <izvorni_sadrzaj>DAN-JAR FORENZIČNI CENTAR d.o.o., OIB 44761364397</izvorni_sadrzaj>
    <derivirana_varijabla naziv="DomainObject.Predmet.ProtustrankaNazivFormatedOIB_1">DAN-JAR FORENZIČNI CENTAR d.o.o., OIB 44761364397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DAN-JAR FORENZIČNI CENTAR d.o.o.</item>
    </izvorni_sadrzaj>
    <derivirana_varijabla naziv="DomainObject.Predmet.ProtuStrankaListFormated_1">
      <item>DAN-JAR FORENZIČNI CENTAR d.o.o.</item>
    </derivirana_varijabla>
  </DomainObject.Predmet.ProtuStrankaListFormated>
  <DomainObject.Predmet.ProtuStrankaListFormatedOIB>
    <izvorni_sadrzaj>
      <item>DAN-JAR FORENZIČNI CENTAR d.o.o., OIB 44761364397</item>
    </izvorni_sadrzaj>
    <derivirana_varijabla naziv="DomainObject.Predmet.ProtuStrankaListFormatedOIB_1">
      <item>DAN-JAR FORENZIČNI CENTAR d.o.o., OIB 44761364397</item>
    </derivirana_varijabla>
  </DomainObject.Predmet.ProtuStrankaListFormatedOIB>
  <DomainObject.Predmet.ProtuStrankaListFormatedWithAdress>
    <izvorni_sadrzaj>
      <item>DAN-JAR FORENZIČNI CENTAR d.o.o., Pazinska 31, 10000 Zagreb</item>
    </izvorni_sadrzaj>
    <derivirana_varijabla naziv="DomainObject.Predmet.ProtuStrankaListFormatedWithAdress_1">
      <item>DAN-JAR FORENZIČNI CENTAR d.o.o., Pazinska 31, 10000 Zagreb</item>
    </derivirana_varijabla>
  </DomainObject.Predmet.ProtuStrankaListFormatedWithAdress>
  <DomainObject.Predmet.ProtuStrankaListFormatedWithAdressOIB>
    <izvorni_sadrzaj>
      <item>DAN-JAR FORENZIČNI CENTAR d.o.o., OIB 44761364397, Pazinska 31, 10000 Zagreb</item>
    </izvorni_sadrzaj>
    <derivirana_varijabla naziv="DomainObject.Predmet.ProtuStrankaListFormatedWithAdressOIB_1">
      <item>DAN-JAR FORENZIČNI CENTAR d.o.o., OIB 44761364397, Pazinska 31, 10000 Zagreb</item>
    </derivirana_varijabla>
  </DomainObject.Predmet.ProtuStrankaListFormatedWithAdressOIB>
  <DomainObject.Predmet.ProtuStrankaListNazivFormated>
    <izvorni_sadrzaj>
      <item>DAN-JAR FORENZIČNI CENTAR d.o.o.</item>
    </izvorni_sadrzaj>
    <derivirana_varijabla naziv="DomainObject.Predmet.ProtuStrankaListNazivFormated_1">
      <item>DAN-JAR FORENZIČNI CENTAR d.o.o.</item>
    </derivirana_varijabla>
  </DomainObject.Predmet.ProtuStrankaListNazivFormated>
  <DomainObject.Predmet.ProtuStrankaListNazivFormatedOIB>
    <izvorni_sadrzaj>
      <item>DAN-JAR FORENZIČNI CENTAR d.o.o., OIB 44761364397</item>
    </izvorni_sadrzaj>
    <derivirana_varijabla naziv="DomainObject.Predmet.ProtuStrankaListNazivFormatedOIB_1">
      <item>DAN-JAR FORENZIČNI CENTAR d.o.o., OIB 44761364397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DAN-JAR FORENZIČNI CENTAR d.o.o.</izvorni_sadrzaj>
    <derivirana_varijabla naziv="DomainObject.Predmet.ProtustrankaIDrugi_1">DAN-JAR FORENZIČNI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DAN-JAR FORENZIČNI CENTAR d.o.o., OIB 44761364397, Pazinska 31, 10000 Zagreb</izvorni_sadrzaj>
    <derivirana_varijabla naziv="DomainObject.Predmet.ProtustrankaIDrugiAdressOIB_1">DAN-JAR FORENZIČNI CENTAR d.o.o., OIB 44761364397,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DAN-JAR FORENZIČNI CENTAR d.o.o.</item>
      <item>FINA Regionalni centar Zagreb</item>
    </izvorni_sadrzaj>
    <derivirana_varijabla naziv="DomainObject.Predmet.SudioniciListNaziv_1">
      <item>DAN-JAR FORENZIČNI CENTAR d.o.o.</item>
      <item>FINA Regionalni centar Zagreb</item>
    </derivirana_varijabla>
  </DomainObject.Predmet.SudioniciListNaziv>
  <DomainObject.Predmet.SudioniciListAdressOIB>
    <izvorni_sadrzaj>
      <item>DAN-JAR FORENZIČNI CENTAR d.o.o., OIB 44761364397, Pazinska 31,10000 Zagreb</item>
      <item>FINA Regionalni centar Zagreb, OIB 85821130368, Trg svibanjskih žrtava 1995. 1,10000 Zagreb</item>
    </izvorni_sadrzaj>
    <derivirana_varijabla naziv="DomainObject.Predmet.SudioniciListAdressOIB_1">
      <item>DAN-JAR FORENZIČNI CENTAR d.o.o., OIB 44761364397, Pazinska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44761364397</item>
      <item>, OIB 85821130368</item>
    </izvorni_sadrzaj>
    <derivirana_varijabla naziv="DomainObject.Predmet.SudioniciListNazivOIB_1">
      <item>, OIB 44761364397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2794</properties:Characters>
  <properties:Lines>77</properties:Lines>
  <properties:Paragraphs>32</properties:Paragraphs>
  <properties:TotalTime>6</properties:TotalTime>
  <properties:ScaleCrop>false</properties:ScaleCrop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2017-01-20T09:15:00Z</dcterms:created>
  <dc:creator>Tihana Božičević</dc:creator>
  <dc:description/>
  <cp:keywords/>
  <cp:lastModifiedBy>Tihana Božičević</cp:lastModifiedBy>
  <dcterms:modified xmlns:xsi="http://www.w3.org/2001/XMLSchema-instance" xsi:type="dcterms:W3CDTF">2017-01-20T09:21:00Z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