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35ff" w14:paraId="99635f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334DD5">
        <w:rPr>
          <w:lang w:val="hr-HR"/>
        </w:rPr>
        <w:t>1198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postupka protiv dužnika MARE NOSTRUM</w:t>
      </w:r>
      <w:r w:rsidR="00A412DF">
        <w:t xml:space="preserve"> </w:t>
      </w:r>
      <w:r w:rsidR="00BB6706">
        <w:t xml:space="preserve">turistička agencija </w:t>
      </w:r>
      <w:r w:rsidR="00A27B3C">
        <w:t>j.</w:t>
      </w:r>
      <w:r w:rsidR="00A412DF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334DD5">
        <w:t>98947109312</w:t>
      </w:r>
      <w:r w:rsidR="00D07ECC">
        <w:t xml:space="preserve"> s</w:t>
      </w:r>
      <w:r w:rsidR="00B71B33">
        <w:t>a sjedišt</w:t>
      </w:r>
      <w:r w:rsidR="00334DD5">
        <w:t>em u Dravska 7 A</w:t>
      </w:r>
      <w:r w:rsidR="00B462F7">
        <w:t>, 42000 Varaždin</w:t>
      </w:r>
      <w:r w:rsidR="00247894">
        <w:t>,</w:t>
      </w:r>
      <w:r w:rsidR="00A27B3C">
        <w:t xml:space="preserve"> dana 1</w:t>
      </w:r>
      <w:r w:rsidR="00334DD5">
        <w:t>2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34DD5" w:rsidRPr="00334DD5">
        <w:t xml:space="preserve"> </w:t>
      </w:r>
      <w:r w:rsidR="00334DD5">
        <w:t xml:space="preserve">MARE NOSTRUM </w:t>
      </w:r>
      <w:r w:rsidR="00BB6706">
        <w:t xml:space="preserve">turistička agencija </w:t>
      </w:r>
      <w:r w:rsidR="00334DD5">
        <w:t>j.d.o.o., OIB: 98947109312 sa sjedištem u Dravska 7 A, 42000 Varaždin</w:t>
      </w:r>
      <w:r w:rsidR="00552216">
        <w:t>,</w:t>
      </w:r>
      <w:r w:rsidR="002E00D7">
        <w:t xml:space="preserve"> </w:t>
      </w:r>
      <w:r w:rsidR="00B82432">
        <w:t>iznosi</w:t>
      </w:r>
      <w:r w:rsidR="00334DD5">
        <w:t xml:space="preserve"> 2.740,16 </w:t>
      </w:r>
      <w:r w:rsidR="00B462F7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590C55">
        <w:t xml:space="preserve"> Gordan Žamić</w:t>
      </w:r>
      <w:r w:rsidR="00247894">
        <w:t>,</w:t>
      </w:r>
      <w:r w:rsidR="001E31BD">
        <w:t xml:space="preserve"> i</w:t>
      </w:r>
      <w:r w:rsidR="00590C55">
        <w:t>z Varaždina, Dravska 7/A, OIB: 62391170332</w:t>
      </w:r>
      <w:r w:rsidR="001E31BD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>III/ Upozorava se direktor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34DD5">
        <w:rPr>
          <w:lang w:val="hr-HR"/>
        </w:rPr>
        <w:t>Dana 31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334DD5">
        <w:t>MARE NOSTRUM</w:t>
      </w:r>
      <w:r w:rsidR="00BB6706">
        <w:t xml:space="preserve"> turistička agencija</w:t>
      </w:r>
      <w:r w:rsidR="00334DD5">
        <w:t xml:space="preserve"> j.d.o.o., OIB: 98947109312 sa sjedištem u Dravska 7 A, 42000 Varaždin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334DD5">
        <w:t xml:space="preserve"> 2.740,16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334DD5">
        <w:rPr>
          <w:lang w:val="hr-HR"/>
        </w:rPr>
        <w:t>2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624309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536" w:rsidP="007F64E0" w:rsidR="002B3536">
      <w:r>
        <w:separator/>
      </w:r>
    </w:p>
  </w:endnote>
  <w:endnote w:id="0" w:type="continuationSeparator">
    <w:p w:rsidRDefault="002B3536" w:rsidP="007F64E0" w:rsidR="002B3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536" w:rsidP="007F64E0" w:rsidR="002B3536">
      <w:r>
        <w:separator/>
      </w:r>
    </w:p>
  </w:footnote>
  <w:footnote w:id="0" w:type="continuationSeparator">
    <w:p w:rsidRDefault="002B3536" w:rsidP="007F64E0" w:rsidR="002B3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334DD5">
      <w:rPr>
        <w:lang w:val="hr-HR"/>
      </w:rPr>
      <w:t>1198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7216" w:rsidRPr="0012721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27216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462F7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7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7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turistička agencija jednostavno društvo s ograničenom odgovornošću za turizam, usluge i trgovinu</izvorni_sadrzaj>
    <derivirana_varijabla naziv="DomainObject.Predmet.ProtustrankaFormated_1">  MARE NOSTRUM turistička agencija jednostavno društvo s ograničenom odgovornošću za turizam, usluge i trgovinu</derivirana_varijabla>
  </DomainObject.Predmet.ProtustrankaFormated>
  <DomainObject.Predmet.ProtustrankaFormatedOIB>
    <izvorni_sadrzaj>  MARE NOSTRUM turistička agencija jednostavno društvo s ograničenom odgovornošću za turizam, usluge i trgovinu, OIB 98947109312</izvorni_sadrzaj>
    <derivirana_varijabla naziv="DomainObject.Predmet.ProtustrankaFormatedOIB_1">  MARE NOSTRUM turistička agencija jednostavno društvo s ograničenom odgovornošću za turizam, usluge i trgovinu, OIB 98947109312</derivirana_varijabla>
  </DomainObject.Predmet.ProtustrankaFormatedOIB>
  <DomainObject.Predmet.ProtustrankaFormatedWithAdress>
    <izvorni_sadrzaj> MARE NOSTRUM turistička agencija jednostavno društvo s ograničenom odgovornošću za turizam, usluge i trgovinu, Dravska 7/A, 42000 Varaždin</izvorni_sadrzaj>
    <derivirana_varijabla naziv="DomainObject.Predmet.ProtustrankaFormatedWithAdress_1"> MARE NOSTRUM turistička agencija jednostavno društvo s ograničenom odgovornošću za turizam, usluge i trgovinu, Dravska 7/A, 42000 Varaždin</derivirana_varijabla>
  </DomainObject.Predmet.ProtustrankaFormatedWithAdress>
  <DomainObject.Predmet.ProtustrankaFormatedWithAdressOIB>
    <izvorni_sadrzaj> MARE NOSTRUM turistička agencija jednostavno društvo s ograničenom odgovornošću za turizam, usluge i trgovinu, OIB 98947109312, Dravska 7/A, 42000 Varaždin</izvorni_sadrzaj>
    <derivirana_varijabla naziv="DomainObject.Predmet.ProtustrankaFormatedWithAdressOIB_1"> MARE NOSTRUM turistička agencija jednostavno društvo s ograničenom odgovornošću za turizam, usluge i trgovinu, OIB 98947109312, Dravska 7/A, 42000 Varaždin</derivirana_varijabla>
  </DomainObject.Predmet.ProtustrankaFormatedWithAdressOIB>
  <DomainObject.Predmet.ProtustrankaWithAdress>
    <izvorni_sadrzaj>MARE NOSTRUM turistička agencija jednostavno društvo s ograničenom odgovornošću za turizam, usluge i trgovinu Dravska 7/A, 42000 Varaždin</izvorni_sadrzaj>
    <derivirana_varijabla naziv="DomainObject.Predmet.ProtustrankaWithAdress_1">MARE NOSTRUM turistička agencija jednostavno društvo s ograničenom odgovornošću za turizam, usluge i trgovinu Dravska 7/A, 42000 Varaždin</derivirana_varijabla>
  </DomainObject.Predmet.ProtustrankaWithAdress>
  <DomainObject.Predmet.ProtustrankaWithAdressOIB>
    <izvorni_sadrzaj>MARE NOSTRUM turistička agencija jednostavno društvo s ograničenom odgovornošću za turizam, usluge i trgovinu, OIB 98947109312, Dravska 7/A, 42000 Varaždin</izvorni_sadrzaj>
    <derivirana_varijabla naziv="DomainObject.Predmet.ProtustrankaWithAdressOIB_1">MARE NOSTRUM turistička agencija jednostavno društvo s ograničenom odgovornošću za turizam, usluge i trgovinu, OIB 98947109312, Dravska 7/A, 42000 Varaždin</derivirana_varijabla>
  </DomainObject.Predmet.ProtustrankaWithAdressOIB>
  <DomainObject.Predmet.ProtustrankaNazivFormated>
    <izvorni_sadrzaj>MARE NOSTRUM turistička agencija jednostavno društvo s ograničenom odgovornošću za turizam, usluge i trgovinu</izvorni_sadrzaj>
    <derivirana_varijabla naziv="DomainObject.Predmet.ProtustrankaNazivFormated_1">MARE NOSTRUM turistička agencija jednostavno društvo s ograničenom odgovornošću za turizam, usluge i trgovinu</derivirana_varijabla>
  </DomainObject.Predmet.ProtustrankaNazivFormated>
  <DomainObject.Predmet.ProtustrankaNazivFormatedOIB>
    <izvorni_sadrzaj>MARE NOSTRUM turistička agencija jednostavno društvo s ograničenom odgovornošću za turizam, usluge i trgovinu, OIB 98947109312</izvorni_sadrzaj>
    <derivirana_varijabla naziv="DomainObject.Predmet.ProtustrankaNazivFormatedOIB_1">MARE NOSTRUM turistička agencija jednostavno društvo s ograničenom odgovornošću za turizam, usluge i trgovinu, OIB 98947109312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2740.16</izvorni_sadrzaj>
    <derivirana_varijabla naziv="DomainObject.Predmet.TrenutnaVrijednost_1">2740.16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MARE NOSTRUM turistička agencija jednostavno društvo s ograničenom odgovornošću za turizam, usluge i trgovinu</item>
    </izvorni_sadrzaj>
    <derivirana_varijabla naziv="DomainObject.Predmet.ProtuStrankaListFormated_1">
      <item>MARE NOSTRUM turistička agencija jednostavno društvo s ograničenom odgovornošću za turizam, usluge i trgovinu</item>
    </derivirana_varijabla>
  </DomainObject.Predmet.ProtuStrankaListFormated>
  <DomainObject.Predmet.ProtuStrankaListFormatedOIB>
    <izvorni_sadrzaj>
      <item>MARE NOSTRUM turistička agencija jednostavno društvo s ograničenom odgovornošću za turizam, usluge i trgovinu, OIB 98947109312</item>
    </izvorni_sadrzaj>
    <derivirana_varijabla naziv="DomainObject.Predmet.ProtuStrankaListFormatedOIB_1">
      <item>MARE NOSTRUM turistička agencija jednostavno društvo s ograničenom odgovornošću za turizam, usluge i trgovinu, OIB 98947109312</item>
    </derivirana_varijabla>
  </DomainObject.Predmet.ProtuStrankaListFormatedOIB>
  <DomainObject.Predmet.ProtuStrankaListFormatedWithAdress>
    <izvorni_sadrzaj>
      <item>MARE NOSTRUM turistička agencija jednostavno društvo s ograničenom odgovornošću za turizam, usluge i trgovinu, Dravska 7/A, 42000 Varaždin</item>
    </izvorni_sadrzaj>
    <derivirana_varijabla naziv="DomainObject.Predmet.ProtuStrankaListFormatedWithAdress_1">
      <item>MARE NOSTRUM turistička agencija jednostavno društvo s ograničenom odgovornošću za turizam, usluge i trgovinu, Dravska 7/A, 42000 Varaždin</item>
    </derivirana_varijabla>
  </DomainObject.Predmet.ProtuStrankaListFormatedWithAdress>
  <DomainObject.Predmet.ProtuStrankaListFormatedWithAdressOIB>
    <izvorni_sadrzaj>
      <item>MARE NOSTRUM turistička agencija jednostavno društvo s ograničenom odgovornošću za turizam, usluge i trgovinu, OIB 98947109312, Dravska 7/A, 42000 Varaždin</item>
    </izvorni_sadrzaj>
    <derivirana_varijabla naziv="DomainObject.Predmet.ProtuStrankaListFormatedWithAdressOIB_1">
      <item>MARE NOSTRUM turistička agencija jednostavno društvo s ograničenom odgovornošću za turizam, usluge i trgovinu, OIB 98947109312, Dravska 7/A, 42000 Varaždin</item>
    </derivirana_varijabla>
  </DomainObject.Predmet.ProtuStrankaListFormatedWithAdressOIB>
  <DomainObject.Predmet.ProtuStrankaListNazivFormated>
    <izvorni_sadrzaj>
      <item>MARE NOSTRUM turistička agencija jednostavno društvo s ograničenom odgovornošću za turizam, usluge i trgovinu</item>
    </izvorni_sadrzaj>
    <derivirana_varijabla naziv="DomainObject.Predmet.ProtuStrankaListNazivFormated_1">
      <item>MARE NOSTRUM turistička agencija jednostavno društvo s ograničenom odgovornošću za turizam, usluge i trgovinu</item>
    </derivirana_varijabla>
  </DomainObject.Predmet.ProtuStrankaListNazivFormated>
  <DomainObject.Predmet.ProtuStrankaListNazivFormatedOIB>
    <izvorni_sadrzaj>
      <item>MARE NOSTRUM turistička agencija jednostavno društvo s ograničenom odgovornošću za turizam, usluge i trgovinu, OIB 98947109312</item>
    </izvorni_sadrzaj>
    <derivirana_varijabla naziv="DomainObject.Predmet.ProtuStrankaListNazivFormatedOIB_1">
      <item>MARE NOSTRUM turistička agencija jednostavno društvo s ograničenom odgovornošću za turizam, usluge i trgovinu, OIB 98947109312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MARE NOSTRUM turistička agencija jednostavno društvo s ograničenom odgovornošću za turizam, usluge i trgovinu</izvorni_sadrzaj>
    <derivirana_varijabla naziv="DomainObject.Predmet.ProtustrankaIDrugi_1">MARE NOSTRUM turistička agencija jednostavno društvo s ograničenom odgovornošću za turizam,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MARE NOSTRUM turistička agencija jednostavno društvo s ograničenom odgovornošću za turizam, usluge i trgovinu, OIB 98947109312, Dravska 7/A, 42000 Varaždin</izvorni_sadrzaj>
    <derivirana_varijabla naziv="DomainObject.Predmet.ProtustrankaIDrugiAdressOIB_1">MARE NOSTRUM turistička agencija jednostavno društvo s ograničenom odgovornošću za turizam, usluge i trgovinu, OIB 98947109312, Dravska 7/A,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MARE NOSTRUM turistička agencija jednostavno društvo s ograničenom odgovornošću za turizam, usluge i trgovinu</item>
      <item>E-oglasna ploča</item>
      <item>Sudski registar, Trgovački sud u Varaždinu</item>
    </izvorni_sadrzaj>
    <derivirana_varijabla naziv="DomainObject.Predmet.SudioniciListNaziv_1">
      <item>Financijska agencija</item>
      <item>MARE NOSTRUM turistička agencija jednostavno društvo s ograničenom odgovornošću za turizam,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MARE NOSTRUM turistička agencija jednostavno društvo s ograničenom odgovornošću za turizam, usluge i trgovinu, OIB 98947109312, Dravska 7/A,42000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MARE NOSTRUM turistička agencija jednostavno društvo s ograničenom odgovornošću za turizam, usluge i trgovinu, OIB 98947109312, Dravska 7/A,42000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98947109312</item>
      <item>, OIB null</item>
      <item>, OIB null</item>
    </izvorni_sadrzaj>
    <derivirana_varijabla naziv="DomainObject.Predmet.SudioniciListNazivOIB_1">
      <item>, OIB 85821130368</item>
      <item>, OIB 98947109312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2536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2016-01-12T07:52:00Z</dcterms:created>
  <dc:creator>user</dc:creator>
  <cp:lastModifiedBy>Maja Marčec</cp:lastModifiedBy>
  <cp:lastPrinted>2016-01-12T07:58:00Z</cp:lastPrinted>
  <dcterms:modified xmlns:xsi="http://www.w3.org/2001/XMLSchema-instance" xsi:type="dcterms:W3CDTF">2016-01-12T07:58:00Z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