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4c24" w14:paraId="a9b4c24" w:rsidRDefault="00301EB1" w:rsidP="00301EB1" w:rsidR="00301EB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EB1" w:rsidP="00301EB1" w:rsidR="00301EB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1EB1" w:rsidP="00301EB1" w:rsidR="00301E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1EB1" w:rsidP="00301EB1" w:rsidR="00301E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1EB1" w:rsidP="00301EB1" w:rsidR="00301EB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1EB1" w:rsidP="00301EB1" w:rsidR="00301EB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01EB1" w:rsidP="00301EB1" w:rsidR="00301EB1" w:rsidRPr="005D578C">
      <w:pPr>
        <w:jc w:val="center"/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FB28FF" w:rsidR="00301EB1" w:rsidRPr="00FB28FF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FB28FF" w:rsidRPr="00FB28FF">
        <w:rPr>
          <w:iCs/>
        </w:rPr>
        <w:t xml:space="preserve"> </w:t>
      </w:r>
      <w:r w:rsidR="00FB28FF" w:rsidRPr="005D4EDE">
        <w:rPr>
          <w:iCs/>
        </w:rPr>
        <w:t>na temelju prijedloga sudske savjetnice Mihaele Kaligari</w:t>
      </w:r>
      <w:r w:rsidR="00FB28FF"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ZAPADNA OBALA d. o. o. Pula, Uspon na Kaštel 4, OIB </w:t>
      </w:r>
      <w:r w:rsidRPr="00301EB1">
        <w:rPr>
          <w:rFonts w:cs="Times New Roman" w:eastAsia="Times New Roman"/>
          <w:szCs w:val="24"/>
        </w:rPr>
        <w:t>16539118380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1EB1">
        <w:rPr>
          <w:rFonts w:cs="Times New Roman" w:eastAsia="Times New Roman"/>
          <w:szCs w:val="24"/>
        </w:rPr>
        <w:t>130006431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B28F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FB28F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ZAPADNA OBALA d. o. o. Pula, Uspon na Kaštel 4, OIB </w:t>
      </w:r>
      <w:r w:rsidRPr="00301EB1">
        <w:rPr>
          <w:rFonts w:cs="Times New Roman" w:eastAsia="Times New Roman"/>
          <w:szCs w:val="24"/>
        </w:rPr>
        <w:t>16539118380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1EB1">
        <w:rPr>
          <w:rFonts w:cs="Times New Roman" w:eastAsia="Times New Roman"/>
          <w:szCs w:val="24"/>
        </w:rPr>
        <w:t>130006431</w:t>
      </w:r>
      <w:r w:rsidR="00FB28FF">
        <w:rPr>
          <w:rFonts w:cs="Times New Roman" w:eastAsia="Times New Roman"/>
          <w:szCs w:val="24"/>
        </w:rPr>
        <w:t>.</w:t>
      </w: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301EB1" w:rsidR="00301EB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01EB1" w:rsidP="00301EB1" w:rsidR="00301EB1">
      <w:pPr>
        <w:rPr>
          <w:rFonts w:cs="Times New Roman" w:eastAsia="Times New Roman"/>
          <w:szCs w:val="20"/>
        </w:rPr>
      </w:pPr>
    </w:p>
    <w:p w:rsidRDefault="00301EB1" w:rsidP="00301EB1" w:rsidR="00301E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ZAPADNA OBALA d. o. o. Pula, Uspon na Kaštel 4, OIB </w:t>
      </w:r>
      <w:r w:rsidRPr="00301EB1">
        <w:rPr>
          <w:rFonts w:cs="Times New Roman" w:eastAsia="Times New Roman"/>
          <w:szCs w:val="24"/>
        </w:rPr>
        <w:t>16539118380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1EB1">
        <w:rPr>
          <w:rFonts w:cs="Times New Roman" w:eastAsia="Times New Roman"/>
          <w:szCs w:val="24"/>
        </w:rPr>
        <w:t>130006431</w:t>
      </w:r>
      <w:r>
        <w:rPr>
          <w:rFonts w:cs="Times New Roman" w:eastAsia="Times New Roman"/>
          <w:szCs w:val="24"/>
        </w:rPr>
        <w:t>.</w:t>
      </w:r>
    </w:p>
    <w:p w:rsidRDefault="00301EB1" w:rsidP="00301EB1" w:rsidR="00301EB1">
      <w:pPr>
        <w:ind w:firstLine="709"/>
        <w:rPr>
          <w:rFonts w:cs="Times New Roman" w:eastAsia="Times New Roman"/>
          <w:szCs w:val="24"/>
        </w:rPr>
      </w:pPr>
    </w:p>
    <w:p w:rsidRDefault="00301EB1" w:rsidP="00301EB1" w:rsidR="00301E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ZAPADNA OBALA d. o. o. Pula, Uspon na Kaštel 4, OIB </w:t>
      </w:r>
      <w:r w:rsidRPr="00301EB1">
        <w:rPr>
          <w:rFonts w:cs="Times New Roman" w:eastAsia="Times New Roman"/>
          <w:szCs w:val="24"/>
        </w:rPr>
        <w:t>16539118380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1EB1">
        <w:rPr>
          <w:rFonts w:cs="Times New Roman" w:eastAsia="Times New Roman"/>
          <w:szCs w:val="24"/>
        </w:rPr>
        <w:t>130006431</w:t>
      </w:r>
      <w:r>
        <w:rPr>
          <w:rFonts w:cs="Times New Roman" w:eastAsia="Times New Roman"/>
          <w:szCs w:val="24"/>
        </w:rPr>
        <w:t>.</w:t>
      </w:r>
    </w:p>
    <w:p w:rsidRDefault="00301EB1" w:rsidP="00301EB1" w:rsidR="00301EB1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01EB1" w:rsidP="00301EB1" w:rsidR="00301EB1">
      <w:pPr>
        <w:ind w:firstLine="708"/>
        <w:rPr>
          <w:rFonts w:cs="Times New Roman" w:eastAsia="Times New Roman"/>
          <w:szCs w:val="24"/>
        </w:rPr>
      </w:pPr>
    </w:p>
    <w:p w:rsidRDefault="00301EB1" w:rsidP="00301EB1" w:rsidR="00301E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ZAPADNA OBALA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01EB1" w:rsidP="00301EB1" w:rsidR="00301EB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B28F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FB28F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1EB1" w:rsidP="00301EB1" w:rsidR="00301EB1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01EB1" w:rsidP="00301EB1" w:rsidR="00301E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01EB1" w:rsidP="00301EB1" w:rsidR="00301EB1">
      <w:pPr>
        <w:jc w:val="left"/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left"/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28FF" w:rsidP="00FB28FF" w:rsidR="00FB28FF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FB28FF" w:rsidP="00FB28FF" w:rsidR="00FB28FF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301EB1" w:rsidP="00301EB1" w:rsidR="00301EB1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rPr>
          <w:rFonts w:cs="Times New Roman" w:eastAsia="Times New Roman"/>
          <w:szCs w:val="24"/>
        </w:rPr>
      </w:pPr>
    </w:p>
    <w:p w:rsidRDefault="00301EB1" w:rsidP="00301EB1" w:rsidR="00301E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01EB1" w:rsidP="00301EB1" w:rsidR="00301E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01EB1" w:rsidP="00301EB1" w:rsidR="00301E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ZAPADNA OBALA d. o. o. Pula, Uspon na Kaštel 4,</w:t>
      </w:r>
    </w:p>
    <w:p w:rsidRDefault="00FB28FF" w:rsidP="00301EB1" w:rsidR="00301EB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01EB1">
        <w:rPr>
          <w:rFonts w:cs="Times New Roman" w:eastAsia="Times New Roman"/>
          <w:szCs w:val="24"/>
        </w:rPr>
        <w:t xml:space="preserve">. RH, Ministarstvo financija, Porezna uprava, </w:t>
      </w:r>
      <w:r w:rsidR="00301EB1" w:rsidRPr="00386167">
        <w:rPr>
          <w:rFonts w:cs="Times New Roman" w:eastAsia="Times New Roman"/>
          <w:szCs w:val="20"/>
        </w:rPr>
        <w:t xml:space="preserve">Područni ured </w:t>
      </w:r>
      <w:r w:rsidR="00301EB1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B28FF" w:rsidP="00301EB1" w:rsidR="00301E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01EB1">
        <w:rPr>
          <w:rFonts w:cs="Times New Roman" w:eastAsia="Times New Roman"/>
          <w:szCs w:val="24"/>
        </w:rPr>
        <w:t>.</w:t>
      </w:r>
      <w:r w:rsidR="00301EB1" w:rsidRPr="00386167">
        <w:rPr>
          <w:rFonts w:cs="Times New Roman" w:eastAsia="Times New Roman"/>
          <w:szCs w:val="24"/>
        </w:rPr>
        <w:t xml:space="preserve"> </w:t>
      </w:r>
      <w:r w:rsidR="00301EB1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B28FF" w:rsidP="00301EB1" w:rsidR="00301E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01EB1">
        <w:rPr>
          <w:rFonts w:cs="Times New Roman" w:eastAsia="Times New Roman"/>
          <w:szCs w:val="24"/>
        </w:rPr>
        <w:t xml:space="preserve">. stečajni upravitelj </w:t>
      </w:r>
      <w:r w:rsidR="00301EB1">
        <w:rPr>
          <w:rFonts w:cs="Times New Roman" w:eastAsia="Times New Roman"/>
          <w:szCs w:val="20"/>
        </w:rPr>
        <w:t xml:space="preserve">Ivan Gjurašić, Zagreb, Petrinjska 28, </w:t>
      </w:r>
    </w:p>
    <w:p w:rsidRDefault="00FB28FF" w:rsidP="00301EB1" w:rsidR="00301EB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01EB1">
        <w:rPr>
          <w:rFonts w:cs="Times New Roman" w:eastAsia="Times New Roman"/>
          <w:szCs w:val="24"/>
        </w:rPr>
        <w:t xml:space="preserve">. mrežna stranica e-Oglasna ploča sudova, </w:t>
      </w:r>
    </w:p>
    <w:p w:rsidRDefault="00FB28FF" w:rsidP="00301EB1" w:rsidR="00301E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01EB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FB28FF" w:rsidP="00301EB1" w:rsidR="00301E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01EB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01EB1" w:rsidP="00301EB1" w:rsidR="00301EB1"/>
    <w:p w:rsidRDefault="00301EB1" w:rsidP="00301EB1" w:rsidR="00301EB1"/>
    <w:p w:rsidRDefault="00301EB1" w:rsidP="00301EB1" w:rsidR="00301EB1"/>
    <w:p w:rsidRDefault="00301EB1" w:rsidP="00301EB1" w:rsidR="00301EB1"/>
    <w:p w:rsidRDefault="00301EB1" w:rsidP="00301EB1" w:rsidR="00301EB1"/>
    <w:p w:rsidRDefault="00301EB1" w:rsidP="00301EB1" w:rsidR="00301EB1"/>
    <w:p w:rsidRDefault="002309FB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EB1" w:rsidP="00301EB1" w:rsidR="00301EB1">
      <w:r>
        <w:separator/>
      </w:r>
    </w:p>
  </w:endnote>
  <w:endnote w:id="0" w:type="continuationSeparator">
    <w:p w:rsidRDefault="00301EB1" w:rsidP="00301EB1" w:rsidR="0030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EB1" w:rsidP="00301EB1" w:rsidR="00301EB1">
      <w:r>
        <w:separator/>
      </w:r>
    </w:p>
  </w:footnote>
  <w:footnote w:id="0" w:type="continuationSeparator">
    <w:p w:rsidRDefault="00301EB1" w:rsidP="00301EB1" w:rsidR="00301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EB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09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EB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2EF"/>
    <w:rsid w:val="002309FB"/>
    <w:rsid w:val="00301EB1"/>
    <w:rsid w:val="0075528E"/>
    <w:rsid w:val="0079403F"/>
    <w:rsid w:val="00EE12EF"/>
    <w:rsid w:val="00FB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1E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1E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1EB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1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1E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09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09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09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1E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1E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1EB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1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1E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09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09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09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ZAPADNA OBALA d.o.o. PULA</izvorni_sadrzaj>
    <derivirana_varijabla naziv="DomainObject.Predmet.ProtustrankaFormated_1">  ZAPADNA OBALA d.o.o. PULA</derivirana_varijabla>
  </DomainObject.Predmet.ProtustrankaFormated>
  <DomainObject.Predmet.ProtustrankaFormatedOIB>
    <izvorni_sadrzaj>  ZAPADNA OBALA d.o.o. PULA, OIB 16539118380</izvorni_sadrzaj>
    <derivirana_varijabla naziv="DomainObject.Predmet.ProtustrankaFormatedOIB_1">  ZAPADNA OBALA d.o.o. PULA, OIB 16539118380</derivirana_varijabla>
  </DomainObject.Predmet.ProtustrankaFormatedOIB>
  <DomainObject.Predmet.ProtustrankaFormatedWithAdress>
    <izvorni_sadrzaj> ZAPADNA OBALA d.o.o. PULA, Uspon na Kaštel 4, 52100 Pula</izvorni_sadrzaj>
    <derivirana_varijabla naziv="DomainObject.Predmet.ProtustrankaFormatedWithAdress_1"> ZAPADNA OBALA d.o.o. PULA, Uspon na Kaštel 4, 52100 Pula</derivirana_varijabla>
  </DomainObject.Predmet.ProtustrankaFormatedWithAdress>
  <DomainObject.Predmet.ProtustrankaFormatedWithAdressOIB>
    <izvorni_sadrzaj> ZAPADNA OBALA d.o.o. PULA, OIB 16539118380, Uspon na Kaštel 4, 52100 Pula</izvorni_sadrzaj>
    <derivirana_varijabla naziv="DomainObject.Predmet.ProtustrankaFormatedWithAdressOIB_1"> ZAPADNA OBALA d.o.o. PULA, OIB 16539118380, Uspon na Kaštel 4, 52100 Pula</derivirana_varijabla>
  </DomainObject.Predmet.ProtustrankaFormatedWithAdressOIB>
  <DomainObject.Predmet.ProtustrankaWithAdress>
    <izvorni_sadrzaj>ZAPADNA OBALA d.o.o. PULA Uspon na Kaštel 4, 52100 Pula</izvorni_sadrzaj>
    <derivirana_varijabla naziv="DomainObject.Predmet.ProtustrankaWithAdress_1">ZAPADNA OBALA d.o.o. PULA Uspon na Kaštel 4, 52100 Pula</derivirana_varijabla>
  </DomainObject.Predmet.ProtustrankaWithAdress>
  <DomainObject.Predmet.ProtustrankaWithAdressOIB>
    <izvorni_sadrzaj>ZAPADNA OBALA d.o.o. PULA, OIB 16539118380, Uspon na Kaštel 4, 52100 Pula</izvorni_sadrzaj>
    <derivirana_varijabla naziv="DomainObject.Predmet.ProtustrankaWithAdressOIB_1">ZAPADNA OBALA d.o.o. PULA, OIB 16539118380, Uspon na Kaštel 4, 52100 Pula</derivirana_varijabla>
  </DomainObject.Predmet.ProtustrankaWithAdressOIB>
  <DomainObject.Predmet.ProtustrankaNazivFormated>
    <izvorni_sadrzaj>ZAPADNA OBALA d.o.o. PULA</izvorni_sadrzaj>
    <derivirana_varijabla naziv="DomainObject.Predmet.ProtustrankaNazivFormated_1">ZAPADNA OBALA d.o.o. PULA</derivirana_varijabla>
  </DomainObject.Predmet.ProtustrankaNazivFormated>
  <DomainObject.Predmet.ProtustrankaNazivFormatedOIB>
    <izvorni_sadrzaj>ZAPADNA OBALA d.o.o. PULA, OIB 16539118380</izvorni_sadrzaj>
    <derivirana_varijabla naziv="DomainObject.Predmet.ProtustrankaNazivFormatedOIB_1">ZAPADNA OBALA d.o.o. PULA, OIB 16539118380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8266.03</izvorni_sadrzaj>
    <derivirana_varijabla naziv="DomainObject.Predmet.TrenutnaVrijednost_1">8266.03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ZAPADNA OBALA d.o.o. PULA</item>
    </izvorni_sadrzaj>
    <derivirana_varijabla naziv="DomainObject.Predmet.ProtuStrankaListFormated_1">
      <item>ZAPADNA OBALA d.o.o. PULA</item>
    </derivirana_varijabla>
  </DomainObject.Predmet.ProtuStrankaListFormated>
  <DomainObject.Predmet.ProtuStrankaListFormatedOIB>
    <izvorni_sadrzaj>
      <item>ZAPADNA OBALA d.o.o. PULA, OIB 16539118380</item>
    </izvorni_sadrzaj>
    <derivirana_varijabla naziv="DomainObject.Predmet.ProtuStrankaListFormatedOIB_1">
      <item>ZAPADNA OBALA d.o.o. PULA, OIB 16539118380</item>
    </derivirana_varijabla>
  </DomainObject.Predmet.ProtuStrankaListFormatedOIB>
  <DomainObject.Predmet.ProtuStrankaListFormatedWithAdress>
    <izvorni_sadrzaj>
      <item>ZAPADNA OBALA d.o.o. PULA, Uspon na Kaštel 4, 52100 Pula</item>
    </izvorni_sadrzaj>
    <derivirana_varijabla naziv="DomainObject.Predmet.ProtuStrankaListFormatedWithAdress_1">
      <item>ZAPADNA OBALA d.o.o. PULA, Uspon na Kaštel 4, 52100 Pula</item>
    </derivirana_varijabla>
  </DomainObject.Predmet.ProtuStrankaListFormatedWithAdress>
  <DomainObject.Predmet.ProtuStrankaListFormatedWithAdressOIB>
    <izvorni_sadrzaj>
      <item>ZAPADNA OBALA d.o.o. PULA, OIB 16539118380, Uspon na Kaštel 4, 52100 Pula</item>
    </izvorni_sadrzaj>
    <derivirana_varijabla naziv="DomainObject.Predmet.ProtuStrankaListFormatedWithAdressOIB_1">
      <item>ZAPADNA OBALA d.o.o. PULA, OIB 16539118380, Uspon na Kaštel 4, 52100 Pula</item>
    </derivirana_varijabla>
  </DomainObject.Predmet.ProtuStrankaListFormatedWithAdressOIB>
  <DomainObject.Predmet.ProtuStrankaListNazivFormated>
    <izvorni_sadrzaj>
      <item>ZAPADNA OBALA d.o.o. PULA</item>
    </izvorni_sadrzaj>
    <derivirana_varijabla naziv="DomainObject.Predmet.ProtuStrankaListNazivFormated_1">
      <item>ZAPADNA OBALA d.o.o. PULA</item>
    </derivirana_varijabla>
  </DomainObject.Predmet.ProtuStrankaListNazivFormated>
  <DomainObject.Predmet.ProtuStrankaListNazivFormatedOIB>
    <izvorni_sadrzaj>
      <item>ZAPADNA OBALA d.o.o. PULA, OIB 16539118380</item>
    </izvorni_sadrzaj>
    <derivirana_varijabla naziv="DomainObject.Predmet.ProtuStrankaListNazivFormatedOIB_1">
      <item>ZAPADNA OBALA d.o.o. PULA, OIB 16539118380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ZAPADNA OBALA d.o.o. PULA</izvorni_sadrzaj>
    <derivirana_varijabla naziv="DomainObject.Predmet.ProtustrankaIDrugi_1">ZAPADNA OBALA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ZAPADNA OBALA d.o.o. PULA, OIB 16539118380, Uspon na Kaštel 4, 52100 Pula</izvorni_sadrzaj>
    <derivirana_varijabla naziv="DomainObject.Predmet.ProtustrankaIDrugiAdressOIB_1">ZAPADNA OBALA d.o.o. PULA, OIB 16539118380,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ZAPADNA OBALA d.o.o. PULA</item>
    </izvorni_sadrzaj>
    <derivirana_varijabla naziv="DomainObject.Predmet.SudioniciListNaziv_1">
      <item>FINANCIJSKA AGENCIJA, RC RIJEKA, PODRUŽNICA PULA, PULA</item>
      <item>ZAPADNA OBALA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ZAPADNA OBALA d.o.o. PULA, OIB 16539118380, Uspon na Kaštel 4,52100 Pula</item>
    </izvorni_sadrzaj>
    <derivirana_varijabla naziv="DomainObject.Predmet.SudioniciListAdressOIB_1">
      <item>FINANCIJSKA AGENCIJA, RC RIJEKA, PODRUŽNICA PULA, PULA, OIB 85821130368, Ulica grada Vukovara 70,10000 Zagreb</item>
      <item>ZAPADNA OBALA d.o.o. PULA, OIB 16539118380,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16539118380</item>
    </izvorni_sadrzaj>
    <derivirana_varijabla naziv="DomainObject.Predmet.SudioniciListNazivOIB_1">
      <item>, OIB 85821130368</item>
      <item>, OIB 16539118380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3164</properties:Characters>
  <properties:Lines>84</properties:Lines>
  <properties:Paragraphs>29</properties:Paragraphs>
  <properties:TotalTime>7</properties:TotalTime>
  <properties:ScaleCrop>false</properties:ScaleCrop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2016-04-01T07:21:00Z</dcterms:created>
  <dc:creator>Mihaela Kaligari</dc:creator>
  <dc:description/>
  <cp:keywords/>
  <cp:lastModifiedBy>Lorena Paris Aničić</cp:lastModifiedBy>
  <dcterms:modified xmlns:xsi="http://www.w3.org/2001/XMLSchema-instance" xsi:type="dcterms:W3CDTF">2016-05-24T07:48:00Z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