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56e7e6" w14:paraId="956e7e6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D642E2">
        <w:rPr>
          <w:rFonts w:cs="Times New Roman" w:eastAsia="Times New Roman" w:hAnsi="Times New Roman" w:ascii="Times New Roman"/>
          <w:sz w:val="24"/>
          <w:szCs w:val="20"/>
          <w:lang w:eastAsia="hr-HR"/>
        </w:rPr>
        <w:t>191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D642E2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ZA RAZVOJ KREATIVNIH POTENCIJALA GENIUS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642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Davorina Bazjanca 27,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D642E2">
        <w:rPr>
          <w:rFonts w:cs="Times New Roman" w:eastAsia="Times New Roman" w:hAnsi="Times New Roman" w:ascii="Times New Roman"/>
          <w:sz w:val="24"/>
          <w:szCs w:val="24"/>
          <w:lang w:eastAsia="hr-HR"/>
        </w:rPr>
        <w:t>18397509919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EE34E9" w:rsidR="00EE34E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642E2" w:rsidRPr="00D642E2">
        <w:t xml:space="preserve"> </w:t>
      </w:r>
      <w:r w:rsidR="00D642E2" w:rsidRPr="00D642E2">
        <w:rPr>
          <w:rFonts w:cs="Times New Roman" w:eastAsia="Times New Roman" w:hAnsi="Times New Roman" w:ascii="Times New Roman"/>
          <w:sz w:val="24"/>
          <w:szCs w:val="24"/>
          <w:lang w:eastAsia="hr-HR"/>
        </w:rPr>
        <w:t>CENTAR ZA RAZVOJ KREATIVNIH POTENCIJALA GENIUS,</w:t>
      </w:r>
      <w:r w:rsidR="00D642E2" w:rsidRPr="00D642E2">
        <w:t xml:space="preserve"> </w:t>
      </w:r>
      <w:r w:rsidR="00D642E2" w:rsidRPr="00D642E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Davorina Bazjanca 27 OIB:18397509919</w:t>
      </w:r>
      <w:r w:rsidR="00EE34E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E34E9" w:rsidP="00EE34E9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046EB">
        <w:rPr>
          <w:rFonts w:cs="Times New Roman" w:eastAsia="Times New Roman" w:hAnsi="Times New Roman" w:ascii="Times New Roman"/>
          <w:sz w:val="24"/>
          <w:szCs w:val="20"/>
          <w:lang w:eastAsia="hr-HR"/>
        </w:rPr>
        <w:t>22.663,06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EE34E9" w:rsidP="00AA5D7B" w:rsidR="00EE34E9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EE34E9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0046EB">
        <w:rPr>
          <w:rFonts w:cs="Times New Roman" w:eastAsia="Times New Roman" w:hAnsi="Times New Roman" w:ascii="Times New Roman"/>
          <w:sz w:val="24"/>
          <w:szCs w:val="20"/>
          <w:lang w:eastAsia="hr-HR"/>
        </w:rPr>
        <w:t>191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A59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046EB"/>
    <w:rsid w:val="00032871"/>
    <w:rsid w:val="00110BE5"/>
    <w:rsid w:val="003A0A59"/>
    <w:rsid w:val="003E732E"/>
    <w:rsid w:val="00492E13"/>
    <w:rsid w:val="004A66FD"/>
    <w:rsid w:val="006B6309"/>
    <w:rsid w:val="0075628F"/>
    <w:rsid w:val="009037B9"/>
    <w:rsid w:val="00954738"/>
    <w:rsid w:val="00AA5D7B"/>
    <w:rsid w:val="00CC03F5"/>
    <w:rsid w:val="00D642E2"/>
    <w:rsid w:val="00EE34E9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St-5191/2015-5</izvorni_sadrzaj>
    <derivirana_varijabla naziv="DomainObject.Oznaka_1">St-5191/2015-5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5191</izvorni_sadrzaj>
    <derivirana_varijabla naziv="DomainObject.Predmet.Broj_1">5191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St-5191/2015</izvorni_sadrzaj>
    <derivirana_varijabla naziv="DomainObject.Predmet.OznakaBroj_1">St-5191/2015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KREATIVNIH POTENCIJALA GENIUS</izvorni_sadrzaj>
    <derivirana_varijabla naziv="DomainObject.Predmet.ProtustrankaFormated_1">  CENTAR ZA RAZVOJ KREATIVNIH POTENCIJALA GENIUS</derivirana_varijabla>
  </DomainObject.Predmet.ProtustrankaFormated>
  <DomainObject.Predmet.ProtustrankaFormatedOIB>
    <izvorni_sadrzaj>  CENTAR ZA RAZVOJ KREATIVNIH POTENCIJALA GENIUS, OIB 18397509919</izvorni_sadrzaj>
    <derivirana_varijabla naziv="DomainObject.Predmet.ProtustrankaFormatedOIB_1">  CENTAR ZA RAZVOJ KREATIVNIH POTENCIJALA GENIUS, OIB 18397509919</derivirana_varijabla>
  </DomainObject.Predmet.ProtustrankaFormatedOIB>
  <DomainObject.Predmet.ProtustrankaFormatedWithAdress>
    <izvorni_sadrzaj> CENTAR ZA RAZVOJ KREATIVNIH POTENCIJALA GENIUS, Davorina Bazjanca 27, 10000 Zagreb</izvorni_sadrzaj>
    <derivirana_varijabla naziv="DomainObject.Predmet.ProtustrankaFormatedWithAdress_1"> CENTAR ZA RAZVOJ KREATIVNIH POTENCIJALA GENIUS, Davorina Bazjanca 27, 10000 Zagreb</derivirana_varijabla>
  </DomainObject.Predmet.ProtustrankaFormatedWithAdress>
  <DomainObject.Predmet.ProtustrankaFormatedWithAdressOIB>
    <izvorni_sadrzaj> CENTAR ZA RAZVOJ KREATIVNIH POTENCIJALA GENIUS, OIB 18397509919, Davorina Bazjanca 27, 10000 Zagreb</izvorni_sadrzaj>
    <derivirana_varijabla naziv="DomainObject.Predmet.ProtustrankaFormatedWithAdressOIB_1"> CENTAR ZA RAZVOJ KREATIVNIH POTENCIJALA GENIUS, OIB 18397509919, Davorina Bazjanca 27, 10000 Zagreb</derivirana_varijabla>
  </DomainObject.Predmet.ProtustrankaFormatedWithAdressOIB>
  <DomainObject.Predmet.ProtustrankaWithAdress>
    <izvorni_sadrzaj>CENTAR ZA RAZVOJ KREATIVNIH POTENCIJALA GENIUS Davorina Bazjanca 27, 10000 Zagreb</izvorni_sadrzaj>
    <derivirana_varijabla naziv="DomainObject.Predmet.ProtustrankaWithAdress_1">CENTAR ZA RAZVOJ KREATIVNIH POTENCIJALA GENIUS Davorina Bazjanca 27, 10000 Zagreb</derivirana_varijabla>
  </DomainObject.Predmet.ProtustrankaWithAdress>
  <DomainObject.Predmet.ProtustrankaWithAdressOIB>
    <izvorni_sadrzaj>CENTAR ZA RAZVOJ KREATIVNIH POTENCIJALA GENIUS, OIB 18397509919, Davorina Bazjanca 27, 10000 Zagreb</izvorni_sadrzaj>
    <derivirana_varijabla naziv="DomainObject.Predmet.ProtustrankaWithAdressOIB_1">CENTAR ZA RAZVOJ KREATIVNIH POTENCIJALA GENIUS, OIB 18397509919, Davorina Bazjanca 27, 10000 Zagreb</derivirana_varijabla>
  </DomainObject.Predmet.ProtustrankaWithAdressOIB>
  <DomainObject.Predmet.ProtustrankaNazivFormated>
    <izvorni_sadrzaj>CENTAR ZA RAZVOJ KREATIVNIH POTENCIJALA GENIUS</izvorni_sadrzaj>
    <derivirana_varijabla naziv="DomainObject.Predmet.ProtustrankaNazivFormated_1">CENTAR ZA RAZVOJ KREATIVNIH POTENCIJALA GENIUS</derivirana_varijabla>
  </DomainObject.Predmet.ProtustrankaNazivFormated>
  <DomainObject.Predmet.ProtustrankaNazivFormatedOIB>
    <izvorni_sadrzaj>CENTAR ZA RAZVOJ KREATIVNIH POTENCIJALA GENIUS, OIB 18397509919</izvorni_sadrzaj>
    <derivirana_varijabla naziv="DomainObject.Predmet.ProtustrankaNazivFormatedOIB_1">CENTAR ZA RAZVOJ KREATIVNIH POTENCIJALA GENIUS, OIB 18397509919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RAZVOJ KREATIVNIH POTENCIJALA GENIUS</item>
    </izvorni_sadrzaj>
    <derivirana_varijabla naziv="DomainObject.Predmet.ProtuStrankaListFormated_1">
      <item>CENTAR ZA RAZVOJ KREATIVNIH POTENCIJALA GENIUS</item>
    </derivirana_varijabla>
  </DomainObject.Predmet.ProtuStrankaListFormated>
  <DomainObject.Predmet.ProtuStrankaListFormatedOIB>
    <izvorni_sadrzaj>
      <item>CENTAR ZA RAZVOJ KREATIVNIH POTENCIJALA GENIUS, OIB 18397509919</item>
    </izvorni_sadrzaj>
    <derivirana_varijabla naziv="DomainObject.Predmet.ProtuStrankaListFormatedOIB_1">
      <item>CENTAR ZA RAZVOJ KREATIVNIH POTENCIJALA GENIUS, OIB 18397509919</item>
    </derivirana_varijabla>
  </DomainObject.Predmet.ProtuStrankaListFormatedOIB>
  <DomainObject.Predmet.ProtuStrankaListFormatedWithAdress>
    <izvorni_sadrzaj>
      <item>CENTAR ZA RAZVOJ KREATIVNIH POTENCIJALA GENIUS, Davorina Bazjanca 27, 10000 Zagreb</item>
    </izvorni_sadrzaj>
    <derivirana_varijabla naziv="DomainObject.Predmet.ProtuStrankaListFormatedWithAdress_1">
      <item>CENTAR ZA RAZVOJ KREATIVNIH POTENCIJALA GENIUS, Davorina Bazjanca 27, 10000 Zagreb</item>
    </derivirana_varijabla>
  </DomainObject.Predmet.ProtuStrankaListFormatedWithAdress>
  <DomainObject.Predmet.ProtuStrankaListFormatedWithAdressOIB>
    <izvorni_sadrzaj>
      <item>CENTAR ZA RAZVOJ KREATIVNIH POTENCIJALA GENIUS, OIB 18397509919, Davorina Bazjanca 27, 10000 Zagreb</item>
    </izvorni_sadrzaj>
    <derivirana_varijabla naziv="DomainObject.Predmet.ProtuStrankaListFormatedWithAdressOIB_1">
      <item>CENTAR ZA RAZVOJ KREATIVNIH POTENCIJALA GENIUS, OIB 18397509919, Davorina Bazjanca 27, 10000 Zagreb</item>
    </derivirana_varijabla>
  </DomainObject.Predmet.ProtuStrankaListFormatedWithAdressOIB>
  <DomainObject.Predmet.ProtuStrankaListNazivFormated>
    <izvorni_sadrzaj>
      <item>CENTAR ZA RAZVOJ KREATIVNIH POTENCIJALA GENIUS</item>
    </izvorni_sadrzaj>
    <derivirana_varijabla naziv="DomainObject.Predmet.ProtuStrankaListNazivFormated_1">
      <item>CENTAR ZA RAZVOJ KREATIVNIH POTENCIJALA GENIUS</item>
    </derivirana_varijabla>
  </DomainObject.Predmet.ProtuStrankaListNazivFormated>
  <DomainObject.Predmet.ProtuStrankaListNazivFormatedOIB>
    <izvorni_sadrzaj>
      <item>CENTAR ZA RAZVOJ KREATIVNIH POTENCIJALA GENIUS, OIB 18397509919</item>
    </izvorni_sadrzaj>
    <derivirana_varijabla naziv="DomainObject.Predmet.ProtuStrankaListNazivFormatedOIB_1">
      <item>CENTAR ZA RAZVOJ KREATIVNIH POTENCIJALA GENIUS, OIB 18397509919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St-5191/2015-5</izvorni_sadrzaj>
    <derivirana_varijabla naziv="DomainObject.PoslovniBrojDokumenta_1">St-5191/2015-5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RAZVOJ KREATIVNIH POTENCIJALA GENIUS</izvorni_sadrzaj>
    <derivirana_varijabla naziv="DomainObject.Predmet.ProtustrankaIDrugi_1">CENTAR ZA RAZVOJ KREATIVNIH POTENCIJALA GENIUS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RAZVOJ KREATIVNIH POTENCIJALA GENIUS, OIB 18397509919, Davorina Bazjanca 27, 10000 Zagreb</izvorni_sadrzaj>
    <derivirana_varijabla naziv="DomainObject.Predmet.ProtustrankaIDrugiAdressOIB_1">CENTAR ZA RAZVOJ KREATIVNIH POTENCIJALA GENIUS, OIB 18397509919,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RAZVOJ KREATIVNIH POTENCIJALA GENIUS</item>
      <item>FINA Regionalni centar Zagreb</item>
    </izvorni_sadrzaj>
    <derivirana_varijabla naziv="DomainObject.Predmet.SudioniciListNaziv_1">
      <item>CENTAR ZA RAZVOJ KREATIVNIH POTENCIJALA GENIUS</item>
      <item>FINA Regionalni centar Zagreb</item>
    </derivirana_varijabla>
  </DomainObject.Predmet.SudioniciListNaziv>
  <DomainObject.Predmet.SudioniciListAdressOIB>
    <izvorni_sadrzaj>
      <item>CENTAR ZA RAZVOJ KREATIVNIH POTENCIJALA GENIUS, OIB 18397509919, Davorina Bazjanca 27,10000 Zagreb</item>
      <item>FINA Regionalni centar Zagreb, OIB 85821130368, Trg svibanjskih žrtava 1995. Br. 1,10000 Zagreb</item>
    </izvorni_sadrzaj>
    <derivirana_varijabla naziv="DomainObject.Predmet.SudioniciListAdressOIB_1">
      <item>CENTAR ZA RAZVOJ KREATIVNIH POTENCIJALA GENIUS, OIB 18397509919, Davorina Bazjanca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18397509919</item>
      <item>, OIB 85821130368</item>
    </izvorni_sadrzaj>
    <derivirana_varijabla naziv="DomainObject.Predmet.SudioniciListNazivOIB_1">
      <item>, OIB 18397509919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1996</properties:Characters>
  <properties:Lines>63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2016-03-01T12:06:00Z</dcterms:created>
  <dc:creator>Mario Žišković</dc:creator>
  <cp:lastModifiedBy>Lidija Klinčić</cp:lastModifiedBy>
  <cp:lastPrinted>2016-03-01T11:59:00Z</cp:lastPrinted>
  <dcterms:modified xmlns:xsi="http://www.w3.org/2001/XMLSchema-instance" xsi:type="dcterms:W3CDTF">2016-03-03T14:16:00Z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St-5191/2015-5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