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a6c8" w14:paraId="23fa6c8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847790">
        <w:t>6 St-</w:t>
      </w:r>
      <w:r w:rsidR="00C615D3">
        <w:t>622</w:t>
      </w:r>
      <w:r w:rsidR="00B82713">
        <w:t>/16-7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C615D3" w:rsidRPr="00C615D3">
        <w:rPr>
          <w:b/>
        </w:rPr>
        <w:t>KAMAL-R d.o.o. u likvidaciji, Otok, J.J.Štrosmajera 101, OIB: 32264346028, MBS: 030099122</w:t>
      </w:r>
      <w:r>
        <w:t xml:space="preserve">, dana </w:t>
      </w:r>
      <w:r w:rsidR="000907E3">
        <w:t>8. rujna</w:t>
      </w:r>
      <w:r>
        <w:t xml:space="preserve"> 2016.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C615D3" w:rsidRPr="00C615D3">
        <w:rPr>
          <w:b/>
        </w:rPr>
        <w:t>KAMAL-R d.o.o. u likvidaciji, Otok, J.J.Štrosmajera 101, OIB: 32264346028, MBS: 030099122</w:t>
      </w:r>
      <w:r>
        <w:t>.</w:t>
      </w:r>
    </w:p>
    <w:p w:rsidRDefault="00B82713" w:rsidP="00B82713" w:rsidR="00B82713">
      <w:pPr>
        <w:ind w:left="1080"/>
        <w:jc w:val="both"/>
      </w:pPr>
    </w:p>
    <w:p w:rsidRDefault="00820A1A" w:rsidP="00B82713" w:rsidR="00B82713" w:rsidRPr="00B82713">
      <w:pPr>
        <w:numPr>
          <w:ilvl w:val="0"/>
          <w:numId w:val="17"/>
        </w:numPr>
        <w:jc w:val="both"/>
        <w:rPr>
          <w:b/>
        </w:rPr>
      </w:pPr>
      <w:r>
        <w:t xml:space="preserve">Za stečajnog upravitelja određuje se </w:t>
      </w:r>
      <w:r w:rsidR="000907E3" w:rsidRPr="006A63E9">
        <w:rPr>
          <w:b/>
        </w:rPr>
        <w:t>Boja Stanković dipl. ing. iz Osijeka, Ilirska 48, OIB 96757479881</w:t>
      </w:r>
      <w:r w:rsidR="00B82713" w:rsidRPr="00B82713">
        <w:rPr>
          <w:b/>
        </w:rPr>
        <w:t>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C615D3" w:rsidRPr="00C615D3">
        <w:rPr>
          <w:b/>
        </w:rPr>
        <w:t>KAMAL-R d.o.o. u likvidaciji, Otok, J.J.Štrosmajera 101, OIB: 32264346028, MBS: 030099122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="00C615D3" w:rsidRPr="00C615D3">
        <w:t xml:space="preserve">Snježana </w:t>
      </w:r>
      <w:proofErr w:type="spellStart"/>
      <w:r w:rsidR="00C615D3" w:rsidRPr="00C615D3">
        <w:t>Voodoo</w:t>
      </w:r>
      <w:proofErr w:type="spellEnd"/>
      <w:r w:rsidR="00C615D3" w:rsidRPr="00C615D3">
        <w:t>, OIB: 52172557920, Otok, Josipa Juraja Strossmayera 101</w:t>
      </w:r>
      <w:r w:rsidR="00C615D3">
        <w:t xml:space="preserve"> </w:t>
      </w:r>
      <w:r>
        <w:t xml:space="preserve">da u spis dostavi zapisnik iz kojeg je razvidno da je izvršeno arhiviranje poslovne dokumentacije, u roku od 15 dana od </w:t>
      </w:r>
      <w:r w:rsidR="008103DC">
        <w:t xml:space="preserve">dana primitka </w:t>
      </w:r>
      <w:r>
        <w:t>ovog rješenja (Zakon o arhivskom gradivu i arhivama NN 105/97) te da isti, potpisan dostavi u spis, pod zakonskim posljedicama.</w:t>
      </w:r>
    </w:p>
    <w:p w:rsidRDefault="000907E3" w:rsidP="000907E3" w:rsidR="000907E3"/>
    <w:p w:rsidRDefault="000907E3" w:rsidP="000907E3" w:rsidR="000907E3">
      <w:pPr>
        <w:numPr>
          <w:ilvl w:val="0"/>
          <w:numId w:val="17"/>
        </w:numPr>
        <w:jc w:val="both"/>
      </w:pPr>
      <w:r w:rsidRPr="00FC2E35">
        <w:t>Stečajn</w:t>
      </w:r>
      <w:r>
        <w:t>a</w:t>
      </w:r>
      <w:r w:rsidRPr="00FC2E35">
        <w:t xml:space="preserve"> upravitelj</w:t>
      </w:r>
      <w:r>
        <w:t>ica</w:t>
      </w:r>
      <w:r w:rsidRPr="00FC2E35">
        <w:t xml:space="preserve"> može i nakon zaključenja stečajnog postupka u ime stečajnog dužnika, a za račun stečajne mase unovčiti imovinu dužnika </w:t>
      </w:r>
      <w:r>
        <w:t xml:space="preserve">– pokretnine poimenično navedene u listu B pokretnine </w:t>
      </w:r>
      <w:proofErr w:type="spellStart"/>
      <w:r>
        <w:t>prokaznog</w:t>
      </w:r>
      <w:proofErr w:type="spellEnd"/>
      <w:r>
        <w:t xml:space="preserve"> popisa imovine dužnika od 16.5.2016. g.</w:t>
      </w:r>
      <w:r w:rsidR="00284A60">
        <w:t xml:space="preserve"> </w:t>
      </w:r>
      <w:r w:rsidRPr="00FC2E35">
        <w:t xml:space="preserve">ukoliko je to moguće i prikupljenim sredstvima podmiriti nastale troškove stečajnog postupka, a o eventualnom ostatku uplatiti u Fond iz čl. </w:t>
      </w:r>
      <w:r w:rsidR="00284A60">
        <w:t>111</w:t>
      </w:r>
      <w:r w:rsidRPr="00FC2E35">
        <w:t>. Stečajnog zakona</w:t>
      </w:r>
      <w:r w:rsidR="00284A60">
        <w:t xml:space="preserve"> (NN71/15)</w:t>
      </w:r>
      <w:r w:rsidRPr="00FC2E35">
        <w:t>.</w:t>
      </w:r>
    </w:p>
    <w:p w:rsidRDefault="000907E3" w:rsidP="00284A60" w:rsidR="000907E3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 xml:space="preserve">Predlagatelj – Dužnik 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C615D3">
        <w:t>17</w:t>
      </w:r>
      <w:r>
        <w:t>. ožujka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C615D3" w:rsidRPr="00C615D3">
        <w:rPr>
          <w:b/>
        </w:rPr>
        <w:t>KAMAL-R d.o.o. u likvidaciji, Otok, J.J.Štrosmajera 101, OIB: 32264346028, MBS: 030099122</w:t>
      </w:r>
      <w:r w:rsidR="00C615D3">
        <w:rPr>
          <w:b/>
        </w:rPr>
        <w:t xml:space="preserve">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B82713">
        <w:t xml:space="preserve">1. rujan 2015. g.  u Očevidniku redoslijeda osnova za plaćanje ima evidentirane neizvršene osnove za plaćanje u ukupnom iznosu od </w:t>
      </w:r>
      <w:r w:rsidR="00C615D3">
        <w:t>13.088,08</w:t>
      </w:r>
      <w:r w:rsidR="00B82713">
        <w:t xml:space="preserve"> kn u razdoblju duljem od </w:t>
      </w:r>
      <w:r w:rsidR="00C615D3">
        <w:t>271</w:t>
      </w:r>
      <w:r w:rsidR="00B82713">
        <w:t xml:space="preserve"> dan</w:t>
      </w:r>
      <w:r w:rsidR="00C615D3">
        <w:t>.</w:t>
      </w:r>
    </w:p>
    <w:p w:rsidRDefault="00B82713" w:rsidP="00B82713" w:rsidR="00B82713">
      <w:pPr>
        <w:ind w:firstLine="720"/>
        <w:jc w:val="both"/>
      </w:pPr>
    </w:p>
    <w:p w:rsidRDefault="000907E3" w:rsidP="000E6B63" w:rsidR="000907E3">
      <w:pPr>
        <w:ind w:firstLine="578" w:left="142"/>
        <w:jc w:val="both"/>
      </w:pPr>
      <w:r>
        <w:t xml:space="preserve">Podneskom od 25. travnja 2016. g. </w:t>
      </w:r>
      <w:proofErr w:type="spellStart"/>
      <w:r>
        <w:t>z.z</w:t>
      </w:r>
      <w:proofErr w:type="spellEnd"/>
      <w:r>
        <w:t>. dužnika dostavila je Izvješće o financijsko-gospodarskom stanju dužnika iz kojeg proizlazi da dužnik na dan 7. travanj 2016. g. nema raspoloživih sredstava na žiro računu a da je gubitak društva 64.093,42 kn</w:t>
      </w:r>
      <w:r w:rsidR="00AC5DDA">
        <w:t>.</w:t>
      </w:r>
      <w:r>
        <w:t xml:space="preserve"> Kratkoročne obveze društva za zajmove odnose se na zajam člana društva </w:t>
      </w:r>
      <w:proofErr w:type="spellStart"/>
      <w:r>
        <w:t>Voodoo</w:t>
      </w:r>
      <w:proofErr w:type="spellEnd"/>
      <w:r>
        <w:t xml:space="preserve"> Tomislav u ukupnom iznosu od 44.217,18 kn a obveze za neto plaću 54.166,14 kn te članarine za HGH 3.322,27 kn. Ujedno da su obveze prema dobavljačima ukupno 7.510,29 kn. </w:t>
      </w:r>
    </w:p>
    <w:p w:rsidRDefault="000907E3" w:rsidP="000E6B63" w:rsidR="000907E3">
      <w:pPr>
        <w:ind w:firstLine="578" w:left="142"/>
        <w:jc w:val="both"/>
      </w:pPr>
    </w:p>
    <w:p w:rsidRDefault="000907E3" w:rsidP="000E6B63" w:rsidR="000E6B63">
      <w:pPr>
        <w:ind w:firstLine="578" w:left="142"/>
        <w:jc w:val="both"/>
      </w:pPr>
      <w:r>
        <w:t xml:space="preserve">Iz </w:t>
      </w:r>
      <w:proofErr w:type="spellStart"/>
      <w:r>
        <w:t>prokaznog</w:t>
      </w:r>
      <w:proofErr w:type="spellEnd"/>
      <w:r>
        <w:t xml:space="preserve"> popisa imovine dužnika od 16. svibnja 2016. g. (str. 19-27) proizlazi da dužnik nema imovine iz koje bi se mogli namiriti troškovi kako prethodnog tako eventualno otvorenog stečajnog postupka osim na listu B Pokretnine i to oruđa za rad alat za obradu drva u vrijednosti 2.530,00 kn, ručni stroj za lijepljenje iz 2008. g. 16.213,80 kn te uređaj za glodanje 2.616,18 kn. </w:t>
      </w:r>
      <w:r w:rsidR="00AC5DDA">
        <w:t xml:space="preserve"> 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C615D3">
        <w:t>622/16</w:t>
      </w:r>
      <w:r w:rsidR="00B82713">
        <w:t xml:space="preserve"> od </w:t>
      </w:r>
      <w:r w:rsidR="00C615D3">
        <w:t>10</w:t>
      </w:r>
      <w:r w:rsidR="00B82713">
        <w:t>. lipnja</w:t>
      </w:r>
      <w:r>
        <w:t xml:space="preserve"> 2016. g. sud je pozvao osobe koje imaju pravni interes za provedbom stečajnog postupka nad dužnikom da se u roku od 15 dana od dana objave rješenja na e-oglasnoj ploči ovoga suda solidarno uplate na sudski depozit </w:t>
      </w:r>
      <w:r w:rsidR="00DC573E">
        <w:t>1</w:t>
      </w:r>
      <w:r w:rsidR="00B82713">
        <w:t>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C615D3">
        <w:t>13</w:t>
      </w:r>
      <w:r w:rsidR="00B82713">
        <w:t>. lipnja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dužnika od </w:t>
      </w:r>
      <w:r w:rsidR="00284A60">
        <w:t>1</w:t>
      </w:r>
      <w:r w:rsidR="00BC4B5E">
        <w:t xml:space="preserve">7.3.2016. g., </w:t>
      </w:r>
      <w:r w:rsidR="00284A60">
        <w:t xml:space="preserve">izvadak iz sudskog registra za dužnika, Izvješće o financijsko-gospodarskom stanju dužnika od 25.4.2016. g., </w:t>
      </w:r>
      <w:proofErr w:type="spellStart"/>
      <w:r w:rsidR="00284A60">
        <w:t>prokazni</w:t>
      </w:r>
      <w:proofErr w:type="spellEnd"/>
      <w:r w:rsidR="00284A60">
        <w:t xml:space="preserve"> popis imovine od 16.5.2016. g. ovjerovljen kod javnog bilježnika Marijan </w:t>
      </w:r>
      <w:proofErr w:type="spellStart"/>
      <w:r w:rsidR="00284A60">
        <w:t>Mendeš</w:t>
      </w:r>
      <w:proofErr w:type="spellEnd"/>
      <w:r w:rsidR="00284A60">
        <w:t xml:space="preserve"> iz Vinkovaca OV-4068/16</w:t>
      </w:r>
      <w:r w:rsidR="008103DC">
        <w:t xml:space="preserve"> 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 xml:space="preserve">sud je utvrdio da su ispunjene pretpostavke za otvaranje stečajnog postupka nad </w:t>
      </w:r>
      <w:r>
        <w:lastRenderedPageBreak/>
        <w:t>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897182" w:rsidP="002954B4" w:rsidR="00897182">
      <w:pPr>
        <w:ind w:firstLine="720"/>
        <w:jc w:val="both"/>
      </w:pPr>
    </w:p>
    <w:p w:rsidRDefault="00BC4B5E" w:rsidP="002954B4" w:rsidR="00BC4B5E">
      <w:pPr>
        <w:ind w:firstLine="720"/>
        <w:jc w:val="both"/>
      </w:pPr>
    </w:p>
    <w:p w:rsidRDefault="00BC4B5E" w:rsidP="002954B4" w:rsidR="00BC4B5E">
      <w:pPr>
        <w:ind w:firstLine="720"/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284A60">
        <w:t>8. rujna</w:t>
      </w:r>
      <w:r>
        <w:t xml:space="preserve"> 2016. g.</w:t>
      </w:r>
    </w:p>
    <w:p w:rsidRDefault="00820A1A" w:rsidP="00820A1A" w:rsidR="00820A1A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820A1A" w:rsidR="000907E3" w:rsidRPr="000907E3">
      <w:pPr>
        <w:jc w:val="both"/>
      </w:pPr>
      <w:r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r w:rsidR="000907E3" w:rsidRPr="000907E3">
        <w:t>Boja Stanković dipl. ing. iz Osijeka, Ilirska 48</w:t>
      </w:r>
    </w:p>
    <w:p w:rsidRDefault="00BC4B5E" w:rsidP="00820A1A" w:rsidR="00820A1A">
      <w:pPr>
        <w:jc w:val="both"/>
      </w:pPr>
      <w:r w:rsidRPr="00C615D3">
        <w:t>2</w:t>
      </w:r>
      <w:r w:rsidR="00820A1A" w:rsidRPr="00C615D3">
        <w:t xml:space="preserve">. ŽDO </w:t>
      </w:r>
      <w:r w:rsidR="00C615D3">
        <w:t>Vukovar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820A1A" w:rsidR="00820A1A" w:rsidRPr="00C615D3">
      <w:pPr>
        <w:jc w:val="both"/>
      </w:pPr>
      <w:r>
        <w:t>4</w:t>
      </w:r>
      <w:r w:rsidR="00820A1A" w:rsidRPr="00C615D3">
        <w:t>. dužnik</w:t>
      </w:r>
    </w:p>
    <w:p w:rsidRDefault="00284A60" w:rsidP="00DC573E" w:rsidR="00820A1A">
      <w:pPr>
        <w:tabs>
          <w:tab w:pos="4950" w:val="left"/>
          <w:tab w:pos="5565" w:val="left"/>
        </w:tabs>
        <w:jc w:val="both"/>
      </w:pPr>
      <w:r>
        <w:t>5</w:t>
      </w:r>
      <w:r w:rsidR="00820A1A">
        <w:t xml:space="preserve">. </w:t>
      </w:r>
      <w:proofErr w:type="spellStart"/>
      <w:r w:rsidR="00820A1A">
        <w:t>z.z</w:t>
      </w:r>
      <w:proofErr w:type="spellEnd"/>
      <w:r w:rsidR="00820A1A">
        <w:t xml:space="preserve">. dužnika </w:t>
      </w:r>
      <w:r w:rsidR="00C615D3" w:rsidRPr="00C615D3">
        <w:t xml:space="preserve">Snježana </w:t>
      </w:r>
      <w:proofErr w:type="spellStart"/>
      <w:r w:rsidR="00C615D3" w:rsidRPr="00C615D3">
        <w:t>Voodoo</w:t>
      </w:r>
      <w:proofErr w:type="spellEnd"/>
      <w:r w:rsidR="00C615D3" w:rsidRPr="00C615D3">
        <w:t>, Otok, Josipa Juraja Strossmayera 101</w:t>
      </w:r>
      <w:r w:rsidR="00BC4B5E">
        <w:t>5</w:t>
      </w:r>
      <w:r w:rsidR="00820A1A">
        <w:t>. e-</w:t>
      </w:r>
      <w:proofErr w:type="spellStart"/>
      <w:r w:rsidR="00820A1A">
        <w:t>ogl</w:t>
      </w:r>
      <w:proofErr w:type="spellEnd"/>
      <w:r w:rsidR="00820A1A">
        <w:t>. pl.</w:t>
      </w:r>
      <w:r w:rsidR="002954B4">
        <w:t xml:space="preserve"> </w:t>
      </w:r>
      <w:r w:rsidR="00DC573E">
        <w:tab/>
      </w:r>
    </w:p>
    <w:p w:rsidRDefault="000E6B63" w:rsidP="000E6B63" w:rsidR="000E6B63">
      <w:pPr>
        <w:tabs>
          <w:tab w:pos="4950" w:val="left"/>
        </w:tabs>
        <w:jc w:val="both"/>
      </w:pPr>
    </w:p>
    <w:p w:rsidRDefault="000E6B63" w:rsidP="000E6B63" w:rsidR="000E6B63">
      <w:pPr>
        <w:tabs>
          <w:tab w:pos="4950" w:val="left"/>
        </w:tabs>
        <w:jc w:val="both"/>
      </w:pPr>
      <w:r>
        <w:t>____________________________</w:t>
      </w:r>
    </w:p>
    <w:p w:rsidRDefault="00820A1A" w:rsidP="00820A1A" w:rsidR="00820A1A" w:rsidRPr="000E6B63">
      <w:pPr>
        <w:jc w:val="both"/>
        <w:rPr>
          <w:b/>
        </w:rPr>
      </w:pPr>
      <w:r w:rsidRPr="000E6B63">
        <w:rPr>
          <w:b/>
        </w:rPr>
        <w:t xml:space="preserve">    Nakon pravomoćnosti</w:t>
      </w:r>
    </w:p>
    <w:p w:rsidRDefault="00BC4B5E" w:rsidP="00820A1A" w:rsidR="00820A1A">
      <w:pPr>
        <w:jc w:val="both"/>
      </w:pPr>
      <w:r>
        <w:t>6</w:t>
      </w:r>
      <w:r w:rsidR="00820A1A">
        <w:t>. registar suda - ovdje</w:t>
      </w:r>
    </w:p>
    <w:p w:rsidRDefault="00BC4B5E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C615D3">
        <w:t>31.9.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331671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r>
        <w:t>STEČAJNA SUTKINJA</w:t>
      </w:r>
    </w:p>
    <w:p w:rsidRDefault="00331671" w:rsidP="00331671" w:rsidR="00A27BAA" w:rsidRPr="00EF33B5">
      <w:pPr>
        <w:ind w:firstLine="720" w:left="4320"/>
        <w:jc w:val="both"/>
      </w:pPr>
      <w:r>
        <w:t xml:space="preserve">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BC4B5E" w:rsidR="00A27BAA" w:rsidRPr="00EF33B5">
      <w:pPr>
        <w:ind w:firstLine="720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E34" w:rsidR="00DA4E34">
      <w:r>
        <w:separator/>
      </w:r>
    </w:p>
  </w:endnote>
  <w:endnote w:id="0" w:type="continuationSeparator">
    <w:p w:rsidRDefault="00DA4E34" w:rsidR="00DA4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E34" w:rsidR="00DA4E34">
      <w:r>
        <w:separator/>
      </w:r>
    </w:p>
  </w:footnote>
  <w:footnote w:id="0" w:type="continuationSeparator">
    <w:p w:rsidRDefault="00DA4E34" w:rsidR="00DA4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218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15D3" w:rsidP="00C615D3" w:rsidR="00C615D3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622/16-7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92183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E4A93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A4E34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21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2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21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2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KAMAL-R d.o.o. za proizvodnju, trgovinu i usluge u likvidaciji</izvorni_sadrzaj>
    <derivirana_varijabla naziv="DomainObject.Predmet.ProtustrankaFormated_1">  KAMAL-R d.o.o. za proizvodnju, trgovinu i usluge u likvidaciji</derivirana_varijabla>
  </DomainObject.Predmet.ProtustrankaFormated>
  <DomainObject.Predmet.ProtustrankaFormatedOIB>
    <izvorni_sadrzaj>  KAMAL-R d.o.o. za proizvodnju, trgovinu i usluge u likvidaciji, OIB 32264346028</izvorni_sadrzaj>
    <derivirana_varijabla naziv="DomainObject.Predmet.ProtustrankaFormatedOIB_1">  KAMAL-R d.o.o. za proizvodnju, trgovinu i usluge u likvidaciji, OIB 32264346028</derivirana_varijabla>
  </DomainObject.Predmet.ProtustrankaFormatedOIB>
  <DomainObject.Predmet.ProtustrankaFormatedWithAdress>
    <izvorni_sadrzaj> KAMAL-R d.o.o. za proizvodnju, trgovinu i usluge u likvidaciji, J.J.Štrosmajera 101, 32252 Otok</izvorni_sadrzaj>
    <derivirana_varijabla naziv="DomainObject.Predmet.ProtustrankaFormatedWithAdress_1"> KAMAL-R d.o.o. za proizvodnju, trgovinu i usluge u likvidaciji, J.J.Štrosmajera 101, 32252 Otok</derivirana_varijabla>
  </DomainObject.Predmet.ProtustrankaFormatedWithAdress>
  <DomainObject.Predmet.ProtustrankaFormatedWithAdressOIB>
    <izvorni_sadrzaj> KAMAL-R d.o.o. za proizvodnju, trgovinu i usluge u likvidaciji, OIB 32264346028, J.J.Štrosmajera 101, 32252 Otok</izvorni_sadrzaj>
    <derivirana_varijabla naziv="DomainObject.Predmet.ProtustrankaFormatedWithAdressOIB_1"> KAMAL-R d.o.o. za proizvodnju, trgovinu i usluge u likvidaciji, OIB 32264346028, J.J.Štrosmajera 101, 32252 Otok</derivirana_varijabla>
  </DomainObject.Predmet.ProtustrankaFormatedWithAdressOIB>
  <DomainObject.Predmet.ProtustrankaWithAdress>
    <izvorni_sadrzaj>KAMAL-R d.o.o. za proizvodnju, trgovinu i usluge u likvidaciji J.J.Štrosmajera 101, 32252 Otok</izvorni_sadrzaj>
    <derivirana_varijabla naziv="DomainObject.Predmet.ProtustrankaWithAdress_1">KAMAL-R d.o.o. za proizvodnju, trgovinu i usluge u likvidaciji J.J.Štrosmajera 101, 32252 Otok</derivirana_varijabla>
  </DomainObject.Predmet.ProtustrankaWithAdress>
  <DomainObject.Predmet.ProtustrankaWithAdressOIB>
    <izvorni_sadrzaj>KAMAL-R d.o.o. za proizvodnju, trgovinu i usluge u likvidaciji, OIB 32264346028, J.J.Štrosmajera 101, 32252 Otok</izvorni_sadrzaj>
    <derivirana_varijabla naziv="DomainObject.Predmet.ProtustrankaWithAdressOIB_1">KAMAL-R d.o.o. za proizvodnju, trgovinu i usluge u likvidaciji, OIB 32264346028, J.J.Štrosmajera 101, 32252 Otok</derivirana_varijabla>
  </DomainObject.Predmet.ProtustrankaWithAdressOIB>
  <DomainObject.Predmet.ProtustrankaNazivFormated>
    <izvorni_sadrzaj>KAMAL-R d.o.o. za proizvodnju, trgovinu i usluge u likvidaciji</izvorni_sadrzaj>
    <derivirana_varijabla naziv="DomainObject.Predmet.ProtustrankaNazivFormated_1">KAMAL-R d.o.o. za proizvodnju, trgovinu i usluge u likvidaciji</derivirana_varijabla>
  </DomainObject.Predmet.ProtustrankaNazivFormated>
  <DomainObject.Predmet.ProtustrankaNazivFormatedOIB>
    <izvorni_sadrzaj>KAMAL-R d.o.o. za proizvodnju, trgovinu i usluge u likvidaciji, OIB 32264346028</izvorni_sadrzaj>
    <derivirana_varijabla naziv="DomainObject.Predmet.ProtustrankaNazivFormatedOIB_1">KAMAL-R d.o.o. za proizvodnju, trgovinu i usluge u likvidaciji, OIB 32264346028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KAMAL-R d.o.o. za proizvodnju, trgovinu i usluge u likvidaciji</item>
    </izvorni_sadrzaj>
    <derivirana_varijabla naziv="DomainObject.Predmet.ProtuStrankaListFormated_1">
      <item>KAMAL-R d.o.o. za proizvodnju, trgovinu i usluge u likvidaciji</item>
    </derivirana_varijabla>
  </DomainObject.Predmet.ProtuStrankaListFormated>
  <DomainObject.Predmet.ProtuStrankaListFormatedOIB>
    <izvorni_sadrzaj>
      <item>KAMAL-R d.o.o. za proizvodnju, trgovinu i usluge u likvidaciji, OIB 32264346028</item>
    </izvorni_sadrzaj>
    <derivirana_varijabla naziv="DomainObject.Predmet.ProtuStrankaListFormatedOIB_1">
      <item>KAMAL-R d.o.o. za proizvodnju, trgovinu i usluge u likvidaciji, OIB 32264346028</item>
    </derivirana_varijabla>
  </DomainObject.Predmet.ProtuStrankaListFormatedOIB>
  <DomainObject.Predmet.ProtuStrankaListFormatedWithAdress>
    <izvorni_sadrzaj>
      <item>KAMAL-R d.o.o. za proizvodnju, trgovinu i usluge u likvidaciji, J.J.Štrosmajera 101, 32252 Otok</item>
    </izvorni_sadrzaj>
    <derivirana_varijabla naziv="DomainObject.Predmet.ProtuStrankaListFormatedWithAdress_1">
      <item>KAMAL-R d.o.o. za proizvodnju, trgovinu i usluge u likvidaciji, J.J.Štrosmajera 101, 32252 Otok</item>
    </derivirana_varijabla>
  </DomainObject.Predmet.ProtuStrankaListFormatedWithAdress>
  <DomainObject.Predmet.ProtuStrankaListFormatedWithAdressOIB>
    <izvorni_sadrzaj>
      <item>KAMAL-R d.o.o. za proizvodnju, trgovinu i usluge u likvidaciji, OIB 32264346028, J.J.Štrosmajera 101, 32252 Otok</item>
    </izvorni_sadrzaj>
    <derivirana_varijabla naziv="DomainObject.Predmet.ProtuStrankaListFormatedWithAdressOIB_1">
      <item>KAMAL-R d.o.o. za proizvodnju, trgovinu i usluge u likvidaciji, OIB 32264346028, J.J.Štrosmajera 101, 32252 Otok</item>
    </derivirana_varijabla>
  </DomainObject.Predmet.ProtuStrankaListFormatedWithAdressOIB>
  <DomainObject.Predmet.ProtuStrankaListNazivFormated>
    <izvorni_sadrzaj>
      <item>KAMAL-R d.o.o. za proizvodnju, trgovinu i usluge u likvidaciji</item>
    </izvorni_sadrzaj>
    <derivirana_varijabla naziv="DomainObject.Predmet.ProtuStrankaListNazivFormated_1">
      <item>KAMAL-R d.o.o. za proizvodnju, trgovinu i usluge u likvidaciji</item>
    </derivirana_varijabla>
  </DomainObject.Predmet.ProtuStrankaListNazivFormated>
  <DomainObject.Predmet.ProtuStrankaListNazivFormatedOIB>
    <izvorni_sadrzaj>
      <item>KAMAL-R d.o.o. za proizvodnju, trgovinu i usluge u likvidaciji, OIB 32264346028</item>
    </izvorni_sadrzaj>
    <derivirana_varijabla naziv="DomainObject.Predmet.ProtuStrankaListNazivFormatedOIB_1">
      <item>KAMAL-R d.o.o. za proizvodnju, trgovinu i usluge u likvidaciji, OIB 32264346028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KAMAL-R d.o.o. za proizvodnju, trgovinu i usluge u likvidaciji</izvorni_sadrzaj>
    <derivirana_varijabla naziv="DomainObject.Predmet.ProtustrankaIDrugi_1">KAMAL-R d.o.o. za proizvodnju, trgovinu i usluge u likvidaciji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KAMAL-R d.o.o. za proizvodnju, trgovinu i usluge u likvidaciji, OIB 32264346028, J.J.Štrosmajera 101, 32252 Otok</izvorni_sadrzaj>
    <derivirana_varijabla naziv="DomainObject.Predmet.ProtustrankaIDrugiAdressOIB_1">KAMAL-R d.o.o. za proizvodnju, trgovinu i usluge u likvidaciji, OIB 32264346028, J.J.Štrosmajera 101,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KAMAL-R d.o.o. za proizvodnju, trgovinu i usluge u likvidaciji</item>
    </izvorni_sadrzaj>
    <derivirana_varijabla naziv="DomainObject.Predmet.SudioniciListNaziv_1">
      <item>FINA RC OSIJEK</item>
      <item>KAMAL-R d.o.o. za proizvodnju, trgovinu i usluge u likvidaciji</item>
    </derivirana_varijabla>
  </DomainObject.Predmet.SudioniciListNaziv>
  <DomainObject.Predmet.SudioniciListAdressOIB>
    <izvorni_sadrzaj>
      <item>FINA RC OSIJEK, OIB 85821130368, L. JEGERA 3,31000 Osijek</item>
      <item>KAMAL-R d.o.o. za proizvodnju, trgovinu i usluge u likvidaciji, OIB 32264346028, J.J.Štrosmajera 101,32252 Otok</item>
    </izvorni_sadrzaj>
    <derivirana_varijabla naziv="DomainObject.Predmet.SudioniciListAdressOIB_1">
      <item>FINA RC OSIJEK, OIB 85821130368, L. JEGERA 3,31000 Osijek</item>
      <item>KAMAL-R d.o.o. za proizvodnju, trgovinu i usluge u likvidaciji, OIB 32264346028, J.J.Štrosmajera 101,32252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32264346028</item>
    </izvorni_sadrzaj>
    <derivirana_varijabla naziv="DomainObject.Predmet.SudioniciListNazivOIB_1">
      <item>, OIB 85821130368</item>
      <item>, OIB 32264346028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F65E0D-2E85-40E5-B485-FF2128F0F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842</properties:Words>
  <properties:Characters>4606</properties:Characters>
  <properties:Lines>177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2016-09-08T11:06:00Z</dcterms:created>
  <dc:creator>dsekulic</dc:creator>
  <cp:lastModifiedBy>Danijela Sekulić</cp:lastModifiedBy>
  <cp:lastPrinted>2016-09-08T11:03:00Z</cp:lastPrinted>
  <dcterms:modified xmlns:xsi="http://www.w3.org/2001/XMLSchema-instance" xsi:type="dcterms:W3CDTF">2016-09-08T11:07:00Z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