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9fb1" w14:paraId="4109fb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673E2">
        <w:t>40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6673E2">
        <w:t>2</w:t>
      </w:r>
      <w:r w:rsidR="00814557" w:rsidRPr="006F1FF1">
        <w:t xml:space="preserve">. </w:t>
      </w:r>
      <w:r w:rsidR="006673E2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D825FD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D825FD">
        <w:t>, suvlasnički d</w:t>
      </w:r>
      <w:r w:rsidR="00E62D47">
        <w:t>io 8/1000, etažno vlasništvo E-5</w:t>
      </w:r>
      <w:r w:rsidR="00D825FD">
        <w:t>4</w:t>
      </w:r>
      <w:r w:rsidR="006673E2">
        <w:t>,</w:t>
      </w:r>
      <w:r w:rsidR="00D825FD" w:rsidRPr="00D825FD">
        <w:t xml:space="preserve"> Stan, S 1B.5.2 na  5. Katu koji se sastoji od dnevnog boravka, blagavaone, dvije sobe, kuhinje, ulaza s predsobljem, kupaonice, ukupne netto korisne površine 62,61 m2, s pripatkom: </w:t>
      </w:r>
      <w:r w:rsidR="006673E2">
        <w:t>loggiom</w:t>
      </w:r>
      <w:r w:rsidR="00D825FD" w:rsidRPr="00D825FD">
        <w:t xml:space="preserve"> netto korisne površine 5,06 m2 u elaboratu etažiranja- diobe označen sivom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6673E2">
        <w:t>2</w:t>
      </w:r>
      <w:r w:rsidR="00814557" w:rsidRPr="006F1FF1">
        <w:t xml:space="preserve">. </w:t>
      </w:r>
      <w:r w:rsidR="006673E2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05296B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05296B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5296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673E2">
      <w:t>40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5296B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673E2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25FD"/>
    <w:rsid w:val="00D843C9"/>
    <w:rsid w:val="00D946F9"/>
    <w:rsid w:val="00DA1ADF"/>
    <w:rsid w:val="00DA1B78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2D47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St-5/2018-39</izvorni_sadrzaj>
    <derivirana_varijabla naziv="DomainObject.PredzadnjaOdlukaIzPredmeta.Oznaka_1">St-5/2018-39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98D43-A264-4DF1-BBCB-299BDFD7F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2526</properties:Characters>
  <properties:Lines>78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2018-10-23T12:29:00Z</dcterms:created>
  <dc:creator>Srđan Gavranić</dc:creator>
  <cp:lastModifiedBy>Ante Rubelj</cp:lastModifiedBy>
  <cp:lastPrinted>2018-11-05T09:24:00Z</cp:lastPrinted>
  <dcterms:modified xmlns:xsi="http://www.w3.org/2001/XMLSchema-instance" xsi:type="dcterms:W3CDTF">2018-11-05T09:30:00Z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E-54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