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9bd3" w14:paraId="0cf9bd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41EB" w:rsidP="008341EB" w:rsidR="008341EB" w:rsidRPr="008341EB">
      <w:pPr>
        <w:spacing w:after="0"/>
        <w:ind w:firstLine="3544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                                   5. St-268/2017-4</w:t>
      </w:r>
    </w:p>
    <w:p w:rsidRDefault="008341EB" w:rsidP="008341EB" w:rsidR="008341EB" w:rsidRPr="008341EB">
      <w:pPr>
        <w:spacing w:after="0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rPr>
          <w:rFonts w:cs="Times New Roman" w:eastAsia="Times New Roman"/>
        </w:rPr>
      </w:pPr>
      <w:bookmarkStart w:name="_GoBack" w:id="0"/>
      <w:bookmarkEnd w:id="0"/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</w:rPr>
      </w:pPr>
      <w:r w:rsidRPr="008341EB">
        <w:rPr>
          <w:rFonts w:cs="Times New Roman" w:eastAsia="Times New Roman"/>
        </w:rPr>
        <w:t>R E P U B L I K A   H R V A T S K A</w:t>
      </w:r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</w:rPr>
      </w:pPr>
      <w:r w:rsidRPr="008341EB">
        <w:rPr>
          <w:rFonts w:cs="Times New Roman" w:eastAsia="Times New Roman"/>
        </w:rPr>
        <w:t>R J E Š E NJ E</w:t>
      </w:r>
    </w:p>
    <w:p w:rsidRDefault="008341EB" w:rsidP="008341EB" w:rsidR="008341EB" w:rsidRPr="008341EB">
      <w:pPr>
        <w:spacing w:after="0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Calibri"/>
        </w:rPr>
      </w:pPr>
      <w:r w:rsidRPr="008341EB">
        <w:rPr>
          <w:rFonts w:cs="Times New Roman" w:eastAsia="Calibri"/>
        </w:rPr>
        <w:t xml:space="preserve">TRGOVAČKI SUD U BJELOVARU, po sucu pojedincu Mariji Petrina Kubica, povodom prijedloga dužnika HIDROKULTURA d.o.o. za proizvodnju,  trgovinu i usluge, Slatina, Mlinska 2, OIB: 47560815542, MBS: 010100104, za otvaranje </w:t>
      </w:r>
      <w:proofErr w:type="spellStart"/>
      <w:r w:rsidRPr="008341EB">
        <w:rPr>
          <w:rFonts w:cs="Times New Roman" w:eastAsia="Calibri"/>
        </w:rPr>
        <w:t>predstečajnoga</w:t>
      </w:r>
      <w:proofErr w:type="spellEnd"/>
      <w:r w:rsidRPr="008341EB">
        <w:rPr>
          <w:rFonts w:cs="Times New Roman" w:eastAsia="Calibri"/>
        </w:rPr>
        <w:t xml:space="preserve"> postupka, 9. svibnja 2017.</w:t>
      </w:r>
    </w:p>
    <w:p w:rsidRDefault="008341EB" w:rsidP="008341EB" w:rsidR="008341EB" w:rsidRPr="008341EB">
      <w:pPr>
        <w:spacing w:after="0"/>
        <w:rPr>
          <w:rFonts w:cs="Times New Roman" w:eastAsia="Calibri"/>
        </w:rPr>
      </w:pPr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</w:rPr>
      </w:pPr>
      <w:r w:rsidRPr="008341EB">
        <w:rPr>
          <w:rFonts w:cs="Times New Roman" w:eastAsia="Times New Roman"/>
        </w:rPr>
        <w:t>r i j e š i o  j e</w:t>
      </w:r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  <w:b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Calibri"/>
        </w:rPr>
      </w:pPr>
      <w:r w:rsidRPr="008341EB">
        <w:rPr>
          <w:rFonts w:cs="Times New Roman" w:eastAsia="Times New Roman"/>
        </w:rPr>
        <w:t xml:space="preserve">I. Otvara se </w:t>
      </w:r>
      <w:proofErr w:type="spellStart"/>
      <w:r w:rsidRPr="008341EB">
        <w:rPr>
          <w:rFonts w:cs="Times New Roman" w:eastAsia="Times New Roman"/>
        </w:rPr>
        <w:t>predstečajni</w:t>
      </w:r>
      <w:proofErr w:type="spellEnd"/>
      <w:r w:rsidRPr="008341EB">
        <w:rPr>
          <w:rFonts w:cs="Times New Roman" w:eastAsia="Times New Roman"/>
        </w:rPr>
        <w:t xml:space="preserve"> postupak nad dužnikom </w:t>
      </w:r>
      <w:r w:rsidRPr="008341EB">
        <w:rPr>
          <w:rFonts w:cs="Times New Roman" w:eastAsia="Calibri"/>
        </w:rPr>
        <w:t>HIDROKULTURA d.o.o. za proizvodnju, trgovinu i usluge, Slatina, Mlinska 2, OIB: 47560815542, MBS: 010100104.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Calibri"/>
        </w:rPr>
      </w:pPr>
      <w:r w:rsidRPr="008341EB">
        <w:rPr>
          <w:rFonts w:cs="Times New Roman" w:eastAsia="Times New Roman"/>
        </w:rPr>
        <w:t xml:space="preserve">II. Za povjerenika </w:t>
      </w:r>
      <w:proofErr w:type="spellStart"/>
      <w:r w:rsidRPr="008341EB">
        <w:rPr>
          <w:rFonts w:cs="Times New Roman" w:eastAsia="Times New Roman"/>
        </w:rPr>
        <w:t>predstečajne</w:t>
      </w:r>
      <w:proofErr w:type="spellEnd"/>
      <w:r w:rsidRPr="008341EB">
        <w:rPr>
          <w:rFonts w:cs="Times New Roman" w:eastAsia="Times New Roman"/>
        </w:rPr>
        <w:t xml:space="preserve"> nagodbe imenuje se VANDA KOVAČEVIĆ GELENČER, </w:t>
      </w:r>
      <w:r w:rsidRPr="008341EB">
        <w:rPr>
          <w:rFonts w:cs="Times New Roman" w:eastAsia="Calibri"/>
          <w:noProof/>
        </w:rPr>
        <w:t xml:space="preserve">dipl. ekonomist iz Virovitice, A. Mihanovića 1/3, </w:t>
      </w:r>
      <w:r w:rsidRPr="008341EB">
        <w:rPr>
          <w:rFonts w:cs="Times New Roman" w:eastAsia="Calibri"/>
        </w:rPr>
        <w:t>OIB:48951193011.</w:t>
      </w:r>
    </w:p>
    <w:p w:rsidRDefault="008341EB" w:rsidP="008341EB" w:rsidR="008341EB" w:rsidRPr="008341EB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III. Pozivaju se vjerovnici dužnika HIDROKULTURA </w:t>
      </w:r>
      <w:r w:rsidRPr="008341EB">
        <w:rPr>
          <w:rFonts w:cs="Times New Roman" w:eastAsia="Calibri"/>
        </w:rPr>
        <w:t xml:space="preserve">d.o.o. za proizvodnju, trgovinu i usluge, Slatina, </w:t>
      </w:r>
      <w:r w:rsidRPr="008341EB">
        <w:rPr>
          <w:rFonts w:cs="Times New Roman" w:eastAsia="Times New Roman"/>
        </w:rPr>
        <w:t>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8341EB" w:rsidP="008341EB" w:rsidR="008341EB" w:rsidRPr="008341EB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8341EB">
        <w:rPr>
          <w:rFonts w:cs="Times New Roman" w:eastAsia="Times New Roman"/>
        </w:rPr>
        <w:t>predstečajnog</w:t>
      </w:r>
      <w:proofErr w:type="spellEnd"/>
      <w:r w:rsidRPr="008341EB">
        <w:rPr>
          <w:rFonts w:cs="Times New Roman" w:eastAsia="Times New Roman"/>
        </w:rPr>
        <w:t xml:space="preserve"> postupka, vjerovnici nisu dužni podnositi prijavu tražbine.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IV. Pozivaju se </w:t>
      </w:r>
      <w:proofErr w:type="spellStart"/>
      <w:r w:rsidRPr="008341EB">
        <w:rPr>
          <w:rFonts w:cs="Times New Roman" w:eastAsia="Times New Roman"/>
        </w:rPr>
        <w:t>razlučni</w:t>
      </w:r>
      <w:proofErr w:type="spellEnd"/>
      <w:r w:rsidRPr="008341EB">
        <w:rPr>
          <w:rFonts w:cs="Times New Roman" w:eastAsia="Times New Roman"/>
        </w:rPr>
        <w:t xml:space="preserve"> i izlučni vjerovnici, u roku iz prethodne točke, prijaviti svoja </w:t>
      </w:r>
      <w:proofErr w:type="spellStart"/>
      <w:r w:rsidRPr="008341EB">
        <w:rPr>
          <w:rFonts w:cs="Times New Roman" w:eastAsia="Times New Roman"/>
        </w:rPr>
        <w:t>razlučna</w:t>
      </w:r>
      <w:proofErr w:type="spellEnd"/>
      <w:r w:rsidRPr="008341EB">
        <w:rPr>
          <w:rFonts w:cs="Times New Roman" w:eastAsia="Times New Roman"/>
        </w:rPr>
        <w:t xml:space="preserve"> ili izlučna prava.</w:t>
      </w:r>
    </w:p>
    <w:p w:rsidRDefault="008341EB" w:rsidP="008341EB" w:rsidR="008341EB" w:rsidRPr="008341EB">
      <w:pPr>
        <w:spacing w:after="0"/>
        <w:ind w:firstLine="851"/>
        <w:contextualSpacing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V. Poziva se dužnik i povjerenik </w:t>
      </w:r>
      <w:proofErr w:type="spellStart"/>
      <w:r w:rsidRPr="008341EB">
        <w:rPr>
          <w:rFonts w:cs="Times New Roman" w:eastAsia="Times New Roman"/>
        </w:rPr>
        <w:t>predstečajne</w:t>
      </w:r>
      <w:proofErr w:type="spellEnd"/>
      <w:r w:rsidRPr="008341EB">
        <w:rPr>
          <w:rFonts w:cs="Times New Roman" w:eastAsia="Times New Roman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8341EB" w:rsidP="008341EB" w:rsidR="008341EB" w:rsidRPr="008341EB">
      <w:pPr>
        <w:spacing w:after="0"/>
        <w:ind w:firstLine="851"/>
        <w:contextualSpacing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>VI. Pozivaju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8341EB" w:rsidP="008341EB" w:rsidR="008341EB" w:rsidRPr="008341EB">
      <w:pPr>
        <w:spacing w:after="0"/>
        <w:ind w:firstLine="851"/>
        <w:contextualSpacing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>VII. Poziva se dužnik vjerovnicima i povjereniku omogućiti uvid u isprave iz kojih proizlaze tražbine navedene u popisu imovine i obveza.</w:t>
      </w:r>
    </w:p>
    <w:p w:rsidRDefault="008341EB" w:rsidP="008341EB" w:rsidR="008341EB" w:rsidRPr="008341EB">
      <w:pPr>
        <w:spacing w:after="0"/>
        <w:ind w:firstLine="851"/>
        <w:contextualSpacing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lastRenderedPageBreak/>
        <w:t>VIII. Pozivaju se dužnikovi dužnici svoje dospjele obveze bez odgode ispunjavati  dužniku.</w:t>
      </w:r>
    </w:p>
    <w:p w:rsidRDefault="008341EB" w:rsidP="008341EB" w:rsidR="008341EB" w:rsidRPr="008341EB">
      <w:pPr>
        <w:spacing w:after="0"/>
        <w:ind w:firstLine="851"/>
        <w:contextualSpacing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  <w:r w:rsidRPr="008341EB">
        <w:rPr>
          <w:rFonts w:cs="Times New Roman" w:eastAsia="Times New Roman"/>
        </w:rPr>
        <w:t xml:space="preserve">IX. Pozivaju se vjerovnici, dužnik i povjerenik pristupiti na ročište radi ispitivanja tražbina dana </w:t>
      </w:r>
      <w:r w:rsidRPr="008341EB">
        <w:rPr>
          <w:rFonts w:cs="Times New Roman" w:eastAsia="Times New Roman"/>
          <w:b/>
        </w:rPr>
        <w:t>11. srpnja</w:t>
      </w:r>
      <w:r w:rsidRPr="008341EB">
        <w:rPr>
          <w:rFonts w:cs="Times New Roman" w:eastAsia="Times New Roman"/>
        </w:rPr>
        <w:t xml:space="preserve"> </w:t>
      </w:r>
      <w:r w:rsidRPr="008341EB">
        <w:rPr>
          <w:rFonts w:cs="Times New Roman" w:eastAsia="Times New Roman"/>
          <w:b/>
        </w:rPr>
        <w:t xml:space="preserve">2017. u 9,30 sati u zgradi Trgovačkog suda u Bjelovaru, sudnica br. 1.   </w:t>
      </w:r>
    </w:p>
    <w:p w:rsidRDefault="008341EB" w:rsidP="008341EB" w:rsidR="008341EB" w:rsidRPr="008341EB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</w:p>
    <w:p w:rsidRDefault="008341EB" w:rsidP="008341EB" w:rsidR="008341EB" w:rsidRPr="008341EB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8341EB">
        <w:rPr>
          <w:rFonts w:cs="Times New Roman" w:eastAsia="Times New Roman"/>
          <w:lang w:eastAsia="hr-HR"/>
        </w:rPr>
        <w:t xml:space="preserve">X. Rješenje o otvaranju </w:t>
      </w:r>
      <w:proofErr w:type="spellStart"/>
      <w:r w:rsidRPr="008341EB">
        <w:rPr>
          <w:rFonts w:cs="Times New Roman" w:eastAsia="Times New Roman"/>
          <w:lang w:eastAsia="hr-HR"/>
        </w:rPr>
        <w:t>predstečajnog</w:t>
      </w:r>
      <w:proofErr w:type="spellEnd"/>
      <w:r w:rsidRPr="008341EB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8341EB" w:rsidP="008341EB" w:rsidR="008341EB" w:rsidRPr="008341EB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  <w:lang w:eastAsia="hr-HR"/>
        </w:rPr>
        <w:t xml:space="preserve">XI. Rješenje o otvaranju </w:t>
      </w:r>
      <w:proofErr w:type="spellStart"/>
      <w:r w:rsidRPr="008341EB">
        <w:rPr>
          <w:rFonts w:cs="Times New Roman" w:eastAsia="Times New Roman"/>
          <w:lang w:eastAsia="hr-HR"/>
        </w:rPr>
        <w:t>predstečajnog</w:t>
      </w:r>
      <w:proofErr w:type="spellEnd"/>
      <w:r w:rsidRPr="008341EB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XII. Nalaže se Općinskom sudu u Virovitici, Zemljišnoknjižni odjel Orahovica, upis ovog rješenja u z.k.ul.br. 4214 k.o. 320382, ORAHOVICA, čk.br. 1897 gospodarska zgrada-plastenik Vladimira Nazora sa 3035 m2, oranica-plastenik Vladimira Nazora sa 4308 m2 i dvorište Vladimira Nazora sa 22509 m2. 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</w:rPr>
      </w:pPr>
      <w:r w:rsidRPr="008341EB">
        <w:rPr>
          <w:rFonts w:cs="Times New Roman" w:eastAsia="Times New Roman"/>
        </w:rPr>
        <w:t>Obrazloženje</w:t>
      </w:r>
    </w:p>
    <w:p w:rsidRDefault="008341EB" w:rsidP="008341EB" w:rsidR="008341EB" w:rsidRPr="008341EB">
      <w:pPr>
        <w:spacing w:after="0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Dužnik kao predlagatelj podnio je ovom sudu temeljem odredbe članka 25. stavak 1. Stečajnog zakona („Narodne novine“ broj 71/2015, dalje: SZ) 27. travnja 2017. prijedlog za otvaranje </w:t>
      </w:r>
      <w:proofErr w:type="spellStart"/>
      <w:r w:rsidRPr="008341EB">
        <w:rPr>
          <w:rFonts w:cs="Times New Roman" w:eastAsia="Times New Roman"/>
        </w:rPr>
        <w:t>predstečajnog</w:t>
      </w:r>
      <w:proofErr w:type="spellEnd"/>
      <w:r w:rsidRPr="008341EB">
        <w:rPr>
          <w:rFonts w:cs="Times New Roman" w:eastAsia="Times New Roman"/>
        </w:rPr>
        <w:t xml:space="preserve"> postupka sa ispravama propisanim člankom 26. SZ-a i planom restrukturiranja koji sadržava podatke propisane člankom 27. stavak 1. toč.1. do 10. SZ-a.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8341EB">
        <w:rPr>
          <w:rFonts w:cs="Times New Roman" w:eastAsia="Times New Roman"/>
        </w:rPr>
        <w:t>predstečajnog</w:t>
      </w:r>
      <w:proofErr w:type="spellEnd"/>
      <w:r w:rsidRPr="008341EB">
        <w:rPr>
          <w:rFonts w:cs="Times New Roman" w:eastAsia="Times New Roman"/>
        </w:rPr>
        <w:t xml:space="preserve"> postupka, donijeti će rješenje o otvaranju </w:t>
      </w:r>
      <w:proofErr w:type="spellStart"/>
      <w:r w:rsidRPr="008341EB">
        <w:rPr>
          <w:rFonts w:cs="Times New Roman" w:eastAsia="Times New Roman"/>
        </w:rPr>
        <w:t>predstečajnog</w:t>
      </w:r>
      <w:proofErr w:type="spellEnd"/>
      <w:r w:rsidRPr="008341EB">
        <w:rPr>
          <w:rFonts w:cs="Times New Roman" w:eastAsia="Times New Roman"/>
        </w:rPr>
        <w:t xml:space="preserve"> postupka, a prema stavku 2. istog članka sud će rješenjem o otvaranju </w:t>
      </w:r>
      <w:proofErr w:type="spellStart"/>
      <w:r w:rsidRPr="008341EB">
        <w:rPr>
          <w:rFonts w:cs="Times New Roman" w:eastAsia="Times New Roman"/>
        </w:rPr>
        <w:t>predstečajnog</w:t>
      </w:r>
      <w:proofErr w:type="spellEnd"/>
      <w:r w:rsidRPr="008341EB">
        <w:rPr>
          <w:rFonts w:cs="Times New Roman" w:eastAsia="Times New Roman"/>
        </w:rPr>
        <w:t xml:space="preserve"> postupka imenovati povjerenika, ako imenovanje povjerenika smatra potrebnim.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Iz priložene potvrde FINE o blokadi računa i novčanih sredstava dužnika od 26. travnja 2017. (list 6) proizlazi da je na računima dužnika na dan izdavanja potvrde evidentirano 57 dana neprekidne blokade, a nepodmirene obveze na dan izdavanja potvrde iznose 25.934,00 kn. Stanje blokade računa dužnika na dan 26. travnja 2017. u iznosu od 25.934,00 kn proizlazi i iz očevidnika FINE o redoslijedu plaćanja sa obračunatom kamatom (list 7). 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Na temelju navedenih podataka o broju dana neprekidne blokade i stanju blokade računa dužnika sud ocjenjuje da dužnik svoje obveze neće moći ispuniti po dospijeću odnosno da kod dužnika postoji prijeteća nesposobnost za plaćanje, propisana čl.4. SZ-a, a što je pretpostavka za otvaranje </w:t>
      </w:r>
      <w:proofErr w:type="spellStart"/>
      <w:r w:rsidRPr="008341EB">
        <w:rPr>
          <w:rFonts w:cs="Times New Roman" w:eastAsia="Times New Roman"/>
        </w:rPr>
        <w:t>predstečajnog</w:t>
      </w:r>
      <w:proofErr w:type="spellEnd"/>
      <w:r w:rsidRPr="008341EB">
        <w:rPr>
          <w:rFonts w:cs="Times New Roman" w:eastAsia="Times New Roman"/>
        </w:rPr>
        <w:t xml:space="preserve"> postupka. Stoga je </w:t>
      </w:r>
      <w:proofErr w:type="spellStart"/>
      <w:r w:rsidRPr="008341EB">
        <w:rPr>
          <w:rFonts w:cs="Times New Roman" w:eastAsia="Times New Roman"/>
        </w:rPr>
        <w:t>predstečajni</w:t>
      </w:r>
      <w:proofErr w:type="spellEnd"/>
      <w:r w:rsidRPr="008341EB">
        <w:rPr>
          <w:rFonts w:cs="Times New Roman" w:eastAsia="Times New Roman"/>
        </w:rPr>
        <w:t xml:space="preserve"> postupak nad dužnikom otvoren.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r w:rsidRPr="008341EB">
        <w:rPr>
          <w:rFonts w:cs="Times New Roman" w:eastAsia="Times New Roman"/>
        </w:rPr>
        <w:t xml:space="preserve">Imajući u vidu visinu nepodmirenih obveza na dan 26. travnja 2017. u iznosu od 25.934,00 kn te činjenicu da dužnik ima u vlasništvu nekretnine, sud je smatrao potrebnim imenovati povjerenika. Povjerenik je imenovan metodom slučajnog odabira sa liste A </w:t>
      </w:r>
      <w:r w:rsidRPr="008341EB">
        <w:rPr>
          <w:rFonts w:cs="Times New Roman" w:eastAsia="Times New Roman"/>
        </w:rPr>
        <w:lastRenderedPageBreak/>
        <w:t xml:space="preserve">stečajnih upravitelja za područje Trgovačkog suda u Bjelovaru (članak 23. stavak 3., u vezi članka 84. stavak 2. SZ-a). </w:t>
      </w: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ind w:firstLine="851"/>
        <w:jc w:val="both"/>
        <w:rPr>
          <w:rFonts w:cs="Times New Roman" w:eastAsia="Times New Roman"/>
        </w:rPr>
      </w:pPr>
      <w:proofErr w:type="spellStart"/>
      <w:r w:rsidRPr="008341EB">
        <w:rPr>
          <w:rFonts w:cs="Times New Roman" w:eastAsia="Times New Roman"/>
        </w:rPr>
        <w:t>Toč.III</w:t>
      </w:r>
      <w:proofErr w:type="spellEnd"/>
      <w:r w:rsidRPr="008341EB">
        <w:rPr>
          <w:rFonts w:cs="Times New Roman" w:eastAsia="Times New Roman"/>
        </w:rPr>
        <w:t>. do XII. rješenja utemeljene su na odredbama članka 34., 36., 38. i 39. SZ-a.</w:t>
      </w:r>
    </w:p>
    <w:p w:rsidRDefault="008341EB" w:rsidP="008341EB" w:rsidR="008341EB" w:rsidRPr="008341EB">
      <w:pPr>
        <w:spacing w:after="0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jc w:val="center"/>
        <w:rPr>
          <w:rFonts w:cs="Times New Roman" w:eastAsia="Times New Roman"/>
          <w:b/>
        </w:rPr>
      </w:pPr>
      <w:r w:rsidRPr="008341EB">
        <w:rPr>
          <w:rFonts w:cs="Times New Roman" w:eastAsia="Times New Roman"/>
        </w:rPr>
        <w:t>U Bjelovaru, 9. svibnja 2017.</w:t>
      </w:r>
    </w:p>
    <w:p w:rsidRDefault="008341EB" w:rsidP="008341EB" w:rsidR="008341EB" w:rsidRPr="008341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ind w:firstLine="5812"/>
        <w:jc w:val="both"/>
        <w:rPr>
          <w:rFonts w:cs="Times New Roman" w:eastAsia="Times New Roman"/>
          <w:lang w:eastAsia="hr-HR"/>
        </w:rPr>
      </w:pPr>
      <w:r w:rsidRPr="008341EB">
        <w:rPr>
          <w:rFonts w:cs="Times New Roman" w:eastAsia="Times New Roman"/>
          <w:lang w:eastAsia="hr-HR"/>
        </w:rPr>
        <w:t>SUDAC</w:t>
      </w:r>
    </w:p>
    <w:p w:rsidRDefault="008341EB" w:rsidP="008341EB" w:rsidR="008341EB" w:rsidRPr="008341EB">
      <w:pPr>
        <w:spacing w:after="0"/>
        <w:ind w:firstLine="4536"/>
        <w:jc w:val="both"/>
        <w:rPr>
          <w:rFonts w:cs="Times New Roman" w:eastAsia="Times New Roman"/>
          <w:lang w:eastAsia="hr-HR"/>
        </w:rPr>
      </w:pPr>
      <w:r w:rsidRPr="008341EB">
        <w:rPr>
          <w:rFonts w:cs="Times New Roman" w:eastAsia="Times New Roman"/>
          <w:lang w:eastAsia="hr-HR"/>
        </w:rPr>
        <w:t xml:space="preserve">    MARIJA PETRINA KUBICA v.r.</w:t>
      </w:r>
    </w:p>
    <w:p w:rsidRDefault="008341EB" w:rsidP="008341EB" w:rsidR="008341EB" w:rsidRPr="008341EB">
      <w:pPr>
        <w:spacing w:after="0"/>
        <w:ind w:firstLine="4536"/>
        <w:jc w:val="both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8341EB">
        <w:rPr>
          <w:rFonts w:cs="Times New Roman" w:eastAsia="Calibri"/>
          <w:noProof/>
        </w:rPr>
        <w:t>Za točnost otpravka-</w:t>
      </w:r>
    </w:p>
    <w:p w:rsidRDefault="008341EB" w:rsidP="008341EB" w:rsidR="008341EB" w:rsidRPr="008341EB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8341EB">
        <w:rPr>
          <w:rFonts w:cs="Times New Roman" w:eastAsia="Calibri"/>
          <w:noProof/>
        </w:rPr>
        <w:t>ovlašteni službenik</w:t>
      </w:r>
    </w:p>
    <w:p w:rsidRDefault="008341EB" w:rsidP="008341EB" w:rsidR="008341EB" w:rsidRPr="008341EB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8341EB">
        <w:rPr>
          <w:rFonts w:cs="Times New Roman" w:eastAsia="Calibri"/>
          <w:noProof/>
        </w:rPr>
        <w:t xml:space="preserve">     Željka Vitez</w:t>
      </w:r>
    </w:p>
    <w:p w:rsidRDefault="008341EB" w:rsidP="008341EB" w:rsidR="008341EB" w:rsidRPr="008341EB">
      <w:pPr>
        <w:spacing w:after="0"/>
        <w:ind w:firstLine="4536" w:left="5529"/>
        <w:jc w:val="both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1EB" w:rsidP="008341EB" w:rsidR="008341EB" w:rsidRPr="008341EB">
      <w:pPr>
        <w:spacing w:after="0"/>
        <w:jc w:val="both"/>
        <w:rPr>
          <w:rFonts w:cs="Times New Roman" w:eastAsia="Calibri"/>
        </w:rPr>
      </w:pPr>
      <w:r w:rsidRPr="008341EB">
        <w:rPr>
          <w:rFonts w:cs="Times New Roman" w:eastAsia="Times New Roman"/>
          <w:lang w:eastAsia="hr-HR"/>
        </w:rPr>
        <w:t>UPUTA O PRAVNOM LIJEKU:</w:t>
      </w:r>
      <w:r w:rsidRPr="008341EB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8341EB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8341EB" w:rsidP="008341EB" w:rsidR="008341EB" w:rsidRPr="008341EB">
      <w:pPr>
        <w:spacing w:after="0"/>
        <w:rPr>
          <w:rFonts w:cs="Times New Roman" w:eastAsia="Times New Roman"/>
        </w:rPr>
      </w:pPr>
    </w:p>
    <w:p w:rsidRDefault="008341EB" w:rsidP="008341EB" w:rsidR="008341EB" w:rsidRPr="008341EB">
      <w:pPr>
        <w:spacing w:after="0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1EB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6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St-268/2017-4</izvorni_sadrzaj>
    <derivirana_varijabla naziv="DomainObject.Oznaka_1">St-268/2017-4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HIDROKULTURA d.o.o. za proizvodnju, trgovinu i usluge</izvorni_sadrzaj>
    <derivirana_varijabla naziv="DomainObject.Predmet.StrankaFormated_1">  HIDROKULTURA d.o.o. za proizvodnju, trgovinu i usluge</derivirana_varijabla>
  </DomainObject.Predmet.StrankaFormated>
  <DomainObject.Predmet.StrankaFormatedOIB>
    <izvorni_sadrzaj>  HIDROKULTURA d.o.o. za proizvodnju, trgovinu i usluge, OIB 47560815542</izvorni_sadrzaj>
    <derivirana_varijabla naziv="DomainObject.Predmet.StrankaFormatedOIB_1">  HIDROKULTURA d.o.o. za proizvodnju, trgovinu i usluge, OIB 47560815542</derivirana_varijabla>
  </DomainObject.Predmet.StrankaFormatedOIB>
  <DomainObject.Predmet.StrankaFormatedWithAdress>
    <izvorni_sadrzaj> HIDROKULTURA d.o.o. za proizvodnju, trgovinu i usluge, Mlinska 2, 33520 Slatina</izvorni_sadrzaj>
    <derivirana_varijabla naziv="DomainObject.Predmet.StrankaFormatedWithAdress_1"> HIDROKULTURA d.o.o. za proizvodnju, trgovinu i usluge, Mlinska 2, 33520 Slatina</derivirana_varijabla>
  </DomainObject.Predmet.StrankaFormatedWithAdress>
  <DomainObject.Predmet.StrankaFormatedWithAdressOIB>
    <izvorni_sadrzaj> HIDROKULTURA d.o.o. za proizvodnju, trgovinu i usluge, OIB 47560815542, Mlinska 2, 33520 Slatina</izvorni_sadrzaj>
    <derivirana_varijabla naziv="DomainObject.Predmet.StrankaFormatedWithAdressOIB_1"> HIDROKULTURA d.o.o. za proizvodnju, trgovinu i usluge, OIB 47560815542, Mlinska 2, 33520 Slatina</derivirana_varijabla>
  </DomainObject.Predmet.StrankaFormatedWithAdressOIB>
  <DomainObject.Predmet.StrankaWithAdress>
    <izvorni_sadrzaj>HIDROKULTURA d.o.o. za proizvodnju, trgovinu i usluge Mlinska 2,33520 Slatina</izvorni_sadrzaj>
    <derivirana_varijabla naziv="DomainObject.Predmet.StrankaWithAdress_1">HIDROKULTURA d.o.o. za proizvodnju, trgovinu i usluge Mlinska 2,33520 Slatina</derivirana_varijabla>
  </DomainObject.Predmet.StrankaWithAdress>
  <DomainObject.Predmet.StrankaWithAdressOIB>
    <izvorni_sadrzaj>HIDROKULTURA d.o.o. za proizvodnju, trgovinu i usluge, OIB 47560815542, Mlinska 2,33520 Slatina</izvorni_sadrzaj>
    <derivirana_varijabla naziv="DomainObject.Predmet.StrankaWithAdressOIB_1">HIDROKULTURA d.o.o. za proizvodnju, trgovinu i usluge, OIB 47560815542, Mlinska 2,33520 Slatina</derivirana_varijabla>
  </DomainObject.Predmet.StrankaWithAdressOIB>
  <DomainObject.Predmet.StrankaNazivFormated>
    <izvorni_sadrzaj>HIDROKULTURA d.o.o. za proizvodnju, trgovinu i usluge</izvorni_sadrzaj>
    <derivirana_varijabla naziv="DomainObject.Predmet.StrankaNazivFormated_1">HIDROKULTURA d.o.o. za proizvodnju, trgovinu i usluge</derivirana_varijabla>
  </DomainObject.Predmet.StrankaNazivFormated>
  <DomainObject.Predmet.StrankaNazivFormatedOIB>
    <izvorni_sadrzaj>HIDROKULTURA d.o.o. za proizvodnju, trgovinu i usluge, OIB 47560815542</izvorni_sadrzaj>
    <derivirana_varijabla naziv="DomainObject.Predmet.StrankaNazivFormatedOIB_1">HIDROKULTURA d.o.o. za proizvodnju, trgovinu i usluge, OIB 47560815542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HIDROKULTURA d.o.o. za proizvodnju, trgovinu i usluge</item>
    </izvorni_sadrzaj>
    <derivirana_varijabla naziv="DomainObject.Predmet.StrankaListFormated_1">
      <item>HIDROKULTURA d.o.o. za proizvodnju, trgovinu i usluge</item>
    </derivirana_varijabla>
  </DomainObject.Predmet.StrankaListFormated>
  <DomainObject.Predmet.StrankaListFormatedOIB>
    <izvorni_sadrzaj>
      <item>HIDROKULTURA d.o.o. za proizvodnju, trgovinu i usluge, OIB 47560815542</item>
    </izvorni_sadrzaj>
    <derivirana_varijabla naziv="DomainObject.Predmet.StrankaListFormatedOIB_1">
      <item>HIDROKULTURA d.o.o. za proizvodnju, trgovinu i usluge, OIB 47560815542</item>
    </derivirana_varijabla>
  </DomainObject.Predmet.StrankaListFormatedOIB>
  <DomainObject.Predmet.StrankaListFormatedWithAdress>
    <izvorni_sadrzaj>
      <item>HIDROKULTURA d.o.o. za proizvodnju, trgovinu i usluge, Mlinska 2, 33520 Slatina</item>
    </izvorni_sadrzaj>
    <derivirana_varijabla naziv="DomainObject.Predmet.StrankaListFormatedWithAdress_1">
      <item>HIDROKULTURA d.o.o. za proizvodnju, trgovinu i usluge, Mlinska 2, 33520 Slatina</item>
    </derivirana_varijabla>
  </DomainObject.Predmet.StrankaListFormatedWithAdress>
  <DomainObject.Predmet.StrankaListFormatedWithAdressOIB>
    <izvorni_sadrzaj>
      <item>HIDROKULTURA d.o.o. za proizvodnju, trgovinu i usluge, OIB 47560815542, Mlinska 2, 33520 Slatina</item>
    </izvorni_sadrzaj>
    <derivirana_varijabla naziv="DomainObject.Predmet.StrankaListFormatedWithAdressOIB_1">
      <item>HIDROKULTURA d.o.o. za proizvodnju, trgovinu i usluge, OIB 47560815542, Mlinska 2, 33520 Slatina</item>
    </derivirana_varijabla>
  </DomainObject.Predmet.StrankaListFormatedWithAdressOIB>
  <DomainObject.Predmet.StrankaListNazivFormated>
    <izvorni_sadrzaj>
      <item>HIDROKULTURA d.o.o. za proizvodnju, trgovinu i usluge</item>
    </izvorni_sadrzaj>
    <derivirana_varijabla naziv="DomainObject.Predmet.StrankaListNazivFormated_1">
      <item>HIDROKULTURA d.o.o. za proizvodnju, trgovinu i usluge</item>
    </derivirana_varijabla>
  </DomainObject.Predmet.StrankaListNazivFormated>
  <DomainObject.Predmet.StrankaListNazivFormatedOIB>
    <izvorni_sadrzaj>
      <item>HIDROKULTURA d.o.o. za proizvodnju, trgovinu i usluge, OIB 47560815542</item>
    </izvorni_sadrzaj>
    <derivirana_varijabla naziv="DomainObject.Predmet.StrankaListNazivFormatedOIB_1">
      <item>HIDROKULTURA d.o.o. za proizvodnju, trgovinu i usluge, OIB 47560815542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St-268/2017-4</izvorni_sadrzaj>
    <derivirana_varijabla naziv="DomainObject.PoslovniBrojDokumenta_1">St-268/2017-4</derivirana_varijabla>
  </DomainObject.PoslovniBrojDokumenta>
  <DomainObject.Predmet.StrankaIDrugi>
    <izvorni_sadrzaj>HIDROKULTURA d.o.o. za proizvodnju, trgovinu i usluge</izvorni_sadrzaj>
    <derivirana_varijabla naziv="DomainObject.Predmet.StrankaIDrugi_1">HIDROKULTURA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HIDROKULTURA d.o.o. za proizvodnju, trgovinu i usluge, OIB 47560815542, Mlinska 2, 33520 Slatina</izvorni_sadrzaj>
    <derivirana_varijabla naziv="DomainObject.Predmet.StrankaIDrugiAdressOIB_1">HIDROKULTURA d.o.o. za proizvodnju, trgovinu i usluge, OIB 47560815542, Mlinska 2,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HIDROKULTURA d.o.o. za proizvodnju, trgovinu i usluge</item>
    </izvorni_sadrzaj>
    <derivirana_varijabla naziv="DomainObject.Predmet.SudioniciListNaziv_1">
      <item>HIDROKULTURA d.o.o. za proizvodnju, trgovinu i usluge</item>
    </derivirana_varijabla>
  </DomainObject.Predmet.SudioniciListNaziv>
  <DomainObject.Predmet.SudioniciListAdressOIB>
    <izvorni_sadrzaj>
      <item>HIDROKULTURA d.o.o. za proizvodnju, trgovinu i usluge, OIB 47560815542, Mlinska 2,33520 Slatina</item>
    </izvorni_sadrzaj>
    <derivirana_varijabla naziv="DomainObject.Predmet.SudioniciListAdressOIB_1">
      <item>HIDROKULTURA d.o.o. za proizvodnju, trgovinu i usluge, OIB 47560815542, Mlinska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7DFB0-E996-4199-A08C-93456135A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4504</properties:Characters>
  <properties:Lines>119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2017-05-09T12:39:00Z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St-268/2017-4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