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3a18" w14:paraId="9d93a18" w:rsidRDefault="002B2524" w:rsidP="002B2524" w:rsidR="002B252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524" w:rsidP="002B2524" w:rsidR="002B252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B2524" w:rsidP="002B2524" w:rsidR="002B25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B2524" w:rsidP="002B2524" w:rsidR="002B25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B2524" w:rsidP="002B2524" w:rsidR="002B252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B2524" w:rsidP="002B2524" w:rsidR="002B252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B2524" w:rsidP="002B2524" w:rsidR="002B2524" w:rsidRPr="005D578C">
      <w:pPr>
        <w:jc w:val="center"/>
        <w:rPr>
          <w:rFonts w:cs="Times New Roman" w:eastAsia="Times New Roman"/>
          <w:szCs w:val="24"/>
        </w:rPr>
      </w:pPr>
    </w:p>
    <w:p w:rsidRDefault="002B2524" w:rsidP="002B2524" w:rsidR="002B25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B2524" w:rsidP="002B2524" w:rsidR="002B2524" w:rsidRPr="005D578C">
      <w:pPr>
        <w:rPr>
          <w:rFonts w:cs="Times New Roman" w:eastAsia="Times New Roman"/>
          <w:szCs w:val="24"/>
        </w:rPr>
      </w:pPr>
    </w:p>
    <w:p w:rsidRDefault="002B2524" w:rsidP="002B2524" w:rsidR="002B252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VASILISA d. o. o. Pula, Ciscuttijeva 11, OIB </w:t>
      </w:r>
      <w:r w:rsidRPr="002B2524">
        <w:rPr>
          <w:rFonts w:cs="Times New Roman" w:eastAsia="Times New Roman"/>
          <w:szCs w:val="24"/>
        </w:rPr>
        <w:t>12386642209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B2524">
        <w:rPr>
          <w:rFonts w:cs="Times New Roman" w:eastAsia="Times New Roman"/>
          <w:szCs w:val="24"/>
        </w:rPr>
        <w:t>130030290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12. travnja 2016.</w:t>
      </w:r>
    </w:p>
    <w:p w:rsidRDefault="002B2524" w:rsidP="002B2524" w:rsidR="002B2524" w:rsidRPr="005D578C">
      <w:pPr>
        <w:rPr>
          <w:rFonts w:cs="Times New Roman" w:eastAsia="Times New Roman"/>
          <w:szCs w:val="24"/>
        </w:rPr>
      </w:pPr>
    </w:p>
    <w:p w:rsidRDefault="002B2524" w:rsidP="002B2524" w:rsidR="002B25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B2524" w:rsidP="002B2524" w:rsidR="002B2524" w:rsidRPr="005D578C">
      <w:pPr>
        <w:rPr>
          <w:rFonts w:cs="Times New Roman" w:eastAsia="Times New Roman"/>
          <w:szCs w:val="24"/>
        </w:rPr>
      </w:pPr>
    </w:p>
    <w:p w:rsidRDefault="002B2524" w:rsidP="002B2524" w:rsidR="002B252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VASILISA d. o. o. Pula, Ciscuttijeva 11, OIB </w:t>
      </w:r>
      <w:r w:rsidRPr="002B2524">
        <w:rPr>
          <w:rFonts w:cs="Times New Roman" w:eastAsia="Times New Roman"/>
          <w:szCs w:val="24"/>
        </w:rPr>
        <w:t>12386642209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B2524">
        <w:rPr>
          <w:rFonts w:cs="Times New Roman" w:eastAsia="Times New Roman"/>
          <w:szCs w:val="24"/>
        </w:rPr>
        <w:t>130030290</w:t>
      </w:r>
      <w:r>
        <w:rPr>
          <w:rFonts w:cs="Times New Roman" w:eastAsia="Times New Roman"/>
          <w:szCs w:val="24"/>
        </w:rPr>
        <w:t>.</w:t>
      </w:r>
    </w:p>
    <w:p w:rsidRDefault="002B2524" w:rsidP="002B2524" w:rsidR="002B2524" w:rsidRPr="005D578C">
      <w:pPr>
        <w:rPr>
          <w:rFonts w:cs="Times New Roman" w:eastAsia="Times New Roman"/>
          <w:szCs w:val="24"/>
        </w:rPr>
      </w:pPr>
    </w:p>
    <w:p w:rsidRDefault="002B2524" w:rsidP="002B2524" w:rsidR="002B252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2B2524" w:rsidP="002B2524" w:rsidR="002B2524">
      <w:pPr>
        <w:rPr>
          <w:rFonts w:cs="Times New Roman" w:eastAsia="Times New Roman"/>
          <w:szCs w:val="20"/>
        </w:rPr>
      </w:pPr>
    </w:p>
    <w:p w:rsidRDefault="002B2524" w:rsidP="002B2524" w:rsidR="002B25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VASILISA d. o. o. Pula, Ciscuttijeva 11, OIB </w:t>
      </w:r>
      <w:r w:rsidRPr="002B2524">
        <w:rPr>
          <w:rFonts w:cs="Times New Roman" w:eastAsia="Times New Roman"/>
          <w:szCs w:val="24"/>
        </w:rPr>
        <w:t>12386642209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B2524">
        <w:rPr>
          <w:rFonts w:cs="Times New Roman" w:eastAsia="Times New Roman"/>
          <w:szCs w:val="24"/>
        </w:rPr>
        <w:t>130030290</w:t>
      </w:r>
      <w:r>
        <w:rPr>
          <w:rFonts w:cs="Times New Roman" w:eastAsia="Times New Roman"/>
          <w:szCs w:val="24"/>
        </w:rPr>
        <w:t>.</w:t>
      </w:r>
    </w:p>
    <w:p w:rsidRDefault="002B2524" w:rsidP="002B2524" w:rsidR="002B2524">
      <w:pPr>
        <w:ind w:firstLine="709"/>
        <w:rPr>
          <w:rFonts w:cs="Times New Roman" w:eastAsia="Times New Roman"/>
          <w:szCs w:val="24"/>
        </w:rPr>
      </w:pPr>
    </w:p>
    <w:p w:rsidRDefault="002B2524" w:rsidP="002B2524" w:rsidR="002B25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VASILISA d. o. o. Pula, Ciscuttijeva 11, OIB </w:t>
      </w:r>
      <w:r w:rsidRPr="002B2524">
        <w:rPr>
          <w:rFonts w:cs="Times New Roman" w:eastAsia="Times New Roman"/>
          <w:szCs w:val="24"/>
        </w:rPr>
        <w:t>12386642209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B2524">
        <w:rPr>
          <w:rFonts w:cs="Times New Roman" w:eastAsia="Times New Roman"/>
          <w:szCs w:val="24"/>
        </w:rPr>
        <w:t>130030290</w:t>
      </w:r>
      <w:r>
        <w:rPr>
          <w:rFonts w:cs="Times New Roman" w:eastAsia="Times New Roman"/>
          <w:szCs w:val="24"/>
        </w:rPr>
        <w:t>.</w:t>
      </w:r>
    </w:p>
    <w:p w:rsidRDefault="002B2524" w:rsidP="002B2524" w:rsidR="002B2524">
      <w:pPr>
        <w:rPr>
          <w:rFonts w:cs="Times New Roman" w:eastAsia="Times New Roman"/>
          <w:szCs w:val="24"/>
        </w:rPr>
      </w:pPr>
    </w:p>
    <w:p w:rsidRDefault="002B2524" w:rsidP="002B2524" w:rsidR="002B2524" w:rsidRPr="005D578C">
      <w:pPr>
        <w:rPr>
          <w:rFonts w:cs="Times New Roman" w:eastAsia="Times New Roman"/>
          <w:szCs w:val="24"/>
        </w:rPr>
      </w:pPr>
    </w:p>
    <w:p w:rsidRDefault="002B2524" w:rsidP="002B2524" w:rsidR="002B252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B2524" w:rsidP="002B2524" w:rsidR="002B2524">
      <w:pPr>
        <w:ind w:firstLine="708"/>
        <w:rPr>
          <w:rFonts w:cs="Times New Roman" w:eastAsia="Times New Roman"/>
          <w:szCs w:val="24"/>
        </w:rPr>
      </w:pPr>
    </w:p>
    <w:p w:rsidRDefault="002B2524" w:rsidP="002B2524" w:rsidR="002B25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VASILISA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St-150/2016-3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B2524" w:rsidP="002B2524" w:rsidR="002B252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B2524" w:rsidP="002B2524" w:rsidR="002B2524" w:rsidRPr="005D578C">
      <w:pPr>
        <w:rPr>
          <w:rFonts w:cs="Times New Roman" w:eastAsia="Times New Roman"/>
          <w:szCs w:val="24"/>
        </w:rPr>
      </w:pPr>
    </w:p>
    <w:p w:rsidRDefault="002B2524" w:rsidP="002B2524" w:rsidR="002B25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B2524" w:rsidP="002B2524" w:rsidR="002B2524">
      <w:pPr>
        <w:rPr>
          <w:rFonts w:cs="Times New Roman" w:eastAsia="Times New Roman"/>
          <w:szCs w:val="24"/>
        </w:rPr>
      </w:pPr>
    </w:p>
    <w:p w:rsidRDefault="002B2524" w:rsidP="002B2524" w:rsidR="002B25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B2524" w:rsidP="002B2524" w:rsidR="002B25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2B2524" w:rsidP="002B2524" w:rsidR="002B2524">
      <w:pPr>
        <w:jc w:val="left"/>
        <w:rPr>
          <w:rFonts w:cs="Times New Roman" w:eastAsia="Times New Roman"/>
          <w:szCs w:val="24"/>
        </w:rPr>
      </w:pPr>
    </w:p>
    <w:p w:rsidRDefault="002B2524" w:rsidP="002B2524" w:rsidR="002B2524" w:rsidRPr="005D578C">
      <w:pPr>
        <w:jc w:val="left"/>
        <w:rPr>
          <w:rFonts w:cs="Times New Roman" w:eastAsia="Times New Roman"/>
          <w:szCs w:val="24"/>
        </w:rPr>
      </w:pPr>
    </w:p>
    <w:p w:rsidRDefault="000679DD" w:rsidP="002B2524" w:rsidR="000679DD">
      <w:pPr>
        <w:jc w:val="left"/>
        <w:rPr>
          <w:rFonts w:cs="Times New Roman" w:eastAsia="Times New Roman"/>
          <w:szCs w:val="24"/>
        </w:rPr>
      </w:pPr>
    </w:p>
    <w:p w:rsidRDefault="000679DD" w:rsidP="002B2524" w:rsidR="000679DD">
      <w:pPr>
        <w:jc w:val="left"/>
        <w:rPr>
          <w:rFonts w:cs="Times New Roman" w:eastAsia="Times New Roman"/>
          <w:szCs w:val="24"/>
        </w:rPr>
      </w:pPr>
    </w:p>
    <w:p w:rsidRDefault="002B2524" w:rsidP="002B2524" w:rsidR="002B25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B2524" w:rsidP="002B2524" w:rsidR="002B252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B2524" w:rsidP="002B2524" w:rsidR="002B25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B2524" w:rsidP="002B2524" w:rsidR="002B2524">
      <w:pPr>
        <w:rPr>
          <w:rFonts w:cs="Times New Roman" w:eastAsia="Times New Roman"/>
          <w:szCs w:val="24"/>
        </w:rPr>
      </w:pPr>
    </w:p>
    <w:p w:rsidRDefault="002B2524" w:rsidP="002B2524" w:rsidR="002B2524" w:rsidRPr="005D578C">
      <w:pPr>
        <w:rPr>
          <w:rFonts w:cs="Times New Roman" w:eastAsia="Times New Roman"/>
          <w:szCs w:val="24"/>
        </w:rPr>
      </w:pPr>
    </w:p>
    <w:p w:rsidRDefault="002B2524" w:rsidP="002B2524" w:rsidR="002B25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B2524" w:rsidP="002B2524" w:rsidR="002B25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B2524" w:rsidP="002B2524" w:rsidR="002B25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VASILISA d. o. o. Pula, Ciscuttijeva 11,</w:t>
      </w:r>
    </w:p>
    <w:p w:rsidRDefault="002B2524" w:rsidP="002B2524" w:rsidR="002B252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2B2524" w:rsidP="002B2524" w:rsidR="002B25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B2524" w:rsidP="002B2524" w:rsidR="002B252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2B2524" w:rsidP="002B2524" w:rsidR="002B252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2B2524" w:rsidP="002B2524" w:rsidR="002B25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2B2524" w:rsidP="002B2524" w:rsidR="002B25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2B2524" w:rsidP="002B2524" w:rsidR="002B2524"/>
    <w:p w:rsidRDefault="002B2524" w:rsidP="002B2524" w:rsidR="002B2524"/>
    <w:p w:rsidRDefault="002B2524" w:rsidP="002B2524" w:rsidR="002B2524"/>
    <w:p w:rsidRDefault="002B2524" w:rsidP="002B2524" w:rsidR="002B2524"/>
    <w:p w:rsidRDefault="002B2524" w:rsidP="002B2524" w:rsidR="002B2524"/>
    <w:p w:rsidRDefault="0084468B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524" w:rsidP="002B2524" w:rsidR="002B2524">
      <w:r>
        <w:separator/>
      </w:r>
    </w:p>
  </w:endnote>
  <w:endnote w:id="0" w:type="continuationSeparator">
    <w:p w:rsidRDefault="002B2524" w:rsidP="002B2524" w:rsidR="002B2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524" w:rsidP="002B2524" w:rsidR="002B2524">
      <w:r>
        <w:separator/>
      </w:r>
    </w:p>
  </w:footnote>
  <w:footnote w:id="0" w:type="continuationSeparator">
    <w:p w:rsidRDefault="002B2524" w:rsidP="002B2524" w:rsidR="002B25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524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4468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St-150/2016-5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524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St-150/2016-5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13B3"/>
    <w:rsid w:val="000679DD"/>
    <w:rsid w:val="002B2524"/>
    <w:rsid w:val="0075528E"/>
    <w:rsid w:val="0079403F"/>
    <w:rsid w:val="0084468B"/>
    <w:rsid w:val="008A2512"/>
    <w:rsid w:val="00B41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252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25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B25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25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252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25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252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68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468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468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468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252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25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B25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25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252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25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252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68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468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468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468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VASILISA d.o.o. PULA</izvorni_sadrzaj>
    <derivirana_varijabla naziv="DomainObject.Predmet.ProtustrankaFormated_1">  VASILISA d.o.o. PULA</derivirana_varijabla>
  </DomainObject.Predmet.ProtustrankaFormated>
  <DomainObject.Predmet.ProtustrankaFormatedOIB>
    <izvorni_sadrzaj>  VASILISA d.o.o. PULA, OIB 12386642209</izvorni_sadrzaj>
    <derivirana_varijabla naziv="DomainObject.Predmet.ProtustrankaFormatedOIB_1">  VASILISA d.o.o. PULA, OIB 12386642209</derivirana_varijabla>
  </DomainObject.Predmet.ProtustrankaFormatedOIB>
  <DomainObject.Predmet.ProtustrankaFormatedWithAdress>
    <izvorni_sadrzaj> VASILISA d.o.o. PULA, Ciscuttijeva 11, 52100 Pula</izvorni_sadrzaj>
    <derivirana_varijabla naziv="DomainObject.Predmet.ProtustrankaFormatedWithAdress_1"> VASILISA d.o.o. PULA, Ciscuttijeva 11, 52100 Pula</derivirana_varijabla>
  </DomainObject.Predmet.ProtustrankaFormatedWithAdress>
  <DomainObject.Predmet.ProtustrankaFormatedWithAdressOIB>
    <izvorni_sadrzaj> VASILISA d.o.o. PULA, OIB 12386642209, Ciscuttijeva 11, 52100 Pula</izvorni_sadrzaj>
    <derivirana_varijabla naziv="DomainObject.Predmet.ProtustrankaFormatedWithAdressOIB_1"> VASILISA d.o.o. PULA, OIB 12386642209, Ciscuttijeva 11, 52100 Pula</derivirana_varijabla>
  </DomainObject.Predmet.ProtustrankaFormatedWithAdressOIB>
  <DomainObject.Predmet.ProtustrankaWithAdress>
    <izvorni_sadrzaj>VASILISA d.o.o. PULA Ciscuttijeva 11, 52100 Pula</izvorni_sadrzaj>
    <derivirana_varijabla naziv="DomainObject.Predmet.ProtustrankaWithAdress_1">VASILISA d.o.o. PULA Ciscuttijeva 11, 52100 Pula</derivirana_varijabla>
  </DomainObject.Predmet.ProtustrankaWithAdress>
  <DomainObject.Predmet.ProtustrankaWithAdressOIB>
    <izvorni_sadrzaj>VASILISA d.o.o. PULA, OIB 12386642209, Ciscuttijeva 11, 52100 Pula</izvorni_sadrzaj>
    <derivirana_varijabla naziv="DomainObject.Predmet.ProtustrankaWithAdressOIB_1">VASILISA d.o.o. PULA, OIB 12386642209, Ciscuttijeva 11, 52100 Pula</derivirana_varijabla>
  </DomainObject.Predmet.ProtustrankaWithAdressOIB>
  <DomainObject.Predmet.ProtustrankaNazivFormated>
    <izvorni_sadrzaj>VASILISA d.o.o. PULA</izvorni_sadrzaj>
    <derivirana_varijabla naziv="DomainObject.Predmet.ProtustrankaNazivFormated_1">VASILISA d.o.o. PULA</derivirana_varijabla>
  </DomainObject.Predmet.ProtustrankaNazivFormated>
  <DomainObject.Predmet.ProtustrankaNazivFormatedOIB>
    <izvorni_sadrzaj>VASILISA d.o.o. PULA, OIB 12386642209</izvorni_sadrzaj>
    <derivirana_varijabla naziv="DomainObject.Predmet.ProtustrankaNazivFormatedOIB_1">VASILISA d.o.o. PULA, OIB 12386642209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6532.07</izvorni_sadrzaj>
    <derivirana_varijabla naziv="DomainObject.Predmet.TrenutnaVrijednost_1">6532.07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VASILISA d.o.o. PULA</item>
    </izvorni_sadrzaj>
    <derivirana_varijabla naziv="DomainObject.Predmet.ProtuStrankaListFormated_1">
      <item>VASILISA d.o.o. PULA</item>
    </derivirana_varijabla>
  </DomainObject.Predmet.ProtuStrankaListFormated>
  <DomainObject.Predmet.ProtuStrankaListFormatedOIB>
    <izvorni_sadrzaj>
      <item>VASILISA d.o.o. PULA, OIB 12386642209</item>
    </izvorni_sadrzaj>
    <derivirana_varijabla naziv="DomainObject.Predmet.ProtuStrankaListFormatedOIB_1">
      <item>VASILISA d.o.o. PULA, OIB 12386642209</item>
    </derivirana_varijabla>
  </DomainObject.Predmet.ProtuStrankaListFormatedOIB>
  <DomainObject.Predmet.ProtuStrankaListFormatedWithAdress>
    <izvorni_sadrzaj>
      <item>VASILISA d.o.o. PULA, Ciscuttijeva 11, 52100 Pula</item>
    </izvorni_sadrzaj>
    <derivirana_varijabla naziv="DomainObject.Predmet.ProtuStrankaListFormatedWithAdress_1">
      <item>VASILISA d.o.o. PULA, Ciscuttijeva 11, 52100 Pula</item>
    </derivirana_varijabla>
  </DomainObject.Predmet.ProtuStrankaListFormatedWithAdress>
  <DomainObject.Predmet.ProtuStrankaListFormatedWithAdressOIB>
    <izvorni_sadrzaj>
      <item>VASILISA d.o.o. PULA, OIB 12386642209, Ciscuttijeva 11, 52100 Pula</item>
    </izvorni_sadrzaj>
    <derivirana_varijabla naziv="DomainObject.Predmet.ProtuStrankaListFormatedWithAdressOIB_1">
      <item>VASILISA d.o.o. PULA, OIB 12386642209, Ciscuttijeva 11, 52100 Pula</item>
    </derivirana_varijabla>
  </DomainObject.Predmet.ProtuStrankaListFormatedWithAdressOIB>
  <DomainObject.Predmet.ProtuStrankaListNazivFormated>
    <izvorni_sadrzaj>
      <item>VASILISA d.o.o. PULA</item>
    </izvorni_sadrzaj>
    <derivirana_varijabla naziv="DomainObject.Predmet.ProtuStrankaListNazivFormated_1">
      <item>VASILISA d.o.o. PULA</item>
    </derivirana_varijabla>
  </DomainObject.Predmet.ProtuStrankaListNazivFormated>
  <DomainObject.Predmet.ProtuStrankaListNazivFormatedOIB>
    <izvorni_sadrzaj>
      <item>VASILISA d.o.o. PULA, OIB 12386642209</item>
    </izvorni_sadrzaj>
    <derivirana_varijabla naziv="DomainObject.Predmet.ProtuStrankaListNazivFormatedOIB_1">
      <item>VASILISA d.o.o. PULA, OIB 12386642209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VASILISA d.o.o. PULA</izvorni_sadrzaj>
    <derivirana_varijabla naziv="DomainObject.Predmet.ProtustrankaIDrugi_1">VASILISA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VASILISA d.o.o. PULA, OIB 12386642209, Ciscuttijeva 11, 52100 Pula</izvorni_sadrzaj>
    <derivirana_varijabla naziv="DomainObject.Predmet.ProtustrankaIDrugiAdressOIB_1">VASILISA d.o.o. PULA, OIB 12386642209, Ciscuttijeva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VASILISA d.o.o. PULA</item>
    </izvorni_sadrzaj>
    <derivirana_varijabla naziv="DomainObject.Predmet.SudioniciListNaziv_1">
      <item>FINANCIJSKA AGENCIJA, RC RIJEKA, PODRUŽNICA PULA, PULA</item>
      <item>VASILISA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VASILISA d.o.o. PULA, OIB 12386642209, Ciscuttijeva 11,52100 Pula</item>
    </izvorni_sadrzaj>
    <derivirana_varijabla naziv="DomainObject.Predmet.SudioniciListAdressOIB_1">
      <item>FINANCIJSKA AGENCIJA, RC RIJEKA, PODRUŽNICA PULA, PULA, OIB 85821130368, Ulica grada Vukovara 70,10000 Zagreb</item>
      <item>VASILISA d.o.o. PULA, OIB 12386642209, Ciscuttijeva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12386642209</item>
    </izvorni_sadrzaj>
    <derivirana_varijabla naziv="DomainObject.Predmet.SudioniciListNazivOIB_1">
      <item>, OIB 85821130368</item>
      <item>, OIB 12386642209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2963</properties:Characters>
  <properties:Lines>82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2016-04-12T06:25:00Z</dcterms:created>
  <dc:creator>Mihaela Kaligari</dc:creator>
  <cp:lastModifiedBy>Sanja Lakošeljac</cp:lastModifiedBy>
  <cp:lastPrinted>2016-04-12T06:25:00Z</cp:lastPrinted>
  <dcterms:modified xmlns:xsi="http://www.w3.org/2001/XMLSchema-instance" xsi:type="dcterms:W3CDTF">2016-04-12T06:26:00Z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