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d55a" w14:paraId="9a2d55a" w:rsidRDefault="00A47E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47EC6" w:rsidP="00A47EC6" w:rsidR="00A47EC6">
      <w:pPr>
        <w:spacing w:after="0"/>
        <w:jc w:val="both"/>
      </w:pPr>
      <w:r>
        <w:t xml:space="preserve">           Republika Hrvatska</w:t>
      </w:r>
    </w:p>
    <w:p w:rsidRDefault="00A47EC6" w:rsidP="00A47EC6" w:rsidR="00A47EC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47EC6" w:rsidP="00A47EC6" w:rsidR="00A47EC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r w:rsidRPr="00A47EC6">
        <w:rPr>
          <w:rFonts w:cs="Times New Roman" w:eastAsia="Times New Roman"/>
          <w:noProof/>
          <w:szCs w:val="20"/>
          <w:lang w:eastAsia="hr-HR"/>
        </w:rPr>
        <w:t>Poslovni broj: 5 St-381/2018-2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>R J E Š E N J E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likvidatora Hrvoja </w:t>
      </w:r>
      <w:proofErr w:type="spellStart"/>
      <w:r w:rsidRPr="00A47EC6">
        <w:rPr>
          <w:rFonts w:cs="Times New Roman" w:eastAsia="Times New Roman"/>
          <w:szCs w:val="20"/>
          <w:lang w:eastAsia="hr-HR"/>
        </w:rPr>
        <w:t>Kraljičkovića</w:t>
      </w:r>
      <w:proofErr w:type="spellEnd"/>
      <w:r w:rsidRPr="00A47EC6">
        <w:rPr>
          <w:rFonts w:cs="Times New Roman" w:eastAsia="Times New Roman"/>
          <w:szCs w:val="20"/>
          <w:lang w:eastAsia="hr-HR"/>
        </w:rPr>
        <w:t xml:space="preserve"> iz Zagreba, Kninski trg 13, OIB: 63875916042, za provođenje stečajnog postupka nad imovinom brisanog društva KUČKOVEČKI društvo s ograničenom odgovornošću za promet roba na veliko i malo, uvoz-izvoz, zastupanje, ugostiteljstvo i proizvodnju, Sveta </w:t>
      </w:r>
      <w:proofErr w:type="spellStart"/>
      <w:r w:rsidRPr="00A47EC6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A47EC6">
        <w:rPr>
          <w:rFonts w:cs="Times New Roman" w:eastAsia="Times New Roman"/>
          <w:szCs w:val="20"/>
          <w:lang w:eastAsia="hr-HR"/>
        </w:rPr>
        <w:t xml:space="preserve">, Mala Gorica, Odvojak Augusta Šenoe 9, MBS: 080092853, OIB: 40102553096, 22. listopada 2018. 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>r i j e š i o   j e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Calibri"/>
          <w:szCs w:val="20"/>
          <w:lang w:eastAsia="hr-HR"/>
        </w:rPr>
        <w:t>1. Određuje se upis u sudski registar Stečajne mase iza</w:t>
      </w:r>
      <w:r w:rsidRPr="00A47EC6">
        <w:rPr>
          <w:rFonts w:cs="Times New Roman" w:eastAsia="Times New Roman"/>
          <w:szCs w:val="20"/>
          <w:lang w:eastAsia="hr-HR"/>
        </w:rPr>
        <w:t xml:space="preserve"> KUČKOVEČKI društvo s ograničenom odgovornošću za promet roba na veliko i malo, uvoz-izvoz, zastupanje, ugostiteljstvo i proizvodnju, Sveta </w:t>
      </w:r>
      <w:proofErr w:type="spellStart"/>
      <w:r w:rsidRPr="00A47EC6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A47EC6">
        <w:rPr>
          <w:rFonts w:cs="Times New Roman" w:eastAsia="Times New Roman"/>
          <w:szCs w:val="20"/>
          <w:lang w:eastAsia="hr-HR"/>
        </w:rPr>
        <w:t xml:space="preserve">, Mala Gorica, Odvojak Augusta Šenoe 9, MBS: 080092853, OIB: 40102553096, </w:t>
      </w:r>
      <w:r w:rsidRPr="00A47EC6">
        <w:rPr>
          <w:rFonts w:cs="Times New Roman" w:eastAsia="Calibri"/>
          <w:szCs w:val="20"/>
          <w:lang w:eastAsia="hr-HR"/>
        </w:rPr>
        <w:t xml:space="preserve">sa sjedištem u Čakovcu, Franje </w:t>
      </w:r>
      <w:proofErr w:type="spellStart"/>
      <w:r w:rsidRPr="00A47EC6">
        <w:rPr>
          <w:rFonts w:cs="Times New Roman" w:eastAsia="Calibri"/>
          <w:szCs w:val="20"/>
          <w:lang w:eastAsia="hr-HR"/>
        </w:rPr>
        <w:t>Punčeca</w:t>
      </w:r>
      <w:proofErr w:type="spellEnd"/>
      <w:r w:rsidRPr="00A47EC6">
        <w:rPr>
          <w:rFonts w:cs="Times New Roman" w:eastAsia="Calibri"/>
          <w:szCs w:val="20"/>
          <w:lang w:eastAsia="hr-HR"/>
        </w:rPr>
        <w:t xml:space="preserve"> 4. </w:t>
      </w:r>
      <w:r w:rsidRPr="00A47EC6">
        <w:rPr>
          <w:rFonts w:cs="Times New Roman" w:eastAsia="Times New Roman"/>
          <w:szCs w:val="20"/>
          <w:lang w:eastAsia="hr-HR"/>
        </w:rPr>
        <w:t xml:space="preserve">  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Calibri"/>
          <w:szCs w:val="20"/>
          <w:lang w:eastAsia="hr-HR"/>
        </w:rPr>
        <w:t xml:space="preserve">2. Određuje se upis stečajnog upravitelja Sanje </w:t>
      </w:r>
      <w:proofErr w:type="spellStart"/>
      <w:r w:rsidRPr="00A47EC6">
        <w:rPr>
          <w:rFonts w:cs="Times New Roman" w:eastAsia="Calibri"/>
          <w:szCs w:val="20"/>
          <w:lang w:eastAsia="hr-HR"/>
        </w:rPr>
        <w:t>Kraljek</w:t>
      </w:r>
      <w:proofErr w:type="spellEnd"/>
      <w:r w:rsidRPr="00A47EC6">
        <w:rPr>
          <w:rFonts w:cs="Times New Roman" w:eastAsia="Calibri"/>
          <w:szCs w:val="20"/>
          <w:lang w:eastAsia="hr-HR"/>
        </w:rPr>
        <w:t xml:space="preserve">, dipl. pravnika iz Čakovca, Franje </w:t>
      </w:r>
      <w:proofErr w:type="spellStart"/>
      <w:r w:rsidRPr="00A47EC6">
        <w:rPr>
          <w:rFonts w:cs="Times New Roman" w:eastAsia="Calibri"/>
          <w:szCs w:val="20"/>
          <w:lang w:eastAsia="hr-HR"/>
        </w:rPr>
        <w:t>Punčeca</w:t>
      </w:r>
      <w:proofErr w:type="spellEnd"/>
      <w:r w:rsidRPr="00A47EC6">
        <w:rPr>
          <w:rFonts w:cs="Times New Roman" w:eastAsia="Calibri"/>
          <w:szCs w:val="20"/>
          <w:lang w:eastAsia="hr-HR"/>
        </w:rPr>
        <w:t xml:space="preserve"> 4, OIB: 44015522626, koji će zastupati Stečajnu masu.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Calibri"/>
          <w:szCs w:val="20"/>
          <w:lang w:eastAsia="hr-HR"/>
        </w:rPr>
        <w:t>3. Upis Stečajne mase i stečajnog upravitelja izvršit će sudski registar Trgovačkog suda u Zagrebu.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>Obrazloženje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 xml:space="preserve">Likvidator Hrvoje </w:t>
      </w:r>
      <w:proofErr w:type="spellStart"/>
      <w:r w:rsidRPr="00A47EC6">
        <w:rPr>
          <w:rFonts w:cs="Times New Roman" w:eastAsia="Times New Roman"/>
          <w:szCs w:val="20"/>
          <w:lang w:eastAsia="hr-HR"/>
        </w:rPr>
        <w:t>Kraljičković</w:t>
      </w:r>
      <w:proofErr w:type="spellEnd"/>
      <w:r w:rsidRPr="00A47EC6">
        <w:rPr>
          <w:rFonts w:cs="Times New Roman" w:eastAsia="Times New Roman"/>
          <w:szCs w:val="20"/>
          <w:lang w:eastAsia="hr-HR"/>
        </w:rPr>
        <w:t xml:space="preserve"> iz Zagreba podnio je Trgovačkom sudu u Zagrebu 16. veljače 2018. prijedlog za otvaranje stečajnog postupka nad imovinom – likvidacijskom masom</w:t>
      </w:r>
      <w:r w:rsidRPr="00A47EC6">
        <w:rPr>
          <w:rFonts w:cs="Times New Roman" w:eastAsia="Calibri"/>
          <w:szCs w:val="20"/>
          <w:lang w:eastAsia="hr-HR"/>
        </w:rPr>
        <w:t xml:space="preserve"> iza</w:t>
      </w:r>
      <w:r w:rsidRPr="00A47EC6">
        <w:rPr>
          <w:rFonts w:cs="Times New Roman" w:eastAsia="Times New Roman"/>
          <w:szCs w:val="20"/>
          <w:lang w:eastAsia="hr-HR"/>
        </w:rPr>
        <w:t xml:space="preserve"> brisanog društva KUČKOVEČKI društvo s ograničenom odgovornošću za promet roba na veliko i malo, uvoz-izvoz, zastupanje, ugostiteljstvo i proizvodnju, Sveta </w:t>
      </w:r>
      <w:proofErr w:type="spellStart"/>
      <w:r w:rsidRPr="00A47EC6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A47EC6">
        <w:rPr>
          <w:rFonts w:cs="Times New Roman" w:eastAsia="Times New Roman"/>
          <w:szCs w:val="20"/>
          <w:lang w:eastAsia="hr-HR"/>
        </w:rPr>
        <w:t xml:space="preserve">, Mala Gorica, Odvojak Augusta Šenoe 9, OIB: 40102553096, navodeći da postoje stečajni razlozi prezaduženost i nesposobnost za plaćanje, a imovina društva nije dovoljna za namirenje tražbina svih vjerovnika. Prijedlog je zaprimljen pod poslovnim brojem St-490/2018 i sukladno rješenju predsjednika Visokog trgovačkog suda Republike Hrvatske poslovni broj Su-236/18-2 od 9. ožujka 2018. ustupljen je ovom sudu u Bjelovaru na daljnji postupak. 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 xml:space="preserve"> Iz popisa imovine i obveza, koji je dan u prijedlogu (list 2), proizlazi da se u zemljišnim knjigama brisano društvo vodi kao vlasnik nekretnina upisanih u k.o. Rakov potok </w:t>
      </w:r>
      <w:r w:rsidRPr="00A47EC6">
        <w:rPr>
          <w:rFonts w:cs="Times New Roman" w:eastAsia="Times New Roman"/>
          <w:szCs w:val="20"/>
          <w:lang w:eastAsia="hr-HR"/>
        </w:rPr>
        <w:lastRenderedPageBreak/>
        <w:t>i k.o. Mala Gorica. U postupku likvidacije prijavljene su tražbine u ukupnom iznosu od 11.986.562,33 kn.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 xml:space="preserve">Sud je izvršio uvid u sudski registar (list 11) te utvrdio da je Trgovački sud u Zagrebu brisao društvo KUČKOVEČKI društvo s ograničenom odgovornošću za promet roba na veliko i malo, uvoz-izvoz, zastupanje, ugostiteljstvo i proizvodnju, Sveta </w:t>
      </w:r>
      <w:proofErr w:type="spellStart"/>
      <w:r w:rsidRPr="00A47EC6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A47EC6">
        <w:rPr>
          <w:rFonts w:cs="Times New Roman" w:eastAsia="Times New Roman"/>
          <w:szCs w:val="20"/>
          <w:lang w:eastAsia="hr-HR"/>
        </w:rPr>
        <w:t xml:space="preserve">, Mala Gorica, Odvojak Augusta Šenoe 9, MBS: 080092853, OIB: 40102553096, iz sudskog registra 16. prosinca 2014. rješenjem </w:t>
      </w:r>
      <w:proofErr w:type="spellStart"/>
      <w:r w:rsidRPr="00A47EC6">
        <w:rPr>
          <w:rFonts w:cs="Times New Roman" w:eastAsia="Times New Roman"/>
          <w:szCs w:val="20"/>
          <w:lang w:eastAsia="hr-HR"/>
        </w:rPr>
        <w:t>Tt</w:t>
      </w:r>
      <w:proofErr w:type="spellEnd"/>
      <w:r w:rsidRPr="00A47EC6">
        <w:rPr>
          <w:rFonts w:cs="Times New Roman" w:eastAsia="Times New Roman"/>
          <w:szCs w:val="20"/>
          <w:lang w:eastAsia="hr-HR"/>
        </w:rPr>
        <w:t xml:space="preserve">-14/2299-33. 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 xml:space="preserve">Kako se ovdje radi o slučaju iz čl.437. st.1. Stečajnog zakona ("Narodne novine" broj </w:t>
      </w:r>
      <w:r w:rsidRPr="00A47EC6">
        <w:rPr>
          <w:rFonts w:cs="Times New Roman" w:eastAsia="Times New Roman"/>
          <w:noProof/>
          <w:szCs w:val="20"/>
          <w:lang w:eastAsia="hr-HR"/>
        </w:rPr>
        <w:t>71/15 i 104/17, dalje: SZ</w:t>
      </w:r>
      <w:r w:rsidRPr="00A47EC6">
        <w:rPr>
          <w:rFonts w:cs="Times New Roman" w:eastAsia="Times New Roman"/>
          <w:szCs w:val="20"/>
          <w:lang w:eastAsia="hr-HR"/>
        </w:rPr>
        <w:t xml:space="preserve">), sud je temeljem odredbe st.2. istog članka odredio upis Stečajne mase i stečajnog upravitelja koji će zastupati Stečajnu masu u sudski registar. Sjedište stečajne mase određeno je, sukladno čl.438. st.1. SZ-a, prema adresi stečajnog upravitelja, koji je izabran u skladu s čl.84. SZ-a, metodom slučajnog odabira, sa liste upravitelja za područje nadležnosti ovog suda.  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>U Bjelovaru 22. listopada 2018.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Sutkinja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 xml:space="preserve">                         Marija Petrina Kubica v.r.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47EC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47EC6" w:rsidP="00A47EC6" w:rsidR="00A47EC6" w:rsidRPr="00A47EC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47EC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 xml:space="preserve">                                                 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7EC6">
        <w:rPr>
          <w:rFonts w:cs="Times New Roman" w:eastAsia="Times New Roman"/>
          <w:szCs w:val="20"/>
          <w:lang w:eastAsia="hr-HR"/>
        </w:rPr>
        <w:t>Uputa o pravnom lijeku:</w:t>
      </w:r>
      <w:r w:rsidRPr="00A47EC6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A47EC6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47EC6" w:rsidP="00A47EC6" w:rsidR="00A47EC6" w:rsidRPr="00A47E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A47EC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1174294"/>
      <w:docPartObj>
        <w:docPartGallery w:val="Page Numbers (Top of Page)"/>
        <w:docPartUnique/>
      </w:docPartObj>
    </w:sdtPr>
    <w:sdtContent>
      <w:p w:rsidRDefault="00A47EC6" w:rsidP="00A47EC6" w:rsidR="00A47EC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47EC6" w:rsidP="00A47EC6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  <w:r w:rsidRPr="00A47EC6">
      <w:rPr>
        <w:rFonts w:cs="Times New Roman" w:eastAsia="Times New Roman"/>
        <w:noProof/>
        <w:szCs w:val="20"/>
        <w:lang w:eastAsia="hr-HR"/>
      </w:rPr>
      <w:t>Poslovni broj: 5 St-381/2018-2</w:t>
    </w:r>
  </w:p>
  <w:p w:rsidRDefault="00A47EC6" w:rsidP="00A47EC6" w:rsidR="00A47EC6" w:rsidRPr="00A47EC6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EC6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2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543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St-381/2018-2</izvorni_sadrzaj>
    <derivirana_varijabla naziv="DomainObject.Oznaka_1">St-381/2018-2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KUČKOVEČKI d.o.o.</izvorni_sadrzaj>
    <derivirana_varijabla naziv="DomainObject.Predmet.ProtustrankaFormated_1">  Likvidacijska masa KUČKOVEČKI d.o.o.</derivirana_varijabla>
  </DomainObject.Predmet.ProtustrankaFormated>
  <DomainObject.Predmet.ProtustrankaFormatedOIB>
    <izvorni_sadrzaj>  Likvidacijska masa KUČKOVEČKI d.o.o., OIB 40102553096</izvorni_sadrzaj>
    <derivirana_varijabla naziv="DomainObject.Predmet.ProtustrankaFormatedOIB_1">  Likvidacijska masa KUČKOVEČKI d.o.o., OIB 40102553096</derivirana_varijabla>
  </DomainObject.Predmet.ProtustrankaFormatedOIB>
  <DomainObject.Predmet.ProtustrankaFormatedWithAdress>
    <izvorni_sadrzaj> Likvidacijska masa KUČKOVEČKI d.o.o., Mala Gorica, Odvojak Augusta Šenoe 9, 10431 Sveta Nedelja</izvorni_sadrzaj>
    <derivirana_varijabla naziv="DomainObject.Predmet.ProtustrankaFormatedWithAdress_1"> Likvidacijska masa KUČKOVEČKI d.o.o., Mala Gorica, Odvojak Augusta Šenoe 9, 10431 Sveta Nedelja</derivirana_varijabla>
  </DomainObject.Predmet.ProtustrankaFormatedWithAdress>
  <DomainObject.Predmet.ProtustrankaFormatedWithAdressOIB>
    <izvorni_sadrzaj> Likvidacijska masa KUČKOVEČKI d.o.o., OIB 40102553096, Mala Gorica, Odvojak Augusta Šenoe 9, 10431 Sveta Nedelja</izvorni_sadrzaj>
    <derivirana_varijabla naziv="DomainObject.Predmet.ProtustrankaFormatedWithAdressOIB_1"> Likvidacijska masa KUČKOVEČKI d.o.o., OIB 40102553096, Mala Gorica, Odvojak Augusta Šenoe 9, 10431 Sveta Nedelja</derivirana_varijabla>
  </DomainObject.Predmet.ProtustrankaFormatedWithAdressOIB>
  <DomainObject.Predmet.ProtustrankaWithAdress>
    <izvorni_sadrzaj>Likvidacijska masa KUČKOVEČKI d.o.o. Mala Gorica, Odvojak Augusta Šenoe 9, 10431 Sveta Nedelja</izvorni_sadrzaj>
    <derivirana_varijabla naziv="DomainObject.Predmet.ProtustrankaWithAdress_1">Likvidacijska masa KUČKOVEČKI d.o.o. Mala Gorica, Odvojak Augusta Šenoe 9, 10431 Sveta Nedelja</derivirana_varijabla>
  </DomainObject.Predmet.ProtustrankaWithAdress>
  <DomainObject.Predmet.ProtustrankaWithAdressOIB>
    <izvorni_sadrzaj>Likvidacijska masa KUČKOVEČKI d.o.o., OIB 40102553096, Mala Gorica, Odvojak Augusta Šenoe 9, 10431 Sveta Nedelja</izvorni_sadrzaj>
    <derivirana_varijabla naziv="DomainObject.Predmet.ProtustrankaWithAdressOIB_1">Likvidacijska masa KUČKOVEČKI d.o.o., OIB 40102553096, Mala Gorica, Odvojak Augusta Šenoe 9, 10431 Sveta Nedelja</derivirana_varijabla>
  </DomainObject.Predmet.ProtustrankaWithAdressOIB>
  <DomainObject.Predmet.ProtustrankaNazivFormated>
    <izvorni_sadrzaj>Likvidacijska masa KUČKOVEČKI d.o.o.</izvorni_sadrzaj>
    <derivirana_varijabla naziv="DomainObject.Predmet.ProtustrankaNazivFormated_1">Likvidacijska masa KUČKOVEČKI d.o.o.</derivirana_varijabla>
  </DomainObject.Predmet.ProtustrankaNazivFormated>
  <DomainObject.Predmet.ProtustrankaNazivFormatedOIB>
    <izvorni_sadrzaj>Likvidacijska masa KUČKOVEČKI d.o.o., OIB 40102553096</izvorni_sadrzaj>
    <derivirana_varijabla naziv="DomainObject.Predmet.ProtustrankaNazivFormatedOIB_1">Likvidacijska masa KUČKOVEČKI d.o.o., OIB 40102553096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KUČKOVEČKI d.o.o.; Hrvoje Kraljičković</izvorni_sadrzaj>
    <derivirana_varijabla naziv="DomainObject.Predmet.StrankaFormated_1">  Likvidacijska masa KUČKOVEČKI d.o.o.; Hrvoje Kraljičković</derivirana_varijabla>
  </DomainObject.Predmet.StrankaFormated>
  <DomainObject.Predmet.StrankaFormatedOIB>
    <izvorni_sadrzaj>  Likvidacijska masa KUČKOVEČKI d.o.o., OIB 40102553096; Hrvoje Kraljičković, OIB 63875916042</izvorni_sadrzaj>
    <derivirana_varijabla naziv="DomainObject.Predmet.StrankaFormatedOIB_1">  Likvidacijska masa KUČKOVEČKI d.o.o., OIB 40102553096; Hrvoje Kraljičković, OIB 63875916042</derivirana_varijabla>
  </DomainObject.Predmet.StrankaFormatedOIB>
  <DomainObject.Predmet.StrankaFormatedWithAdress>
    <izvorni_sadrzaj> Likvidacijska masa KUČKOVEČKI d.o.o., Mala Gorica, Odvojak Augusta Šenoe 9, 10431 Sveta Nedelja; Hrvoje Kraljičković, Kninski trg 13, 10000 Zagreb</izvorni_sadrzaj>
    <derivirana_varijabla naziv="DomainObject.Predmet.StrankaFormatedWithAdress_1"> Likvidacijska masa KUČKOVEČKI d.o.o., Mala Gorica, Odvojak Augusta Šenoe 9, 10431 Sveta Nedelja; Hrvoje Kraljičković, Kninski trg 13, 10000 Zagreb</derivirana_varijabla>
  </DomainObject.Predmet.StrankaFormatedWithAdress>
  <DomainObject.Predmet.StrankaFormatedWithAdressOIB>
    <izvorni_sadrzaj> Likvidacijska masa KUČKOVEČKI d.o.o., OIB 40102553096, Mala Gorica, Odvojak Augusta Šenoe 9, 10431 Sveta Nedelja; Hrvoje Kraljičković, OIB 63875916042, Kninski trg 13, 10000 Zagreb</izvorni_sadrzaj>
    <derivirana_varijabla naziv="DomainObject.Predmet.StrankaFormatedWithAdressOIB_1"> Likvidacijska masa KUČKOVEČKI d.o.o., OIB 40102553096, Mala Gorica, Odvojak Augusta Šenoe 9, 10431 Sveta Nedelja; Hrvoje Kraljičković, OIB 63875916042, Kninski trg 13, 10000 Zagreb</derivirana_varijabla>
  </DomainObject.Predmet.StrankaFormatedWithAdressOIB>
  <DomainObject.Predmet.StrankaWithAdress>
    <izvorni_sadrzaj>Likvidacijska masa KUČKOVEČKI d.o.o. Mala Gorica, Odvojak Augusta Šenoe 9,10431 Sveta Nedelja,Hrvoje Kraljičković Kninski trg 13,10000 Zagreb</izvorni_sadrzaj>
    <derivirana_varijabla naziv="DomainObject.Predmet.StrankaWithAdress_1">Likvidacijska masa KUČKOVEČKI d.o.o. Mala Gorica, Odvojak Augusta Šenoe 9,10431 Sveta Nedelja,Hrvoje Kraljičković Kninski trg 13,10000 Zagreb</derivirana_varijabla>
  </DomainObject.Predmet.StrankaWithAdress>
  <DomainObject.Predmet.StrankaWithAdressOIB>
    <izvorni_sadrzaj>Likvidacijska masa KUČKOVEČKI d.o.o., OIB 40102553096, Mala Gorica, Odvojak Augusta Šenoe 9,10431 Sveta Nedelja,Hrvoje Kraljičković, OIB 63875916042, Kninski trg 13,10000 Zagreb</izvorni_sadrzaj>
    <derivirana_varijabla naziv="DomainObject.Predmet.StrankaWithAdressOIB_1">Likvidacijska masa KUČKOVEČKI d.o.o., OIB 40102553096, Mala Gorica, Odvojak Augusta Šenoe 9,10431 Sveta Nedelja,Hrvoje Kraljičković, OIB 63875916042, Kninski trg 13,10000 Zagreb</derivirana_varijabla>
  </DomainObject.Predmet.StrankaWithAdressOIB>
  <DomainObject.Predmet.StrankaNazivFormated>
    <izvorni_sadrzaj>Likvidacijska masa KUČKOVEČKI d.o.o.,Hrvoje Kraljičković</izvorni_sadrzaj>
    <derivirana_varijabla naziv="DomainObject.Predmet.StrankaNazivFormated_1">Likvidacijska masa KUČKOVEČKI d.o.o.,Hrvoje Kraljičković</derivirana_varijabla>
  </DomainObject.Predmet.StrankaNazivFormated>
  <DomainObject.Predmet.StrankaNazivFormatedOIB>
    <izvorni_sadrzaj>Likvidacijska masa KUČKOVEČKI d.o.o., OIB 40102553096,Hrvoje Kraljičković, OIB 63875916042</izvorni_sadrzaj>
    <derivirana_varijabla naziv="DomainObject.Predmet.StrankaNazivFormatedOIB_1">Likvidacijska masa KUČKOVEČKI d.o.o., OIB 40102553096,Hrvoje Kraljičković, OIB 63875916042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Likvidacijska masa KUČKOVEČKI d.o.o.</item>
      <item>Hrvoje Kraljičković</item>
    </izvorni_sadrzaj>
    <derivirana_varijabla naziv="DomainObject.Predmet.StrankaListFormated_1">
      <item>Likvidacijska masa KUČKOVEČKI d.o.o.</item>
      <item>Hrvoje Kraljičković</item>
    </derivirana_varijabla>
  </DomainObject.Predmet.StrankaListFormated>
  <DomainObject.Predmet.StrankaListFormatedOIB>
    <izvorni_sadrzaj>
      <item>Likvidacijska masa KUČKOVEČKI d.o.o., OIB 40102553096</item>
      <item>Hrvoje Kraljičković, OIB 63875916042</item>
    </izvorni_sadrzaj>
    <derivirana_varijabla naziv="DomainObject.Predmet.StrankaListFormatedOIB_1">
      <item>Likvidacijska masa KUČKOVEČKI d.o.o., OIB 40102553096</item>
      <item>Hrvoje Kraljičković, OIB 63875916042</item>
    </derivirana_varijabla>
  </DomainObject.Predmet.StrankaListFormatedOIB>
  <DomainObject.Predmet.StrankaListFormatedWithAdress>
    <izvorni_sadrzaj>
      <item>Likvidacijska masa KUČKOVEČKI d.o.o., Mala Gorica, Odvojak Augusta Šenoe 9, 10431 Sveta Nedelja</item>
      <item>Hrvoje Kraljičković, Kninski trg 13, 10000 Zagreb</item>
    </izvorni_sadrzaj>
    <derivirana_varijabla naziv="DomainObject.Predmet.StrankaListFormatedWithAdress_1">
      <item>Likvidacijska masa KUČKOVEČKI d.o.o., Mala Gorica, Odvojak Augusta Šenoe 9, 10431 Sveta Nedelja</item>
      <item>Hrvoje Kraljičković, Kninski trg 13, 10000 Zagreb</item>
    </derivirana_varijabla>
  </DomainObject.Predmet.StrankaListFormatedWithAdress>
  <DomainObject.Predmet.StrankaListFormatedWithAdressOIB>
    <izvorni_sadrzaj>
      <item>Likvidacijska masa KUČKOVEČKI d.o.o., OIB 40102553096, Mala Gorica, Odvojak Augusta Šenoe 9, 10431 Sveta Nedelja</item>
      <item>Hrvoje Kraljičković, OIB 63875916042, Kninski trg 13, 10000 Zagreb</item>
    </izvorni_sadrzaj>
    <derivirana_varijabla naziv="DomainObject.Predmet.StrankaListFormatedWithAdressOIB_1">
      <item>Likvidacijska masa KUČKOVEČKI d.o.o., OIB 40102553096, Mala Gorica, Odvojak Augusta Šenoe 9, 10431 Sveta Nedelja</item>
      <item>Hrvoje Kraljičković, OIB 63875916042, Kninski trg 13, 10000 Zagreb</item>
    </derivirana_varijabla>
  </DomainObject.Predmet.StrankaListFormatedWithAdressOIB>
  <DomainObject.Predmet.StrankaListNazivFormated>
    <izvorni_sadrzaj>
      <item>Likvidacijska masa KUČKOVEČKI d.o.o.</item>
      <item>Hrvoje Kraljičković</item>
    </izvorni_sadrzaj>
    <derivirana_varijabla naziv="DomainObject.Predmet.StrankaListNazivFormated_1">
      <item>Likvidacijska masa KUČKOVEČKI d.o.o.</item>
      <item>Hrvoje Kraljičković</item>
    </derivirana_varijabla>
  </DomainObject.Predmet.StrankaListNazivFormated>
  <DomainObject.Predmet.StrankaListNazivFormatedOIB>
    <izvorni_sadrzaj>
      <item>Likvidacijska masa KUČKOVEČKI d.o.o., OIB 40102553096</item>
      <item>Hrvoje Kraljičković, OIB 63875916042</item>
    </izvorni_sadrzaj>
    <derivirana_varijabla naziv="DomainObject.Predmet.StrankaListNazivFormatedOIB_1">
      <item>Likvidacijska masa KUČKOVEČKI d.o.o., OIB 40102553096</item>
      <item>Hrvoje Kraljičković, OIB 63875916042</item>
    </derivirana_varijabla>
  </DomainObject.Predmet.StrankaListNazivFormatedOIB>
  <DomainObject.Predmet.ProtuStrankaListFormated>
    <izvorni_sadrzaj>
      <item>Likvidacijska masa KUČKOVEČKI d.o.o.</item>
    </izvorni_sadrzaj>
    <derivirana_varijabla naziv="DomainObject.Predmet.ProtuStrankaListFormated_1">
      <item>Likvidacijska masa KUČKOVEČKI d.o.o.</item>
    </derivirana_varijabla>
  </DomainObject.Predmet.ProtuStrankaListFormated>
  <DomainObject.Predmet.ProtuStrankaListFormatedOIB>
    <izvorni_sadrzaj>
      <item>Likvidacijska masa KUČKOVEČKI d.o.o., OIB 40102553096</item>
    </izvorni_sadrzaj>
    <derivirana_varijabla naziv="DomainObject.Predmet.ProtuStrankaListFormatedOIB_1">
      <item>Likvidacijska masa KUČKOVEČKI d.o.o., OIB 40102553096</item>
    </derivirana_varijabla>
  </DomainObject.Predmet.ProtuStrankaListFormatedOIB>
  <DomainObject.Predmet.ProtuStrankaListFormatedWithAdress>
    <izvorni_sadrzaj>
      <item>Likvidacijska masa KUČKOVEČKI d.o.o., Mala Gorica, Odvojak Augusta Šenoe 9, 10431 Sveta Nedelja</item>
    </izvorni_sadrzaj>
    <derivirana_varijabla naziv="DomainObject.Predmet.ProtuStrankaListFormatedWithAdress_1">
      <item>Likvidacijska masa KUČKOVEČKI d.o.o., Mala Gorica, Odvojak Augusta Šenoe 9, 10431 Sveta Nedelja</item>
    </derivirana_varijabla>
  </DomainObject.Predmet.ProtuStrankaListFormatedWithAdress>
  <DomainObject.Predmet.ProtuStrankaListFormatedWithAdressOIB>
    <izvorni_sadrzaj>
      <item>Likvidacijska masa KUČKOVEČKI d.o.o., OIB 40102553096, Mala Gorica, Odvojak Augusta Šenoe 9, 10431 Sveta Nedelja</item>
    </izvorni_sadrzaj>
    <derivirana_varijabla naziv="DomainObject.Predmet.ProtuStrankaListFormatedWithAdressOIB_1">
      <item>Likvidacijska masa KUČKOVEČKI d.o.o., OIB 40102553096, Mala Gorica, Odvojak Augusta Šenoe 9, 10431 Sveta Nedelja</item>
    </derivirana_varijabla>
  </DomainObject.Predmet.ProtuStrankaListFormatedWithAdressOIB>
  <DomainObject.Predmet.ProtuStrankaListNazivFormated>
    <izvorni_sadrzaj>
      <item>Likvidacijska masa KUČKOVEČKI d.o.o.</item>
    </izvorni_sadrzaj>
    <derivirana_varijabla naziv="DomainObject.Predmet.ProtuStrankaListNazivFormated_1">
      <item>Likvidacijska masa KUČKOVEČKI d.o.o.</item>
    </derivirana_varijabla>
  </DomainObject.Predmet.ProtuStrankaListNazivFormated>
  <DomainObject.Predmet.ProtuStrankaListNazivFormatedOIB>
    <izvorni_sadrzaj>
      <item>Likvidacijska masa KUČKOVEČKI d.o.o., OIB 40102553096</item>
    </izvorni_sadrzaj>
    <derivirana_varijabla naziv="DomainObject.Predmet.ProtuStrankaListNazivFormatedOIB_1">
      <item>Likvidacijska masa KUČKOVEČKI d.o.o., OIB 40102553096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St-381/2018-2</izvorni_sadrzaj>
    <derivirana_varijabla naziv="DomainObject.PoslovniBrojDokumenta_1">St-381/2018-2</derivirana_varijabla>
  </DomainObject.PoslovniBrojDokumenta>
  <DomainObject.Predmet.StrankaIDrugi>
    <izvorni_sadrzaj>Likvidacijska masa KUČKOVEČKI d.o.o. i dr.</izvorni_sadrzaj>
    <derivirana_varijabla naziv="DomainObject.Predmet.StrankaIDrugi_1">Likvidacijska masa KUČKOVEČKI d.o.o. i dr.</derivirana_varijabla>
  </DomainObject.Predmet.StrankaIDrugi>
  <DomainObject.Predmet.ProtustrankaIDrugi>
    <izvorni_sadrzaj>Likvidacijska masa KUČKOVEČKI d.o.o.</izvorni_sadrzaj>
    <derivirana_varijabla naziv="DomainObject.Predmet.ProtustrankaIDrugi_1">Likvidacijska masa KUČKOVEČKI d.o.o.</derivirana_varijabla>
  </DomainObject.Predmet.ProtustrankaIDrugi>
  <DomainObject.Predmet.StrankaIDrugiAdressOIB>
    <izvorni_sadrzaj>Likvidacijska masa KUČKOVEČKI d.o.o., OIB 40102553096, Mala Gorica, Odvojak Augusta Šenoe 9, 10431 Sveta Nedelja i dr.</izvorni_sadrzaj>
    <derivirana_varijabla naziv="DomainObject.Predmet.StrankaIDrugiAdressOIB_1">Likvidacijska masa KUČKOVEČKI d.o.o., OIB 40102553096, Mala Gorica, Odvojak Augusta Šenoe 9, 10431 Sveta Nedelja i dr.</derivirana_varijabla>
  </DomainObject.Predmet.StrankaIDrugiAdressOIB>
  <DomainObject.Predmet.ProtustrankaIDrugiAdressOIB>
    <izvorni_sadrzaj>Likvidacijska masa KUČKOVEČKI d.o.o., OIB 40102553096, Mala Gorica, Odvojak Augusta Šenoe 9, 10431 Sveta Nedelja</izvorni_sadrzaj>
    <derivirana_varijabla naziv="DomainObject.Predmet.ProtustrankaIDrugiAdressOIB_1">Likvidacijska masa KUČKOVEČKI d.o.o., OIB 40102553096, Mala Gorica, Odvojak Augusta Šenoe 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KUČKOVEČKI d.o.o.</item>
      <item>Likvidacijska masa KUČKOVEČKI d.o.o.</item>
      <item>Hrvoje Kraljičković</item>
    </izvorni_sadrzaj>
    <derivirana_varijabla naziv="DomainObject.Predmet.SudioniciListNaziv_1">
      <item>Likvidacijska masa KUČKOVEČKI d.o.o.</item>
      <item>Likvidacijska masa KUČKOVEČKI d.o.o.</item>
      <item>Hrvoje Kraljičković</item>
    </derivirana_varijabla>
  </DomainObject.Predmet.SudioniciListNaziv>
  <DomainObject.Predmet.SudioniciListAdressOIB>
    <izvorni_sadrzaj>
      <item>Likvidacijska masa KUČKOVEČKI d.o.o., OIB 40102553096, Mala Gorica, Odvojak Augusta Šenoe 9,10431 Sveta Nedelja</item>
      <item>Likvidacijska masa KUČKOVEČKI d.o.o., OIB 40102553096, Mala Gorica, Odvojak Augusta Šenoe 9,10431 Sveta Nedelja</item>
      <item>Hrvoje Kraljičković, OIB 63875916042, Kninski trg 13,10000 Zagreb</item>
    </izvorni_sadrzaj>
    <derivirana_varijabla naziv="DomainObject.Predmet.SudioniciListAdressOIB_1">
      <item>Likvidacijska masa KUČKOVEČKI d.o.o., OIB 40102553096, Mala Gorica, Odvojak Augusta Šenoe 9,10431 Sveta Nedelja</item>
      <item>Likvidacijska masa KUČKOVEČKI d.o.o., OIB 40102553096, Mala Gorica, Odvojak Augusta Šenoe 9,10431 Sveta Nedelja</item>
      <item>Hrvoje Kraljičković, OIB 63875916042, Kninski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CD5F2-08FA-4DC4-AD34-77C57C07EF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3079</properties:Characters>
  <properties:Lines>80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2018-10-22T11:49:00Z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St-381/2018-2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