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4d45" w14:paraId="58b4d45"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5702C7" w:rsidRPr="005702C7">
        <w:rPr>
          <w:lang w:val="hr-HR"/>
        </w:rPr>
        <w:t>SNJEŽAN KAPETANOVIĆ j.d.o.o., OIB: 84140660785, Trogir, Put Muline 45</w:t>
      </w:r>
      <w:r w:rsidR="00C76020" w:rsidRPr="00F57002">
        <w:rPr>
          <w:lang w:val="hr-HR"/>
        </w:rPr>
        <w:t xml:space="preserve">, </w:t>
      </w:r>
      <w:r w:rsidR="00E23CCA" w:rsidRPr="00F57002">
        <w:rPr>
          <w:lang w:val="hr-HR"/>
        </w:rPr>
        <w:t>dana</w:t>
      </w:r>
      <w:r w:rsidR="0059759E" w:rsidRPr="00F57002">
        <w:rPr>
          <w:lang w:val="hr-HR"/>
        </w:rPr>
        <w:t xml:space="preserve"> </w:t>
      </w:r>
      <w:r w:rsidR="005702C7">
        <w:rPr>
          <w:lang w:val="hr-HR"/>
        </w:rPr>
        <w:t>19</w:t>
      </w:r>
      <w:r w:rsidR="003D7F38">
        <w:rPr>
          <w:lang w:val="hr-HR"/>
        </w:rPr>
        <w:t>. travnja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5702C7" w:rsidRPr="005702C7">
        <w:rPr>
          <w:lang w:val="hr-HR"/>
        </w:rPr>
        <w:t>Snježan Kapetanović iz Trogira, Put Muline 45</w:t>
      </w:r>
      <w:r w:rsidR="005702C7">
        <w:rPr>
          <w:lang w:val="hr-HR"/>
        </w:rPr>
        <w:t>,</w:t>
      </w:r>
      <w:r w:rsidR="005702C7" w:rsidRPr="005702C7">
        <w:t xml:space="preserve"> </w:t>
      </w:r>
      <w:r w:rsidR="005702C7" w:rsidRPr="005702C7">
        <w:rPr>
          <w:lang w:val="hr-HR"/>
        </w:rPr>
        <w:t xml:space="preserve">OIB: 10002591909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5702C7">
        <w:rPr>
          <w:lang w:val="hr-HR"/>
        </w:rPr>
        <w:t>185</w:t>
      </w:r>
      <w:r w:rsidR="000E251D">
        <w:rPr>
          <w:lang w:val="hr-HR"/>
        </w:rPr>
        <w:t>9</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5702C7">
        <w:t>185</w:t>
      </w:r>
      <w:r w:rsidR="000E251D">
        <w:t>9</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5702C7" w:rsidP="005702C7" w:rsidR="00A75413">
      <w:pPr>
        <w:spacing w:before="40"/>
        <w:ind w:firstLine="709"/>
        <w:jc w:val="both"/>
        <w:rPr>
          <w:szCs w:val="24"/>
        </w:rPr>
      </w:pPr>
      <w:r w:rsidRPr="005702C7">
        <w:rPr>
          <w:szCs w:val="24"/>
        </w:rPr>
        <w:t>Financijska agencija, Regionalni centar Split, Podružnica Split, podnijela je ovom sudu dana 12. listopada 2016. godine, na temel</w:t>
      </w:r>
      <w:r w:rsidR="00AB1F3B">
        <w:rPr>
          <w:szCs w:val="24"/>
        </w:rPr>
        <w:t xml:space="preserve">ju odredbe čl. 110.  st. 1. </w:t>
      </w:r>
      <w:r w:rsidR="00AB1F3B" w:rsidRPr="00AB1F3B">
        <w:rPr>
          <w:szCs w:val="24"/>
        </w:rPr>
        <w:t>Stečajnog zakona (˝Narodne novine˝ broj 71/15; dalje: SZ)</w:t>
      </w:r>
      <w:r w:rsidRPr="005702C7">
        <w:rPr>
          <w:szCs w:val="24"/>
        </w:rPr>
        <w:t>, prijedlog za otvaranje stečajnog postupka nad dužnikom SNJEŽAN KAPETANOVIĆ j.d.o.o., OIB: 84140660785, Trogir, Put Muline 45.</w:t>
      </w:r>
      <w:r>
        <w:rPr>
          <w:szCs w:val="24"/>
        </w:rPr>
        <w:t xml:space="preserve"> </w:t>
      </w:r>
      <w:r w:rsidRPr="005702C7">
        <w:rPr>
          <w:szCs w:val="24"/>
        </w:rPr>
        <w:t xml:space="preserve">U prijedlogu se navodi da dužnik na dan 10. listopada 2016. godine u Očevidniku redoslijeda osnova za plaćanje ima evidentirane neizvršene osnove za plaćanja u neprekinutom razdoblju od 120 dana, u ukupnom iznosu od 38.843,20 kn, kao i da prema podacima koji su dostavljeni od Hrvatskog zavoda za mirovinsko osiguranje dužnik ima 1 zaposlenog. </w:t>
      </w:r>
      <w:r w:rsidR="00A75413">
        <w:rPr>
          <w:szCs w:val="24"/>
        </w:rPr>
        <w:t xml:space="preserve">U istom prijedlogu FINA je u smislu odredbe čl. 112. st. 5. </w:t>
      </w:r>
      <w:r w:rsidR="00AB0CBF">
        <w:rPr>
          <w:szCs w:val="24"/>
        </w:rPr>
        <w:t>SZ-a</w:t>
      </w:r>
      <w:r w:rsidR="00A75413">
        <w:rPr>
          <w:szCs w:val="24"/>
        </w:rPr>
        <w:t xml:space="preserve"> obavijestila sud da dužnik na dan </w:t>
      </w:r>
      <w:r>
        <w:rPr>
          <w:szCs w:val="24"/>
        </w:rPr>
        <w:t>10. listopada</w:t>
      </w:r>
      <w:r w:rsidR="003D7F38">
        <w:rPr>
          <w:szCs w:val="24"/>
        </w:rPr>
        <w:t xml:space="preserve"> 2016.</w:t>
      </w:r>
      <w:r w:rsidR="007D0BD9">
        <w:rPr>
          <w:szCs w:val="24"/>
        </w:rPr>
        <w:t xml:space="preserve"> godine na ime predujma za namirenj</w:t>
      </w:r>
      <w:r w:rsidR="003D7F38">
        <w:rPr>
          <w:szCs w:val="24"/>
        </w:rPr>
        <w:t>e troškova stečajnog postupka i</w:t>
      </w:r>
      <w:r w:rsidR="00A75413">
        <w:rPr>
          <w:szCs w:val="24"/>
        </w:rPr>
        <w:t>ma zaplijenjena novčana sredstva</w:t>
      </w:r>
      <w:r w:rsidR="003D7F38">
        <w:rPr>
          <w:szCs w:val="24"/>
        </w:rPr>
        <w:t xml:space="preserve"> u iznosu od 5.000,00 kn.</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1D2D92">
        <w:t>ni broj 11. St-1</w:t>
      </w:r>
      <w:r w:rsidR="005702C7">
        <w:t>85</w:t>
      </w:r>
      <w:r w:rsidR="000E251D">
        <w:t>9</w:t>
      </w:r>
      <w:r w:rsidR="00A75413" w:rsidRPr="00F57002">
        <w:t xml:space="preserve">/2016 od </w:t>
      </w:r>
      <w:r w:rsidR="005702C7">
        <w:t>19</w:t>
      </w:r>
      <w:r>
        <w:t>. travnja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5702C7" w:rsidRPr="005702C7">
        <w:t>SNJEŽAN KAPETANOVIĆ j.d.o.o., OIB: 84140660785, Trogir, Put Muline 45</w:t>
      </w:r>
      <w:r w:rsidR="005702C7">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5702C7" w:rsidRPr="005702C7">
        <w:t>SNJEŽAN KAPETANOVIĆ j.d.o.o., OIB: 841</w:t>
      </w:r>
      <w:r w:rsidR="005702C7">
        <w:t>40660785, Trogir, Put Muline 45</w:t>
      </w:r>
      <w:r w:rsidR="001D2D92" w:rsidRPr="001D2D92">
        <w:t xml:space="preserve"> </w:t>
      </w:r>
      <w:r w:rsidRPr="00F57002">
        <w:t xml:space="preserve">prema </w:t>
      </w:r>
      <w:r w:rsidR="003D7F38">
        <w:t>prijedlogu</w:t>
      </w:r>
      <w:r w:rsidRPr="00F57002">
        <w:t xml:space="preserve"> FINA</w:t>
      </w:r>
      <w:r>
        <w:t xml:space="preserve">-e za </w:t>
      </w:r>
      <w:r w:rsidR="003D7F38">
        <w:t xml:space="preserve">otvaranje </w:t>
      </w:r>
      <w:r w:rsidRPr="00F57002">
        <w:t>stečajnog postupka zaprimljen</w:t>
      </w:r>
      <w:r>
        <w:t>o</w:t>
      </w:r>
      <w:r w:rsidRPr="00F57002">
        <w:t xml:space="preserve">g kod ovoga suda dana </w:t>
      </w:r>
      <w:r w:rsidR="005702C7">
        <w:t>12. listopada</w:t>
      </w:r>
      <w:r w:rsidR="003D7F38">
        <w:t xml:space="preserve"> 2016</w:t>
      </w:r>
      <w:r w:rsidRPr="00F57002">
        <w:t xml:space="preserve">. godine, na dan </w:t>
      </w:r>
      <w:r w:rsidR="005702C7">
        <w:t>10. listopada</w:t>
      </w:r>
      <w:r w:rsidR="003D7F38">
        <w:t xml:space="preserve"> 2016</w:t>
      </w:r>
      <w:r w:rsidRPr="00F57002">
        <w:t xml:space="preserve">. godine ima evidentirane neizvršene osnove za plaćanje u neprekinutom razdoblju od </w:t>
      </w:r>
      <w:r w:rsidR="003D7F38">
        <w:t>120</w:t>
      </w:r>
      <w:r w:rsidRPr="00F57002">
        <w:t xml:space="preserve"> dana, u ukupnom iznosu od </w:t>
      </w:r>
      <w:r w:rsidR="005702C7">
        <w:t>38.843,20</w:t>
      </w:r>
      <w:r w:rsidRPr="00F57002">
        <w:t xml:space="preserve"> kn, </w:t>
      </w:r>
    </w:p>
    <w:p w:rsidRDefault="00A75413" w:rsidP="00A75413" w:rsidR="00A75413">
      <w:pPr>
        <w:spacing w:before="60"/>
        <w:ind w:firstLine="709"/>
        <w:jc w:val="both"/>
      </w:pPr>
      <w:r w:rsidRPr="00F57002">
        <w:t xml:space="preserve">- </w:t>
      </w:r>
      <w:r w:rsidR="001D2D92">
        <w:t xml:space="preserve">da </w:t>
      </w:r>
      <w:r w:rsidR="005702C7">
        <w:t>Snježan Kapetanović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5702C7">
        <w:t>Snježana Kapetanovića,</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5702C7">
        <w:rPr>
          <w:szCs w:val="24"/>
        </w:rPr>
        <w:t>19</w:t>
      </w:r>
      <w:r w:rsidR="003D7F38">
        <w:rPr>
          <w:szCs w:val="24"/>
        </w:rPr>
        <w:t>. travnja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5702C7">
        <w:t>Snježanu Kapetanoviću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0B5810">
          <w:rPr>
            <w:noProof/>
          </w:rPr>
          <w:t>3</w:t>
        </w:r>
        <w:r>
          <w:fldChar w:fldCharType="end"/>
        </w:r>
      </w:p>
    </w:sdtContent>
  </w:sdt>
  <w:p w:rsidRDefault="00564E07" w:rsidP="00564E07" w:rsidR="00564E07">
    <w:pPr>
      <w:pStyle w:val="Zaglavlje"/>
      <w:jc w:val="right"/>
    </w:pPr>
    <w:r>
      <w:t>11. St-</w:t>
    </w:r>
    <w:r w:rsidR="001D2D92">
      <w:t>1</w:t>
    </w:r>
    <w:r w:rsidR="005702C7">
      <w:t>85</w:t>
    </w:r>
    <w:r w:rsidR="000E251D">
      <w:t>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5702C7">
      <w:t>85</w:t>
    </w:r>
    <w:r w:rsidR="000E251D">
      <w:t>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B5810"/>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7F38"/>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AB1F3B"/>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B5810"/>
    <w:rPr>
      <w:color w:val="808080"/>
      <w:bdr w:space="0" w:sz="0" w:color="auto" w:val="none"/>
      <w:shd w:fill="auto" w:color="auto" w:val="clear"/>
    </w:rPr>
  </w:style>
  <w:style w:customStyle="true" w:styleId="eSPISCCParagraphDefaultFont" w:type="character">
    <w:name w:val="eSPIS_CC_Paragraph Default Font"/>
    <w:basedOn w:val="Zadanifontodlomka"/>
    <w:rsid w:val="000B581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B581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B581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581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B5810"/>
    <w:rPr>
      <w:color w:val="808080"/>
      <w:bdr w:color="auto" w:space="0" w:sz="0" w:val="none"/>
      <w:shd w:color="auto" w:fill="auto" w:val="clear"/>
    </w:rPr>
  </w:style>
  <w:style w:customStyle="1" w:styleId="eSPISCCParagraphDefaultFont" w:type="character">
    <w:name w:val="eSPIS_CC_Paragraph Default Font"/>
    <w:basedOn w:val="Zadanifontodlomka"/>
    <w:rsid w:val="000B581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B581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B581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581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1859</izvorni_sadrzaj>
    <derivirana_varijabla naziv="DomainObject.Predmet.Broj_1">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St-1859/2016</izvorni_sadrzaj>
    <derivirana_varijabla naziv="DomainObject.Predmet.OznakaBroj_1">St-1859/2016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SNJEŽAN KAPETANOVIĆ j.d.o.o. za građenje</izvorni_sadrzaj>
    <derivirana_varijabla naziv="DomainObject.Predmet.ProtustrankaFormated_1">  SNJEŽAN KAPETANOVIĆ j.d.o.o. za građenje</derivirana_varijabla>
  </DomainObject.Predmet.ProtustrankaFormated>
  <DomainObject.Predmet.ProtustrankaFormatedOIB>
    <izvorni_sadrzaj>  SNJEŽAN KAPETANOVIĆ j.d.o.o. za građenje, OIB 84140660785</izvorni_sadrzaj>
    <derivirana_varijabla naziv="DomainObject.Predmet.ProtustrankaFormatedOIB_1">  SNJEŽAN KAPETANOVIĆ j.d.o.o. za građenje, OIB 84140660785</derivirana_varijabla>
  </DomainObject.Predmet.ProtustrankaFormatedOIB>
  <DomainObject.Predmet.ProtustrankaFormatedWithAdress>
    <izvorni_sadrzaj> SNJEŽAN KAPETANOVIĆ j.d.o.o. za građenje, Put Muline 45, 21220 Trogir</izvorni_sadrzaj>
    <derivirana_varijabla naziv="DomainObject.Predmet.ProtustrankaFormatedWithAdress_1"> SNJEŽAN KAPETANOVIĆ j.d.o.o. za građenje, Put Muline 45, 21220 Trogir</derivirana_varijabla>
  </DomainObject.Predmet.ProtustrankaFormatedWithAdress>
  <DomainObject.Predmet.ProtustrankaFormatedWithAdressOIB>
    <izvorni_sadrzaj> SNJEŽAN KAPETANOVIĆ j.d.o.o. za građenje, OIB 84140660785, Put Muline 45, 21220 Trogir</izvorni_sadrzaj>
    <derivirana_varijabla naziv="DomainObject.Predmet.ProtustrankaFormatedWithAdressOIB_1"> SNJEŽAN KAPETANOVIĆ j.d.o.o. za građenje, OIB 84140660785, Put Muline 45, 21220 Trogir</derivirana_varijabla>
  </DomainObject.Predmet.ProtustrankaFormatedWithAdressOIB>
  <DomainObject.Predmet.ProtustrankaWithAdress>
    <izvorni_sadrzaj>SNJEŽAN KAPETANOVIĆ j.d.o.o. za građenje Put Muline 45, 21220 Trogir</izvorni_sadrzaj>
    <derivirana_varijabla naziv="DomainObject.Predmet.ProtustrankaWithAdress_1">SNJEŽAN KAPETANOVIĆ j.d.o.o. za građenje Put Muline 45, 21220 Trogir</derivirana_varijabla>
  </DomainObject.Predmet.ProtustrankaWithAdress>
  <DomainObject.Predmet.ProtustrankaWithAdressOIB>
    <izvorni_sadrzaj>SNJEŽAN KAPETANOVIĆ j.d.o.o. za građenje, OIB 84140660785, Put Muline 45, 21220 Trogir</izvorni_sadrzaj>
    <derivirana_varijabla naziv="DomainObject.Predmet.ProtustrankaWithAdressOIB_1">SNJEŽAN KAPETANOVIĆ j.d.o.o. za građenje, OIB 84140660785, Put Muline 45, 21220 Trogir</derivirana_varijabla>
  </DomainObject.Predmet.ProtustrankaWithAdressOIB>
  <DomainObject.Predmet.ProtustrankaNazivFormated>
    <izvorni_sadrzaj>SNJEŽAN KAPETANOVIĆ j.d.o.o. za građenje</izvorni_sadrzaj>
    <derivirana_varijabla naziv="DomainObject.Predmet.ProtustrankaNazivFormated_1">SNJEŽAN KAPETANOVIĆ j.d.o.o. za građenje</derivirana_varijabla>
  </DomainObject.Predmet.ProtustrankaNazivFormated>
  <DomainObject.Predmet.ProtustrankaNazivFormatedOIB>
    <izvorni_sadrzaj>SNJEŽAN KAPETANOVIĆ j.d.o.o. za građenje, OIB 84140660785</izvorni_sadrzaj>
    <derivirana_varijabla naziv="DomainObject.Predmet.ProtustrankaNazivFormatedOIB_1">SNJEŽAN KAPETANOVIĆ j.d.o.o. za građenje, OIB 84140660785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38843.20</izvorni_sadrzaj>
    <derivirana_varijabla naziv="DomainObject.Predmet.TrenutnaVrijednost_1">38843.20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SNJEŽAN KAPETANOVIĆ j.d.o.o. za građenje</item>
    </izvorni_sadrzaj>
    <derivirana_varijabla naziv="DomainObject.Predmet.ProtuStrankaListFormated_1">
      <item>SNJEŽAN KAPETANOVIĆ j.d.o.o. za građenje</item>
    </derivirana_varijabla>
  </DomainObject.Predmet.ProtuStrankaListFormated>
  <DomainObject.Predmet.ProtuStrankaListFormatedOIB>
    <izvorni_sadrzaj>
      <item>SNJEŽAN KAPETANOVIĆ j.d.o.o. za građenje, OIB 84140660785</item>
    </izvorni_sadrzaj>
    <derivirana_varijabla naziv="DomainObject.Predmet.ProtuStrankaListFormatedOIB_1">
      <item>SNJEŽAN KAPETANOVIĆ j.d.o.o. za građenje, OIB 84140660785</item>
    </derivirana_varijabla>
  </DomainObject.Predmet.ProtuStrankaListFormatedOIB>
  <DomainObject.Predmet.ProtuStrankaListFormatedWithAdress>
    <izvorni_sadrzaj>
      <item>SNJEŽAN KAPETANOVIĆ j.d.o.o. za građenje, Put Muline 45, 21220 Trogir</item>
    </izvorni_sadrzaj>
    <derivirana_varijabla naziv="DomainObject.Predmet.ProtuStrankaListFormatedWithAdress_1">
      <item>SNJEŽAN KAPETANOVIĆ j.d.o.o. za građenje, Put Muline 45, 21220 Trogir</item>
    </derivirana_varijabla>
  </DomainObject.Predmet.ProtuStrankaListFormatedWithAdress>
  <DomainObject.Predmet.ProtuStrankaListFormatedWithAdressOIB>
    <izvorni_sadrzaj>
      <item>SNJEŽAN KAPETANOVIĆ j.d.o.o. za građenje, OIB 84140660785, Put Muline 45, 21220 Trogir</item>
    </izvorni_sadrzaj>
    <derivirana_varijabla naziv="DomainObject.Predmet.ProtuStrankaListFormatedWithAdressOIB_1">
      <item>SNJEŽAN KAPETANOVIĆ j.d.o.o. za građenje, OIB 84140660785, Put Muline 45, 21220 Trogir</item>
    </derivirana_varijabla>
  </DomainObject.Predmet.ProtuStrankaListFormatedWithAdressOIB>
  <DomainObject.Predmet.ProtuStrankaListNazivFormated>
    <izvorni_sadrzaj>
      <item>SNJEŽAN KAPETANOVIĆ j.d.o.o. za građenje</item>
    </izvorni_sadrzaj>
    <derivirana_varijabla naziv="DomainObject.Predmet.ProtuStrankaListNazivFormated_1">
      <item>SNJEŽAN KAPETANOVIĆ j.d.o.o. za građenje</item>
    </derivirana_varijabla>
  </DomainObject.Predmet.ProtuStrankaListNazivFormated>
  <DomainObject.Predmet.ProtuStrankaListNazivFormatedOIB>
    <izvorni_sadrzaj>
      <item>SNJEŽAN KAPETANOVIĆ j.d.o.o. za građenje, OIB 84140660785</item>
    </izvorni_sadrzaj>
    <derivirana_varijabla naziv="DomainObject.Predmet.ProtuStrankaListNazivFormatedOIB_1">
      <item>SNJEŽAN KAPETANOVIĆ j.d.o.o. za građenje, OIB 84140660785</item>
    </derivirana_varijabla>
  </DomainObject.Predmet.ProtuStrankaListNazivFormatedOIB>
  <DomainObject.Predmet.OstaliListFormated>
    <izvorni_sadrzaj>
      <item>Snježan Kapetanović</item>
    </izvorni_sadrzaj>
    <derivirana_varijabla naziv="DomainObject.Predmet.OstaliListFormated_1">
      <item>Snježan Kapetanović</item>
    </derivirana_varijabla>
  </DomainObject.Predmet.OstaliListFormated>
  <DomainObject.Predmet.OstaliListFormatedOIB>
    <izvorni_sadrzaj>
      <item>Snježan Kapetanović, OIB 10002591909</item>
    </izvorni_sadrzaj>
    <derivirana_varijabla naziv="DomainObject.Predmet.OstaliListFormatedOIB_1">
      <item>Snježan Kapetanović, OIB 10002591909</item>
    </derivirana_varijabla>
  </DomainObject.Predmet.OstaliListFormatedOIB>
  <DomainObject.Predmet.OstaliListFormatedWithAdress>
    <izvorni_sadrzaj>
      <item>Snježan Kapetanović, Put Muline 45, 21220 Trogir</item>
    </izvorni_sadrzaj>
    <derivirana_varijabla naziv="DomainObject.Predmet.OstaliListFormatedWithAdress_1">
      <item>Snježan Kapetanović, Put Muline 45, 21220 Trogir</item>
    </derivirana_varijabla>
  </DomainObject.Predmet.OstaliListFormatedWithAdress>
  <DomainObject.Predmet.OstaliListFormatedWithAdressOIB>
    <izvorni_sadrzaj>
      <item>Snježan Kapetanović, OIB 10002591909, Put Muline 45, 21220 Trogir</item>
    </izvorni_sadrzaj>
    <derivirana_varijabla naziv="DomainObject.Predmet.OstaliListFormatedWithAdressOIB_1">
      <item>Snježan Kapetanović, OIB 10002591909, Put Muline 45, 21220 Trogir</item>
    </derivirana_varijabla>
  </DomainObject.Predmet.OstaliListFormatedWithAdressOIB>
  <DomainObject.Predmet.OstaliListNazivFormated>
    <izvorni_sadrzaj>
      <item>Snježan Kapetanović</item>
    </izvorni_sadrzaj>
    <derivirana_varijabla naziv="DomainObject.Predmet.OstaliListNazivFormated_1">
      <item>Snježan Kapetanović</item>
    </derivirana_varijabla>
  </DomainObject.Predmet.OstaliListNazivFormated>
  <DomainObject.Predmet.OstaliListNazivFormatedOIB>
    <izvorni_sadrzaj>
      <item>Snježan Kapetanović, OIB 10002591909</item>
    </izvorni_sadrzaj>
    <derivirana_varijabla naziv="DomainObject.Predmet.OstaliListNazivFormatedOIB_1">
      <item>Snježan Kapetanović, OIB 10002591909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SNJEŽAN KAPETANOVIĆ j.d.o.o. za građenje</izvorni_sadrzaj>
    <derivirana_varijabla naziv="DomainObject.Predmet.ProtustrankaIDrugi_1">SNJEŽAN KAPETANOVIĆ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SNJEŽAN KAPETANOVIĆ j.d.o.o. za građenje, OIB 84140660785, Put Muline 45, 21220 Trogir</izvorni_sadrzaj>
    <derivirana_varijabla naziv="DomainObject.Predmet.ProtustrankaIDrugiAdressOIB_1">SNJEŽAN KAPETANOVIĆ j.d.o.o. za građenje, OIB 84140660785, Put Muline 45,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 KAPETANOVIĆ j.d.o.o. za građenje</item>
      <item>FINANCIJSKA AGENCIJA, RC SPLIT</item>
      <item>Snježan Kapetanović</item>
    </izvorni_sadrzaj>
    <derivirana_varijabla naziv="DomainObject.Predmet.SudioniciListNaziv_1">
      <item>SNJEŽAN KAPETANOVIĆ j.d.o.o. za građenje</item>
      <item>FINANCIJSKA AGENCIJA, RC SPLIT</item>
      <item>Snježan Kapetanović</item>
    </derivirana_varijabla>
  </DomainObject.Predmet.SudioniciListNaziv>
  <DomainObject.Predmet.SudioniciListAdressOIB>
    <izvorni_sadrzaj>
      <item>SNJEŽAN KAPETANOVIĆ j.d.o.o. za građenje, OIB 84140660785, Put Muline 45,21220 Trogir</item>
      <item>FINANCIJSKA AGENCIJA, RC SPLIT, OIB 85821130368, Mažuranićevo šetalište 24 b,21000 Split</item>
      <item>Snježan Kapetanović, OIB 10002591909, Put Muline 45,21220 Trogir</item>
    </izvorni_sadrzaj>
    <derivirana_varijabla naziv="DomainObject.Predmet.SudioniciListAdressOIB_1">
      <item>SNJEŽAN KAPETANOVIĆ j.d.o.o. za građenje, OIB 84140660785, Put Muline 45,21220 Trogir</item>
      <item>FINANCIJSKA AGENCIJA, RC SPLIT, OIB 85821130368, Mažuranićevo šetalište 24 b,21000 Split</item>
      <item>Snježan Kapetanović, OIB 10002591909, Put Muline 45,21220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84140660785</item>
      <item>, OIB 85821130368</item>
      <item>, OIB 10002591909</item>
    </izvorni_sadrzaj>
    <derivirana_varijabla naziv="DomainObject.Predmet.SudioniciListNazivOIB_1">
      <item>, OIB 84140660785</item>
      <item>, OIB 85821130368</item>
      <item>, OIB 10002591909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9D2C20-A41F-4388-968E-21547FFB9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1117</properties:Words>
  <properties:Characters>6110</properties:Characters>
  <properties:Lines>117</properties:Lines>
  <properties:Paragraphs>31</properties:Paragraphs>
  <properties:TotalTime>32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2017-04-19T06:24:00Z</cp:lastPrinted>
  <dcterms:modified xmlns:xsi="http://www.w3.org/2001/XMLSchema-instance" xsi:type="dcterms:W3CDTF">2017-04-19T07:30:00Z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