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9644" w14:paraId="0bc9644" w:rsidRDefault="00006969" w:rsidP="00006969" w:rsidR="00006969" w:rsidRPr="007C077C">
      <w:pPr>
        <w15:collapsed w:val="false"/>
      </w:pPr>
      <w:bookmarkStart w:name="_GoBack" w:id="0"/>
      <w:bookmarkEnd w:id="0"/>
    </w:p>
    <w:p w:rsidRDefault="00006969" w:rsidP="00006969" w:rsidR="00006969" w:rsidRPr="007C077C"/>
    <w:p w:rsidRDefault="00006969" w:rsidP="00006969" w:rsidR="00006969" w:rsidRPr="007C077C"/>
    <w:p w:rsidRDefault="00006969" w:rsidP="00006969" w:rsidR="00006969" w:rsidRPr="007C077C">
      <w:pPr>
        <w:rPr>
          <w:b/>
        </w:rPr>
      </w:pPr>
      <w:r w:rsidRPr="007C077C">
        <w:rPr>
          <w:b/>
        </w:rPr>
        <w:t>REPUBLIKA HRVATSKA</w:t>
      </w:r>
    </w:p>
    <w:p w:rsidRDefault="00006969" w:rsidP="00006969" w:rsidR="00006969" w:rsidRPr="007C077C">
      <w:pPr>
        <w:jc w:val="both"/>
        <w:rPr>
          <w:b/>
        </w:rPr>
      </w:pPr>
      <w:r w:rsidRPr="007C077C">
        <w:rPr>
          <w:b/>
        </w:rPr>
        <w:t>TRGOVAČKI SUD U ZADRU</w:t>
      </w:r>
    </w:p>
    <w:p w:rsidRDefault="00006969" w:rsidP="00006969" w:rsidR="00006969" w:rsidRPr="007C077C">
      <w:pPr>
        <w:jc w:val="both"/>
      </w:pPr>
      <w:r w:rsidRPr="007C077C">
        <w:t>Dr. Franje Tuđmana 35</w:t>
      </w:r>
    </w:p>
    <w:p w:rsidRDefault="00006969" w:rsidP="00006969" w:rsidR="00006969" w:rsidRPr="007C077C"/>
    <w:p w:rsidRDefault="00006969" w:rsidP="00006969" w:rsidR="00006969" w:rsidRPr="007C077C">
      <w:pPr>
        <w:jc w:val="center"/>
        <w:rPr>
          <w:b/>
        </w:rPr>
      </w:pPr>
      <w:r w:rsidRPr="007C077C">
        <w:rPr>
          <w:b/>
        </w:rPr>
        <w:t xml:space="preserve">R E P U B L I K A   H R V A T S K A </w:t>
      </w:r>
    </w:p>
    <w:p w:rsidRDefault="00006969" w:rsidP="00006969" w:rsidR="00006969" w:rsidRPr="007C077C">
      <w:pPr>
        <w:jc w:val="center"/>
        <w:rPr>
          <w:b/>
        </w:rPr>
      </w:pPr>
    </w:p>
    <w:p w:rsidRDefault="00006969" w:rsidP="00006969" w:rsidR="00006969" w:rsidRPr="007C077C">
      <w:pPr>
        <w:jc w:val="center"/>
        <w:rPr>
          <w:b/>
        </w:rPr>
      </w:pPr>
      <w:r w:rsidRPr="007C077C">
        <w:rPr>
          <w:b/>
        </w:rPr>
        <w:t>R J E Š E N J E</w:t>
      </w:r>
    </w:p>
    <w:p w:rsidRDefault="001D7DA5" w:rsidP="001D7DA5" w:rsidR="001D7DA5">
      <w:pPr>
        <w:spacing w:lineRule="atLeast" w:line="240"/>
      </w:pPr>
    </w:p>
    <w:p w:rsidRDefault="001D7DA5" w:rsidP="001D7DA5" w:rsidR="0036508C" w:rsidRPr="007C077C">
      <w:pPr>
        <w:jc w:val="both"/>
      </w:pPr>
      <w:r>
        <w:tab/>
        <w:t xml:space="preserve">Trgovački sud u Zadru, po sutkinji Ani Markač u stečajnom postupku nad stečajnim dužnikom CALIGA d.o.o. u stečaju, Zadar, Ulica Pos. spec. policije Zadar 8, OIB:15074953080, </w:t>
      </w:r>
      <w:r w:rsidR="00651AC6">
        <w:t xml:space="preserve"> </w:t>
      </w:r>
      <w:r>
        <w:t>kojeg zastupa stečajni upravitel</w:t>
      </w:r>
      <w:r w:rsidR="004D2C62">
        <w:t>j Edvin Šimunom iz Zadra, dana  28</w:t>
      </w:r>
      <w:r>
        <w:t>. ožujka 2017.</w:t>
      </w:r>
      <w:r w:rsidR="00006969" w:rsidRPr="007C077C">
        <w:t xml:space="preserve">, </w:t>
      </w:r>
    </w:p>
    <w:p w:rsidRDefault="00CF1FE5" w:rsidP="00004109" w:rsidR="00004109" w:rsidRPr="007C077C">
      <w:pPr>
        <w:jc w:val="center"/>
      </w:pPr>
      <w:r w:rsidRPr="007C077C">
        <w:t xml:space="preserve">r i j e š i o  </w:t>
      </w:r>
      <w:r w:rsidR="00004109" w:rsidRPr="007C077C">
        <w:t xml:space="preserve"> j e</w:t>
      </w:r>
    </w:p>
    <w:p w:rsidRDefault="0000481B" w:rsidP="0000481B" w:rsidR="0000481B" w:rsidRPr="007C077C">
      <w:pPr>
        <w:jc w:val="both"/>
        <w:rPr>
          <w:b/>
        </w:rPr>
      </w:pPr>
    </w:p>
    <w:p w:rsidRDefault="00251B83" w:rsidP="00251B83" w:rsidR="000D59C0">
      <w:pPr>
        <w:jc w:val="both"/>
      </w:pPr>
      <w:r w:rsidRPr="007C077C">
        <w:t>I.</w:t>
      </w:r>
      <w:r w:rsidRPr="007C077C">
        <w:tab/>
      </w:r>
      <w:r w:rsidR="00091511" w:rsidRPr="007C077C">
        <w:t xml:space="preserve">Određuje se </w:t>
      </w:r>
      <w:r w:rsidR="001A7667" w:rsidRPr="007C077C">
        <w:t xml:space="preserve">prodaja </w:t>
      </w:r>
      <w:r w:rsidR="00091511" w:rsidRPr="007C077C">
        <w:t xml:space="preserve">u stečajnom postupku </w:t>
      </w:r>
      <w:r w:rsidR="009E569D" w:rsidRPr="007C077C">
        <w:t>nekretnin</w:t>
      </w:r>
      <w:r w:rsidR="001D7DA5">
        <w:t>a</w:t>
      </w:r>
      <w:r w:rsidR="00611C5F" w:rsidRPr="007C077C">
        <w:t xml:space="preserve"> u vlasništvu stečajnog dužnika</w:t>
      </w:r>
      <w:r w:rsidR="000D59C0" w:rsidRPr="000D59C0">
        <w:t xml:space="preserve"> </w:t>
      </w:r>
      <w:r w:rsidR="00651AC6">
        <w:t>CALIGA d.o.o.</w:t>
      </w:r>
      <w:r w:rsidR="000D59C0">
        <w:t xml:space="preserve"> u stečaju, Zadar, Ulica Pos. spec. policije Zadar 8, OIB:15074953080 i to nekretnina upisanih u zemljišnoj knjizi Općinskog suda u Zadru u zk.ul.13234 k.o. Zadar:</w:t>
      </w:r>
    </w:p>
    <w:p w:rsidRDefault="00AA7FA6" w:rsidP="00251B83" w:rsidR="00AA7FA6">
      <w:pPr>
        <w:jc w:val="both"/>
      </w:pPr>
    </w:p>
    <w:p w:rsidRDefault="000D59C0" w:rsidP="00251B83" w:rsidR="00AA7FA6">
      <w:pPr>
        <w:jc w:val="both"/>
      </w:pPr>
      <w:r>
        <w:t>-</w:t>
      </w:r>
      <w:r>
        <w:tab/>
        <w:t>119. suvlasnički dio:72/10000 Eta</w:t>
      </w:r>
      <w:r w:rsidR="00AA7FA6">
        <w:t>žno vlasništvo (E-</w:t>
      </w:r>
      <w:r>
        <w:t>119) suvlasničkog dijela k.č.br.4924/2 u naravi poslovna zgrada koja se sastoji od prizemlja i dva kata s d</w:t>
      </w:r>
      <w:r w:rsidR="00AA7FA6">
        <w:t>v</w:t>
      </w:r>
      <w:r>
        <w:t>ije stambene jedinice i podruma, sa zajedničkim dijelovima i uređajima zgrade</w:t>
      </w:r>
      <w:r w:rsidR="00AA7FA6">
        <w:t xml:space="preserve"> i gospodarsko dvorište ukupne površine 11485m2, povezano s vlasništvom posebnog dijela nekretnine koju u naravi čini poslovni prostor na prvom katu zgrade oznake broj 11, ukupne površine 83,47 m2, u elaboratu neobojano;</w:t>
      </w:r>
    </w:p>
    <w:p w:rsidRDefault="00AA7FA6" w:rsidP="00AA7FA6" w:rsidR="00AA7FA6">
      <w:pPr>
        <w:jc w:val="both"/>
      </w:pPr>
      <w:r>
        <w:t>-</w:t>
      </w:r>
      <w:r>
        <w:tab/>
        <w:t>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12, ukupne površine 193,74 m2, u elaboratu neobojano;</w:t>
      </w:r>
    </w:p>
    <w:p w:rsidRDefault="00AA7FA6" w:rsidP="00251B83" w:rsidR="00AA7FA6">
      <w:pPr>
        <w:jc w:val="both"/>
      </w:pPr>
    </w:p>
    <w:p w:rsidRDefault="00AA7FA6" w:rsidP="00AA7FA6" w:rsidR="00AA7FA6">
      <w:pPr>
        <w:jc w:val="both"/>
      </w:pPr>
      <w:r>
        <w:t>II</w:t>
      </w:r>
      <w:r>
        <w:tab/>
      </w:r>
      <w:r w:rsidR="000D59C0" w:rsidRPr="00CE7D6D">
        <w:t xml:space="preserve">Na </w:t>
      </w:r>
      <w:r w:rsidR="000D59C0">
        <w:t>nekretnin</w:t>
      </w:r>
      <w:r>
        <w:t>ama</w:t>
      </w:r>
      <w:r w:rsidR="000D59C0" w:rsidRPr="00CE7D6D">
        <w:t xml:space="preserve"> iz točke I. ov</w:t>
      </w:r>
      <w:r w:rsidR="00651AC6">
        <w:t xml:space="preserve">og rješenja </w:t>
      </w:r>
      <w:r w:rsidR="000D59C0" w:rsidRPr="00CE7D6D">
        <w:t>postoji upisano založno</w:t>
      </w:r>
      <w:r w:rsidR="000D59C0" w:rsidRPr="00AA7FA6">
        <w:rPr>
          <w:b/>
        </w:rPr>
        <w:t xml:space="preserve"> </w:t>
      </w:r>
      <w:r w:rsidR="000D59C0" w:rsidRPr="00CE7D6D">
        <w:t xml:space="preserve">pravo u korist </w:t>
      </w:r>
      <w:r>
        <w:t>RAIFFEISENBANK AUSTRIA d.d., Zagreb, OIB:53056966535.</w:t>
      </w:r>
    </w:p>
    <w:p w:rsidRDefault="00AA7FA6" w:rsidP="00AA7FA6" w:rsidR="00AA7FA6">
      <w:pPr>
        <w:jc w:val="both"/>
      </w:pPr>
    </w:p>
    <w:p w:rsidRDefault="00AA7FA6" w:rsidP="00AA7FA6" w:rsidR="000D59C0">
      <w:pPr>
        <w:jc w:val="both"/>
      </w:pPr>
      <w:r>
        <w:t>II.</w:t>
      </w:r>
      <w:r>
        <w:tab/>
      </w:r>
      <w:r w:rsidR="00651AC6">
        <w:t>Nalaže se Z</w:t>
      </w:r>
      <w:r w:rsidR="000D59C0" w:rsidRPr="00CE7D6D">
        <w:t xml:space="preserve">emljišno knjižnom odjelu Općinskog suda u </w:t>
      </w:r>
      <w:r>
        <w:t>Zadru,</w:t>
      </w:r>
      <w:r w:rsidR="000D59C0" w:rsidRPr="00CE7D6D">
        <w:t xml:space="preserve"> izvršiti upis zabilježbe rješenja o prodaji </w:t>
      </w:r>
      <w:r>
        <w:t>nekretnina</w:t>
      </w:r>
      <w:r w:rsidR="000D59C0" w:rsidRPr="00CE7D6D">
        <w:t xml:space="preserve"> stečajnog du</w:t>
      </w:r>
      <w:r w:rsidR="000D59C0">
        <w:t>žnika iz točke I. ovog</w:t>
      </w:r>
      <w:r>
        <w:t xml:space="preserve"> rješenja.</w:t>
      </w:r>
    </w:p>
    <w:p w:rsidRDefault="00AB7504" w:rsidP="004D2C62" w:rsidR="00AB7504"/>
    <w:p w:rsidRDefault="00AB7504" w:rsidP="00AB7504" w:rsidR="000D59C0" w:rsidRPr="00CE7D6D">
      <w:pPr>
        <w:pStyle w:val="Odlomakpopisa"/>
        <w:ind w:left="1080"/>
      </w:pPr>
      <w:r>
        <w:t xml:space="preserve">                                                </w:t>
      </w:r>
      <w:r w:rsidR="000D59C0" w:rsidRPr="00CE7D6D">
        <w:t>Obrazloženje</w:t>
      </w:r>
    </w:p>
    <w:p w:rsidRDefault="000D59C0" w:rsidP="000D59C0" w:rsidR="000D59C0" w:rsidRPr="00CE7D6D">
      <w:pPr>
        <w:jc w:val="both"/>
      </w:pPr>
    </w:p>
    <w:p w:rsidRDefault="000D59C0" w:rsidP="000D59C0" w:rsidR="000D59C0" w:rsidRPr="00CE7D6D">
      <w:pPr>
        <w:ind w:firstLine="708"/>
        <w:jc w:val="both"/>
        <w:rPr>
          <w:b/>
        </w:rPr>
      </w:pPr>
      <w:r w:rsidRPr="00CE7D6D">
        <w:t xml:space="preserve">Rješenjem ovog suda posl. br. </w:t>
      </w:r>
      <w:r w:rsidR="00AA7FA6">
        <w:t>2</w:t>
      </w:r>
      <w:r w:rsidRPr="00CE7D6D">
        <w:t xml:space="preserve"> St-</w:t>
      </w:r>
      <w:r w:rsidR="00AA7FA6">
        <w:t xml:space="preserve">742/16-16 od 8. lipnja 2016. </w:t>
      </w:r>
      <w:r w:rsidRPr="00CE7D6D">
        <w:t xml:space="preserve">otvoren je stečajni postupak nad </w:t>
      </w:r>
      <w:r w:rsidR="00AA7FA6">
        <w:t xml:space="preserve">uvodno označenim </w:t>
      </w:r>
      <w:r w:rsidRPr="00CE7D6D">
        <w:t>stečajnim dužnikom</w:t>
      </w:r>
      <w:r w:rsidR="00AA7FA6">
        <w:t>.</w:t>
      </w:r>
      <w:r w:rsidRPr="00CE7D6D">
        <w:t xml:space="preserve"> </w:t>
      </w:r>
    </w:p>
    <w:p w:rsidRDefault="000D59C0" w:rsidP="000D59C0" w:rsidR="000D59C0" w:rsidRPr="00CE7D6D">
      <w:pPr>
        <w:ind w:firstLine="708"/>
        <w:jc w:val="both"/>
      </w:pPr>
      <w:r w:rsidRPr="00CE7D6D">
        <w:t>Odredbom čl. 247.  st. 1. Stečajnog zakona (Narodne novine 71/</w:t>
      </w:r>
      <w:r>
        <w:t>15) određeno je da se nekretnine</w:t>
      </w:r>
      <w:r w:rsidRPr="00CE7D6D">
        <w:t xml:space="preserve"> stečajnog dužnika na koji postoji razlučno pravo</w:t>
      </w:r>
      <w:r>
        <w:t>,</w:t>
      </w:r>
      <w:r w:rsidRPr="00CE7D6D">
        <w:t xml:space="preserve"> prodaje u stečajnom postupku uz odgovarajuću primjenu pravila ovršnog postupka o ovrsi na nekretnini. </w:t>
      </w:r>
      <w:r>
        <w:t xml:space="preserve"> </w:t>
      </w:r>
    </w:p>
    <w:p w:rsidRDefault="000D59C0" w:rsidP="000D59C0" w:rsidR="00AA7FA6">
      <w:pPr>
        <w:ind w:firstLine="708"/>
        <w:jc w:val="both"/>
      </w:pPr>
      <w:r w:rsidRPr="00CE7D6D">
        <w:t xml:space="preserve">Na </w:t>
      </w:r>
      <w:r>
        <w:t>nekretnini</w:t>
      </w:r>
      <w:r w:rsidRPr="00CE7D6D">
        <w:t xml:space="preserve"> iz točke I. ovog rješenja postoji upisano založno pravo u korist</w:t>
      </w:r>
      <w:r>
        <w:t xml:space="preserve"> </w:t>
      </w:r>
      <w:r w:rsidR="00AA7FA6">
        <w:t>RAIFFEISENBANK AUSTRIA d.d., Zagreb, OIB:53056966535.</w:t>
      </w:r>
    </w:p>
    <w:p w:rsidRDefault="000D59C0" w:rsidP="000D59C0" w:rsidR="00AA7FA6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</w:t>
      </w:r>
      <w:r w:rsidRPr="00CE7D6D">
        <w:lastRenderedPageBreak/>
        <w:t>u stečajnom postupku uz nalog Zemljišno knjižnom sudu upisa zabilježbe</w:t>
      </w:r>
      <w:r w:rsidR="00AA7FA6">
        <w:t xml:space="preserve"> rješenja o prodaji nekretnine.</w:t>
      </w:r>
    </w:p>
    <w:p w:rsidRDefault="00AA7FA6" w:rsidP="000D59C0" w:rsidR="00AA7FA6">
      <w:pPr>
        <w:ind w:firstLine="708"/>
        <w:jc w:val="both"/>
      </w:pPr>
      <w:r>
        <w:t xml:space="preserve">Slijedom navedenog odlučeno je kao u izreci ovog rješenja. </w:t>
      </w:r>
    </w:p>
    <w:p w:rsidRDefault="000D59C0" w:rsidP="00AB7504" w:rsidR="000D59C0" w:rsidRPr="00CE7D6D">
      <w:pPr>
        <w:rPr>
          <w:b/>
        </w:rPr>
      </w:pPr>
    </w:p>
    <w:p w:rsidRDefault="000D59C0" w:rsidP="000D59C0" w:rsidR="000D59C0" w:rsidRPr="00CE7D6D">
      <w:pPr>
        <w:jc w:val="center"/>
      </w:pPr>
      <w:r w:rsidRPr="00CE7D6D">
        <w:t>U Zadru</w:t>
      </w:r>
      <w:r w:rsidR="00AA7FA6">
        <w:t xml:space="preserve"> </w:t>
      </w:r>
      <w:r w:rsidR="004D2C62">
        <w:t>28</w:t>
      </w:r>
      <w:r w:rsidR="00AA7FA6">
        <w:t xml:space="preserve">. ožujka 2017. </w:t>
      </w:r>
    </w:p>
    <w:p w:rsidRDefault="000D59C0" w:rsidP="000D59C0" w:rsidR="000D59C0" w:rsidRPr="00CE7D6D">
      <w:pPr>
        <w:jc w:val="center"/>
        <w:rPr>
          <w:b/>
        </w:rPr>
      </w:pPr>
    </w:p>
    <w:p w:rsidRDefault="00AB7504" w:rsidP="004D2C62" w:rsidR="00AB7504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7C077C">
        <w:t>Sutkinja</w:t>
      </w:r>
    </w:p>
    <w:p w:rsidRDefault="00AB7504" w:rsidP="004D2C62" w:rsidR="00AB7504" w:rsidRPr="007C077C">
      <w:pPr>
        <w:jc w:val="right"/>
      </w:pPr>
      <w:r w:rsidRPr="007C077C">
        <w:tab/>
      </w:r>
      <w:r w:rsidRPr="007C077C">
        <w:tab/>
      </w:r>
      <w:r w:rsidRPr="007C077C">
        <w:tab/>
      </w:r>
      <w:r w:rsidRPr="007C077C">
        <w:tab/>
      </w:r>
      <w:r w:rsidRPr="007C077C">
        <w:tab/>
        <w:t xml:space="preserve">    </w:t>
      </w:r>
      <w:r>
        <w:t xml:space="preserve">                                              </w:t>
      </w:r>
      <w:r w:rsidRPr="007C077C">
        <w:t>Ana Markač</w:t>
      </w:r>
    </w:p>
    <w:p w:rsidRDefault="000D59C0" w:rsidP="000D59C0" w:rsidR="000D59C0" w:rsidRPr="00CE7D6D">
      <w:pPr>
        <w:jc w:val="both"/>
        <w:rPr>
          <w:b/>
        </w:rPr>
      </w:pPr>
    </w:p>
    <w:p w:rsidRDefault="003F1AFB" w:rsidP="003F1AFB" w:rsidR="003F1AFB" w:rsidRPr="007C077C">
      <w:pPr>
        <w:jc w:val="both"/>
      </w:pPr>
      <w:r w:rsidRPr="007C077C">
        <w:t>POUKA O PRAVNOM LIJEKU</w:t>
      </w:r>
    </w:p>
    <w:p w:rsidRDefault="00D72C99" w:rsidP="004D18F0" w:rsidR="004D18F0" w:rsidRPr="007C077C">
      <w:pPr>
        <w:jc w:val="both"/>
      </w:pPr>
      <w:r w:rsidRPr="007C077C">
        <w:t xml:space="preserve">Protiv ovog rješenja žalbu može podnijeti stečajni upravitelj i razlučni vjerovnici u roku </w:t>
      </w:r>
      <w:r w:rsidR="004D18F0" w:rsidRPr="007C077C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C077C">
          <w:t>12. st</w:t>
        </w:r>
      </w:smartTag>
      <w:r w:rsidR="004D18F0" w:rsidRPr="007C077C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C077C">
          <w:t>19. st</w:t>
        </w:r>
      </w:smartTag>
      <w:r w:rsidR="004D18F0" w:rsidRPr="007C077C">
        <w:t>. 1. i 2. SZ-a). Žalba se podnosi ovom sudu u 2 (dva) istovjetna primjerka, a o žalbi odlučuje Visoki trgovački sud Republike Hrvatske.</w:t>
      </w:r>
    </w:p>
    <w:p w:rsidRDefault="008F0802" w:rsidP="0039490D" w:rsidR="008F0802" w:rsidRPr="007C077C">
      <w:pPr>
        <w:jc w:val="both"/>
        <w:rPr>
          <w:b/>
        </w:rPr>
      </w:pPr>
    </w:p>
    <w:p w:rsidRDefault="0039490D" w:rsidP="0039490D" w:rsidR="0039490D" w:rsidRPr="007C077C">
      <w:pPr>
        <w:jc w:val="both"/>
      </w:pPr>
      <w:r w:rsidRPr="007C077C">
        <w:t>DN</w:t>
      </w:r>
      <w:r w:rsidR="00006969" w:rsidRPr="007C077C">
        <w:t>A</w:t>
      </w:r>
      <w:r w:rsidRPr="007C077C">
        <w:t>:</w:t>
      </w:r>
    </w:p>
    <w:p w:rsidRDefault="0039490D" w:rsidP="0039490D" w:rsidR="0039490D" w:rsidRPr="007C077C">
      <w:pPr>
        <w:numPr>
          <w:ilvl w:val="0"/>
          <w:numId w:val="1"/>
        </w:numPr>
        <w:jc w:val="both"/>
      </w:pPr>
      <w:r w:rsidRPr="007C077C">
        <w:t>stečajn</w:t>
      </w:r>
      <w:r w:rsidR="001B6A23" w:rsidRPr="007C077C">
        <w:t>om upravitelju</w:t>
      </w:r>
      <w:r w:rsidRPr="007C077C">
        <w:t>,</w:t>
      </w:r>
    </w:p>
    <w:p w:rsidRDefault="00855B7A" w:rsidP="00E12AF8" w:rsidR="00006969">
      <w:pPr>
        <w:pStyle w:val="Odlomakpopisa"/>
        <w:numPr>
          <w:ilvl w:val="0"/>
          <w:numId w:val="1"/>
        </w:numPr>
        <w:jc w:val="both"/>
      </w:pPr>
      <w:r w:rsidRPr="007C077C">
        <w:t>Općinsk</w:t>
      </w:r>
      <w:r w:rsidR="001B6A23" w:rsidRPr="007C077C">
        <w:t xml:space="preserve">om sudu u </w:t>
      </w:r>
      <w:r w:rsidR="007637C1" w:rsidRPr="007C077C">
        <w:t>Zadar</w:t>
      </w:r>
      <w:r w:rsidR="00E477F9" w:rsidRPr="007C077C">
        <w:t>,</w:t>
      </w:r>
      <w:r w:rsidR="00433D1F" w:rsidRPr="007C077C">
        <w:t xml:space="preserve"> </w:t>
      </w:r>
      <w:r w:rsidR="001B6A23" w:rsidRPr="007C077C">
        <w:t>Zemljišnoknjižnom odjelu</w:t>
      </w:r>
      <w:r w:rsidR="008F0802" w:rsidRPr="007C077C">
        <w:t>,</w:t>
      </w:r>
    </w:p>
    <w:p w:rsidRDefault="00AB7504" w:rsidP="00E12AF8" w:rsidR="00AB7504" w:rsidRPr="007C077C">
      <w:pPr>
        <w:pStyle w:val="Odlomakpopisa"/>
        <w:numPr>
          <w:ilvl w:val="0"/>
          <w:numId w:val="1"/>
        </w:numPr>
        <w:jc w:val="both"/>
      </w:pPr>
      <w:r>
        <w:t>RAIFFEISENBANK AUSTRIA d.d., Zagreb, Magazinska cesta 69</w:t>
      </w:r>
    </w:p>
    <w:p w:rsidRDefault="00E12AF8" w:rsidP="00E477F9" w:rsidR="00E12AF8" w:rsidRPr="007C077C">
      <w:pPr>
        <w:pStyle w:val="Odlomakpopisa"/>
        <w:numPr>
          <w:ilvl w:val="0"/>
          <w:numId w:val="1"/>
        </w:numPr>
        <w:jc w:val="both"/>
      </w:pPr>
      <w:r w:rsidRPr="007C077C">
        <w:t>e-oglasna ploča</w:t>
      </w:r>
      <w:r w:rsidR="001B6A23" w:rsidRPr="007C077C">
        <w:t xml:space="preserve"> Suda</w:t>
      </w:r>
      <w:r w:rsidR="00E715C6" w:rsidRPr="007C077C">
        <w:t>,</w:t>
      </w:r>
      <w:r w:rsidR="001B6A23" w:rsidRPr="007C077C">
        <w:t xml:space="preserve"> </w:t>
      </w:r>
    </w:p>
    <w:p w:rsidRDefault="00E12AF8" w:rsidP="00E477F9" w:rsidR="00E12AF8" w:rsidRPr="007C077C">
      <w:pPr>
        <w:pStyle w:val="Odlomakpopisa"/>
        <w:numPr>
          <w:ilvl w:val="0"/>
          <w:numId w:val="1"/>
        </w:numPr>
        <w:jc w:val="both"/>
      </w:pPr>
      <w:r w:rsidRPr="007C077C">
        <w:t>u spis</w:t>
      </w:r>
      <w:r w:rsidR="001F18D5" w:rsidRPr="007C077C">
        <w:t>,</w:t>
      </w:r>
    </w:p>
    <w:p w:rsidRDefault="001F18D5" w:rsidP="00E477F9" w:rsidR="001F18D5" w:rsidRPr="007C077C">
      <w:pPr>
        <w:pStyle w:val="Odlomakpopisa"/>
        <w:numPr>
          <w:ilvl w:val="0"/>
          <w:numId w:val="1"/>
        </w:numPr>
        <w:jc w:val="both"/>
      </w:pPr>
      <w:r w:rsidRPr="007C077C">
        <w:t>nakon pravomoćnosti spis vratiti u Ref.</w:t>
      </w:r>
      <w:r w:rsidR="004D2C62">
        <w:t xml:space="preserve"> </w:t>
      </w:r>
      <w:r w:rsidRPr="007C077C">
        <w:t>2.</w:t>
      </w:r>
    </w:p>
    <w:p w:rsidRDefault="003A7AF7" w:rsidP="0039490D" w:rsidR="003A7AF7" w:rsidRPr="007C077C">
      <w:pPr>
        <w:jc w:val="both"/>
      </w:pPr>
    </w:p>
    <w:sectPr w:rsidSect="0068312E" w:rsidR="003A7AF7" w:rsidRPr="007C077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A403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AB7504" w:rsidR="008F0802" w:rsidRPr="00AB7504">
    <w:pPr>
      <w:jc w:val="right"/>
    </w:pPr>
    <w:r>
      <w:t>Poslovni broj: 2</w:t>
    </w:r>
    <w:r w:rsidRPr="00006969">
      <w:t xml:space="preserve"> St-</w:t>
    </w:r>
    <w:r w:rsidR="00AB7504">
      <w:t>742/16-5</w:t>
    </w:r>
    <w:r w:rsidR="004D2C62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4D2C62">
      <w:t>742/16-53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4D2C62"/>
    <w:rsid w:val="005050DD"/>
    <w:rsid w:val="0051015F"/>
    <w:rsid w:val="005172AF"/>
    <w:rsid w:val="005305C9"/>
    <w:rsid w:val="00545421"/>
    <w:rsid w:val="00553C3F"/>
    <w:rsid w:val="00575E91"/>
    <w:rsid w:val="00597645"/>
    <w:rsid w:val="006024F8"/>
    <w:rsid w:val="00611C5F"/>
    <w:rsid w:val="0062393D"/>
    <w:rsid w:val="00646F4A"/>
    <w:rsid w:val="00651AC6"/>
    <w:rsid w:val="00666D9F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4034"/>
    <w:rsid w:val="00AA7FA6"/>
    <w:rsid w:val="00AB1013"/>
    <w:rsid w:val="00AB1C0D"/>
    <w:rsid w:val="00AB7504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630EC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</izvorni_sadrzaj>
    <derivirana_varijabla naziv="DomainObject.Predmet.PrimjedbaSuca_1">Kopija spisa po žalbi na VTS! Vraćeno 02.09.1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F893D-BBCF-46A3-9CF2-2E6D63D5C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2896</properties:Characters>
  <properties:Lines>74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2017-03-03T09:39:00Z</dcterms:created>
  <dc:creator>Srđan Gavranić</dc:creator>
  <cp:lastModifiedBy>Marijana Žuža</cp:lastModifiedBy>
  <cp:lastPrinted>2017-03-28T08:19:00Z</cp:lastPrinted>
  <dcterms:modified xmlns:xsi="http://www.w3.org/2001/XMLSchema-instance" xsi:type="dcterms:W3CDTF">2017-03-28T09:31:00Z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