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c2b7" w14:paraId="4b8c2b7" w:rsidRDefault="006C2EA6" w:rsidP="001940FB" w:rsidR="001E312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1E3128" w:rsidR="001065A0" w:rsidRPr="001E312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938ED">
        <w:rPr>
          <w:rFonts w:cs="Calibri" w:eastAsia="Calibri" w:hAnsi="Calibri" w:ascii="Calibri"/>
          <w:lang w:val="hr-HR"/>
        </w:rPr>
        <w:t>06.</w:t>
      </w:r>
      <w:r w:rsidRPr="00372EC9">
        <w:rPr>
          <w:rFonts w:cs="Calibri" w:eastAsia="Calibri" w:hAnsi="Calibri" w:ascii="Calibri"/>
          <w:lang w:val="hr-HR"/>
        </w:rPr>
        <w:t>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C2EA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E3128" w:rsidP="00AA6BCF" w:rsidR="001E312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E3128" w:rsidR="001E312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E312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E3128" w:rsidP="001E312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312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E312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018A0">
        <w:rPr>
          <w:rFonts w:cs="Calibri" w:hAnsi="Calibri" w:ascii="Calibri"/>
        </w:rPr>
        <w:t>IVA VIŠIĆ</w:t>
      </w:r>
      <w:r w:rsidR="00F4175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E312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018A0" w:rsidRPr="007018A0">
        <w:rPr>
          <w:rFonts w:cs="Calibri" w:hAnsi="Calibri" w:ascii="Calibri"/>
        </w:rPr>
        <w:t>173.623,33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018A0" w:rsidRPr="007018A0">
        <w:rPr>
          <w:rFonts w:cs="Calibri" w:hAnsi="Calibri" w:ascii="Calibri"/>
        </w:rPr>
        <w:t>158.423,33 kn</w:t>
      </w:r>
      <w:r w:rsidR="007018A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7018A0" w:rsidRPr="007018A0">
        <w:rPr>
          <w:rFonts w:cs="Calibri" w:hAnsi="Calibri" w:ascii="Calibri"/>
        </w:rPr>
        <w:t>15.200,00 kn</w:t>
      </w:r>
      <w:r w:rsidR="007018A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E312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E312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E3128" w:rsidRPr="001E312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E3128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E3128" w:rsidP="001D182A" w:rsidR="001E312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E3128" w:rsidP="001D182A" w:rsidR="001E312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018A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018A0">
              <w:rPr>
                <w:rFonts w:cs="Calibri" w:hAnsi="Calibri" w:ascii="Calibri"/>
              </w:rPr>
              <w:t>IVA VIŠIĆ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7018A0">
              <w:rPr>
                <w:rFonts w:cs="Calibri" w:hAnsi="Calibri" w:ascii="Calibri"/>
              </w:rPr>
              <w:t>Zajčeva 11, Split</w:t>
            </w:r>
            <w:r w:rsidR="000A4152">
              <w:rPr>
                <w:rFonts w:cs="Calibri" w:hAnsi="Calibri" w:ascii="Calibri"/>
              </w:rPr>
              <w:t>,</w:t>
            </w:r>
            <w:r w:rsidR="00B65C70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7018A0">
              <w:rPr>
                <w:rFonts w:cs="Calibri" w:hAnsi="Calibri" w:ascii="Calibri"/>
              </w:rPr>
              <w:t>60075152027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018A0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018A0">
              <w:rPr>
                <w:rFonts w:cs="Calibri" w:hAnsi="Calibri" w:ascii="Calibri"/>
              </w:rPr>
              <w:t>Ugovori o štednom depozitu broj 81-70-14034-8 i 81-70-14067-7,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018A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018A0">
              <w:rPr>
                <w:rFonts w:cs="Calibri" w:hAnsi="Calibri" w:ascii="Calibri"/>
              </w:rPr>
              <w:t>173.623,33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018A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018A0">
              <w:rPr>
                <w:rFonts w:cs="Calibri" w:hAnsi="Calibri" w:ascii="Calibri"/>
              </w:rPr>
              <w:t>158.423,33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018A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018A0">
              <w:rPr>
                <w:rFonts w:cs="Calibri" w:hAnsi="Calibri" w:ascii="Calibri"/>
              </w:rPr>
              <w:t>15.200,00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51317" w:rsidP="00951317" w:rsidR="0095131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61D7A" w:rsidP="00951317" w:rsidR="0095131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317" w:rsidP="00951317" w:rsidR="0095131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51317" w:rsidP="00951317" w:rsidR="0095131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51317" w:rsidP="00951317" w:rsidR="0095131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51317" w:rsidP="00951317" w:rsidR="0095131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51317" w:rsidP="00951317" w:rsidR="00951317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8E9" w:rsidR="00B638E9">
      <w:pPr>
        <w:spacing w:after="0"/>
      </w:pPr>
      <w:r>
        <w:separator/>
      </w:r>
    </w:p>
  </w:endnote>
  <w:endnote w:id="0" w:type="continuationSeparator">
    <w:p w:rsidRDefault="00B638E9" w:rsidR="00B638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A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8E9" w:rsidR="00B638E9">
      <w:pPr>
        <w:spacing w:after="0"/>
      </w:pPr>
      <w:r>
        <w:separator/>
      </w:r>
    </w:p>
  </w:footnote>
  <w:footnote w:id="0" w:type="continuationSeparator">
    <w:p w:rsidRDefault="00B638E9" w:rsidR="00B638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A4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38ED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3128"/>
    <w:rsid w:val="001E6B44"/>
    <w:rsid w:val="001E6F74"/>
    <w:rsid w:val="001E70D8"/>
    <w:rsid w:val="001F6BAC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41"/>
    <w:rsid w:val="003C0378"/>
    <w:rsid w:val="003C084D"/>
    <w:rsid w:val="003C0D5B"/>
    <w:rsid w:val="003C21E0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4305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28B3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2EA6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18A0"/>
    <w:rsid w:val="00702436"/>
    <w:rsid w:val="00702D3C"/>
    <w:rsid w:val="007049B0"/>
    <w:rsid w:val="00706E26"/>
    <w:rsid w:val="007075AB"/>
    <w:rsid w:val="00711DED"/>
    <w:rsid w:val="00711E8B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5FB7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948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51B0"/>
    <w:rsid w:val="0094620F"/>
    <w:rsid w:val="00946C4E"/>
    <w:rsid w:val="0095008D"/>
    <w:rsid w:val="00950BE6"/>
    <w:rsid w:val="00951317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03FB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38E9"/>
    <w:rsid w:val="00B65301"/>
    <w:rsid w:val="00B65C70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2268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06DDA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1D7A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1756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A4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A4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A4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A4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A4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A4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A4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A4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0A5DD-C5BF-4A1C-BFB7-383041AF0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St-651/2017-158 / Podnesak - Podnesak (-158.docx)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