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5747" w14:paraId="4f15747" w:rsidRDefault="007A4C66" w:rsidP="007A4C66" w:rsidR="007A4C66">
      <w:pPr>
        <w:tabs>
          <w:tab w:pos="6885" w:val="left"/>
        </w:tabs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tab/>
      </w:r>
    </w:p>
    <w:p w:rsidRDefault="007A4C66" w:rsidP="007A4C66" w:rsidR="007A4C66">
      <w:pPr>
        <w:spacing w:after="0"/>
      </w:pPr>
      <w:r>
        <w:t xml:space="preserve">         REPUBLIKA HRVATSKA</w:t>
      </w:r>
    </w:p>
    <w:p w:rsidRDefault="007A4C66" w:rsidP="007A4C66" w:rsidR="007A4C66">
      <w:pPr>
        <w:spacing w:after="0"/>
      </w:pPr>
      <w:r>
        <w:t xml:space="preserve"> TRGOVAČKI SUD U VARAŽDINU</w:t>
      </w:r>
    </w:p>
    <w:p w:rsidRDefault="007A4C66" w:rsidP="007A4C66" w:rsidR="007A4C66">
      <w:pPr>
        <w:spacing w:after="0"/>
        <w:ind w:firstLine="720"/>
      </w:pPr>
      <w:r>
        <w:t xml:space="preserve">       </w:t>
      </w:r>
      <w:r>
        <w:t>B. Radić 2</w:t>
      </w:r>
      <w:r>
        <w:t>/II</w:t>
      </w:r>
    </w:p>
    <w:p w:rsidRDefault="007A4C66" w:rsidP="007A4C66" w:rsidR="007A4C66">
      <w:pPr>
        <w:spacing w:after="0"/>
        <w:outlineLvl w:val="0"/>
      </w:pPr>
    </w:p>
    <w:p w:rsidRDefault="007A4C66" w:rsidP="007A4C66" w:rsidR="007A4C66">
      <w:pPr>
        <w:spacing w:after="0"/>
        <w:jc w:val="center"/>
      </w:pPr>
    </w:p>
    <w:p w:rsidRDefault="007A4C66" w:rsidP="007A4C66" w:rsidR="007A4C66">
      <w:pPr>
        <w:spacing w:after="0"/>
        <w:jc w:val="center"/>
      </w:pPr>
    </w:p>
    <w:p w:rsidRDefault="007A4C66" w:rsidP="007A4C66" w:rsidR="007A4C66">
      <w:pPr>
        <w:spacing w:after="0"/>
        <w:jc w:val="both"/>
      </w:pPr>
      <w:r>
        <w:tab/>
        <w:t>Trgovački sud u Varaždinu po sucu toga suda, Jasni Lekić, u predmetu u povodu zahtjeva Financijske agencije Regionalni centar Zagreb, Podružnica Varaždin, Augusta Cesarca 2, Varaždin, za pokretanje skraćenog stečajnog postupka protiv dužnika</w:t>
      </w:r>
      <w:r>
        <w:t xml:space="preserve"> TOP GREEN ENERGY društvo s ograničenom odgovornošću za proizvodnju električne energije i usluge, skraćena tvrtka: TOP GREEN ENERGY d.o.o., Čakovec, Antuna Gustava Matoša 3, OIB: 46991875273, MBS: 070099140, dana 3. travnja 2017</w:t>
      </w:r>
      <w:r>
        <w:t>. godine temeljem čl. 430. Stečajnog zakona ("Narodne novine" 71/15, u daljnjem tekstu SZ) objavljuje slijedeći</w:t>
      </w:r>
    </w:p>
    <w:p w:rsidRDefault="007A4C66" w:rsidP="007A4C66" w:rsidR="007A4C66">
      <w:pPr>
        <w:spacing w:after="0"/>
        <w:jc w:val="both"/>
      </w:pPr>
    </w:p>
    <w:p w:rsidRDefault="007A4C66" w:rsidP="007A4C66" w:rsidR="007A4C66">
      <w:pPr>
        <w:spacing w:after="0"/>
        <w:jc w:val="both"/>
      </w:pPr>
    </w:p>
    <w:p w:rsidRDefault="007A4C66" w:rsidP="007A4C66" w:rsidR="007A4C6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7A4C66" w:rsidP="007A4C66" w:rsidR="007A4C66">
      <w:pPr>
        <w:spacing w:after="0"/>
        <w:jc w:val="center"/>
        <w:rPr>
          <w:sz w:val="28"/>
          <w:szCs w:val="28"/>
        </w:rPr>
      </w:pPr>
    </w:p>
    <w:p w:rsidRDefault="007A4C66" w:rsidP="007A4C66" w:rsidR="007A4C66">
      <w:pPr>
        <w:spacing w:after="0"/>
        <w:jc w:val="both"/>
      </w:pPr>
    </w:p>
    <w:p w:rsidRDefault="007A4C66" w:rsidP="007A4C66" w:rsidR="007A4C66">
      <w:pPr>
        <w:spacing w:after="0"/>
        <w:jc w:val="both"/>
      </w:pPr>
      <w:r>
        <w:tab/>
        <w:t>I/ Utvrđuje se da ukupni iznos evidentiranog duga dužnika TOP GREEN ENERGY d.o.o., Čakovec, Antuna Gustava Matoša 3, OIB: 46991875273</w:t>
      </w:r>
      <w:r>
        <w:t>, iznosi 31.890,37</w:t>
      </w:r>
      <w:r>
        <w:t xml:space="preserve"> kn.</w:t>
      </w:r>
    </w:p>
    <w:p w:rsidRDefault="007A4C66" w:rsidP="007A4C66" w:rsidR="007A4C66">
      <w:pPr>
        <w:spacing w:after="0"/>
        <w:jc w:val="both"/>
      </w:pPr>
    </w:p>
    <w:p w:rsidRDefault="007A4C66" w:rsidP="007A4C66" w:rsidR="007A4C66">
      <w:pPr>
        <w:spacing w:after="0"/>
        <w:jc w:val="both"/>
      </w:pPr>
      <w:r>
        <w:tab/>
        <w:t>II/ Poziva se direktor dužnika</w:t>
      </w:r>
      <w:r>
        <w:t xml:space="preserve"> Damir </w:t>
      </w:r>
      <w:proofErr w:type="spellStart"/>
      <w:r>
        <w:t>Toplek</w:t>
      </w:r>
      <w:proofErr w:type="spellEnd"/>
      <w:r>
        <w:t>, Čakovec, Antuna Gustava Matoša 3, OIB: 68022707589</w:t>
      </w:r>
      <w:r>
        <w:t xml:space="preserve">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7A4C66" w:rsidP="007A4C66" w:rsidR="007A4C66">
      <w:pPr>
        <w:spacing w:after="0"/>
        <w:jc w:val="both"/>
      </w:pPr>
    </w:p>
    <w:p w:rsidRDefault="007A4C66" w:rsidP="007A4C66" w:rsidR="007A4C66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7A4C66" w:rsidP="007A4C66" w:rsidR="007A4C66">
      <w:pPr>
        <w:spacing w:after="0"/>
        <w:jc w:val="both"/>
      </w:pPr>
    </w:p>
    <w:p w:rsidRDefault="007A4C66" w:rsidP="007A4C66" w:rsidR="007A4C66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7A4C66" w:rsidP="007A4C66" w:rsidR="007A4C66">
      <w:pPr>
        <w:spacing w:after="0"/>
        <w:jc w:val="both"/>
      </w:pPr>
    </w:p>
    <w:p w:rsidRDefault="007A4C66" w:rsidP="007A4C66" w:rsidR="007A4C66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</w:t>
      </w:r>
      <w:r>
        <w:t>299. SZ-a na odgovarajući način.</w:t>
      </w:r>
    </w:p>
    <w:p w:rsidRDefault="007A4C66" w:rsidP="007A4C66" w:rsidR="007A4C66">
      <w:pPr>
        <w:spacing w:after="0"/>
        <w:jc w:val="center"/>
        <w:outlineLvl w:val="0"/>
      </w:pPr>
      <w:r>
        <w:lastRenderedPageBreak/>
        <w:t>Obrazloženje</w:t>
      </w:r>
    </w:p>
    <w:p w:rsidRDefault="007A4C66" w:rsidP="007A4C66" w:rsidR="007A4C66">
      <w:pPr>
        <w:spacing w:after="0"/>
        <w:outlineLvl w:val="0"/>
      </w:pPr>
    </w:p>
    <w:p w:rsidRDefault="007A4C66" w:rsidP="007A4C66" w:rsidR="007A4C66">
      <w:pPr>
        <w:spacing w:after="0"/>
        <w:jc w:val="both"/>
        <w:outlineLvl w:val="0"/>
      </w:pPr>
      <w:r>
        <w:tab/>
        <w:t>Dana 2</w:t>
      </w:r>
      <w:r>
        <w:t>3. ožujka 2017</w:t>
      </w:r>
      <w:r>
        <w:t>. godine, predlagatelj Financijska agencija, Regionalni centar Zagreb, Podružni</w:t>
      </w:r>
      <w:r>
        <w:t>ca Varaždin podnio je prijedlog</w:t>
      </w:r>
      <w:r>
        <w:t xml:space="preserve"> za otvaranje stečajnog postupka nad dužnikom, navodeći da dužnik TOP GREEN ENERGY d.o.o., Čakovec, Antuna Gustava Matoša 3, OIB: 46991875273</w:t>
      </w:r>
      <w:r>
        <w:t xml:space="preserve"> na dan 21. ožujka 2017</w:t>
      </w:r>
      <w:r>
        <w:t>. u Očevidniku redoslijeda osnova za plaćanje ima evidentirane neizvršene osnove za pla</w:t>
      </w:r>
      <w:r>
        <w:t>ćanje u ukupnom iznosu 31.890,37</w:t>
      </w:r>
      <w:r>
        <w:t xml:space="preserve"> kn te da dužnik nema zaposlenih.</w:t>
      </w:r>
    </w:p>
    <w:p w:rsidRDefault="007A4C66" w:rsidP="007A4C66" w:rsidR="007A4C66">
      <w:pPr>
        <w:spacing w:after="0"/>
        <w:jc w:val="both"/>
        <w:outlineLvl w:val="0"/>
      </w:pPr>
    </w:p>
    <w:p w:rsidRDefault="007A4C66" w:rsidP="007A4C66" w:rsidR="007A4C66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7A4C66" w:rsidP="007A4C66" w:rsidR="007A4C66">
      <w:pPr>
        <w:spacing w:after="0"/>
        <w:jc w:val="both"/>
        <w:outlineLvl w:val="0"/>
      </w:pPr>
    </w:p>
    <w:p w:rsidRDefault="007A4C66" w:rsidP="007A4C66" w:rsidR="007A4C66">
      <w:pPr>
        <w:spacing w:after="0"/>
        <w:jc w:val="both"/>
        <w:outlineLvl w:val="0"/>
      </w:pPr>
    </w:p>
    <w:p w:rsidRDefault="007A4C66" w:rsidP="007A4C66" w:rsidR="007A4C66">
      <w:pPr>
        <w:spacing w:after="0"/>
        <w:jc w:val="both"/>
        <w:outlineLvl w:val="0"/>
      </w:pPr>
    </w:p>
    <w:p w:rsidRDefault="007A4C66" w:rsidP="007A4C66" w:rsidR="007A4C66">
      <w:pPr>
        <w:spacing w:after="0"/>
        <w:jc w:val="center"/>
        <w:outlineLvl w:val="0"/>
      </w:pPr>
    </w:p>
    <w:p w:rsidRDefault="007A4C66" w:rsidP="007A4C66" w:rsidR="007A4C66">
      <w:pPr>
        <w:spacing w:after="0"/>
        <w:jc w:val="center"/>
        <w:outlineLvl w:val="0"/>
      </w:pPr>
      <w:r>
        <w:t>U Varaž</w:t>
      </w:r>
      <w:r>
        <w:t>dinu, 3. travnja 2017</w:t>
      </w:r>
      <w:r>
        <w:t>.</w:t>
      </w:r>
    </w:p>
    <w:p w:rsidRDefault="007A4C66" w:rsidP="007A4C66" w:rsidR="007A4C66">
      <w:pPr>
        <w:spacing w:after="0"/>
        <w:jc w:val="center"/>
        <w:outlineLvl w:val="0"/>
      </w:pPr>
    </w:p>
    <w:p w:rsidRDefault="007A4C66" w:rsidP="007A4C66" w:rsidR="007A4C6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A4C66" w:rsidP="007A4C66" w:rsidR="007A4C66">
      <w:pPr>
        <w:spacing w:after="0"/>
        <w:jc w:val="center"/>
        <w:outlineLvl w:val="0"/>
      </w:pPr>
    </w:p>
    <w:p w:rsidRDefault="007A4C66" w:rsidP="007A4C66" w:rsidR="007A4C66">
      <w:pPr>
        <w:spacing w:after="0"/>
        <w:jc w:val="center"/>
        <w:outlineLvl w:val="0"/>
      </w:pPr>
    </w:p>
    <w:p w:rsidRDefault="007A4C66" w:rsidP="007A4C66" w:rsidR="007A4C66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 SUDAC:</w:t>
      </w:r>
    </w:p>
    <w:p w:rsidRDefault="007A4C66" w:rsidP="007A4C66" w:rsidR="007A4C66">
      <w:pPr>
        <w:spacing w:after="0"/>
        <w:ind w:firstLine="720" w:left="3600"/>
        <w:outlineLvl w:val="0"/>
      </w:pPr>
    </w:p>
    <w:p w:rsidRDefault="007A4C66" w:rsidP="007A4C66" w:rsidR="007A4C66">
      <w:pPr>
        <w:spacing w:after="0"/>
        <w:ind w:firstLine="720" w:left="3600"/>
        <w:jc w:val="center"/>
        <w:outlineLvl w:val="0"/>
      </w:pPr>
      <w:r>
        <w:t xml:space="preserve">           </w:t>
      </w:r>
      <w:r w:rsidR="008B319F">
        <w:t xml:space="preserve">  </w:t>
      </w:r>
      <w:r>
        <w:t>Jasna Lekić</w:t>
      </w:r>
      <w:r w:rsidR="008B319F">
        <w:t>, v.r.</w:t>
      </w:r>
      <w:bookmarkStart w:name="_GoBack" w:id="0"/>
      <w:bookmarkEnd w:id="0"/>
    </w:p>
    <w:p w:rsidRDefault="007A4C66" w:rsidP="007A4C66" w:rsidR="007A4C66">
      <w:pPr>
        <w:spacing w:after="0"/>
        <w:ind w:firstLine="720" w:left="3600"/>
        <w:outlineLvl w:val="0"/>
      </w:pPr>
    </w:p>
    <w:p w:rsidRDefault="007A4C66" w:rsidP="007A4C66" w:rsidR="007A4C66">
      <w:pPr>
        <w:spacing w:after="0"/>
        <w:outlineLvl w:val="0"/>
      </w:pPr>
    </w:p>
    <w:p w:rsidRDefault="007A4C66" w:rsidP="007A4C66" w:rsidR="007A4C66">
      <w:pPr>
        <w:spacing w:after="0"/>
        <w:outlineLvl w:val="0"/>
      </w:pPr>
    </w:p>
    <w:p w:rsidRDefault="007A4C66" w:rsidP="007A4C66" w:rsidR="007A4C66">
      <w:pPr>
        <w:spacing w:after="0"/>
        <w:outlineLvl w:val="0"/>
      </w:pPr>
    </w:p>
    <w:p w:rsidRDefault="007A4C66" w:rsidP="007A4C66" w:rsidR="007A4C66">
      <w:pPr>
        <w:spacing w:after="0"/>
        <w:outlineLvl w:val="0"/>
      </w:pPr>
    </w:p>
    <w:p w:rsidRDefault="007A4C66" w:rsidP="007A4C66" w:rsidR="007A4C66">
      <w:pPr>
        <w:spacing w:after="0"/>
        <w:outlineLvl w:val="0"/>
      </w:pPr>
      <w:r>
        <w:t>DNA:</w:t>
      </w:r>
    </w:p>
    <w:p w:rsidRDefault="007A4C66" w:rsidP="007A4C66" w:rsidR="007A4C66">
      <w:pPr>
        <w:spacing w:after="0"/>
        <w:outlineLvl w:val="0"/>
      </w:pPr>
      <w:r>
        <w:t>- e-Oglasna ploča suda</w:t>
      </w:r>
    </w:p>
    <w:p w:rsidRDefault="007A4C66" w:rsidP="007A4C66" w:rsidR="007A4C66">
      <w:pPr>
        <w:spacing w:after="0"/>
      </w:pPr>
    </w:p>
    <w:p w:rsidRDefault="007A4C66" w:rsidP="007A4C66" w:rsidR="007A4C66">
      <w:pPr>
        <w:spacing w:after="0"/>
      </w:pPr>
    </w:p>
    <w:p w:rsidRDefault="00AE649C" w:rsidP="007A4C66" w:rsidR="00AE649C" w:rsidRPr="00B76F3C">
      <w:pPr>
        <w:pStyle w:val="NormaleSPIS"/>
        <w:spacing w:after="0"/>
      </w:pPr>
    </w:p>
    <w:p w:rsidRDefault="00AB4602" w:rsidP="007A4C6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A4C66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6342" w:rsidP="00537B78" w:rsidR="00EA6342">
      <w:r>
        <w:separator/>
      </w:r>
    </w:p>
  </w:endnote>
  <w:endnote w:id="0" w:type="continuationSeparator">
    <w:p w:rsidRDefault="00EA6342" w:rsidP="00537B78" w:rsidR="00EA6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6342" w:rsidP="00537B78" w:rsidR="00EA6342">
      <w:r>
        <w:separator/>
      </w:r>
    </w:p>
  </w:footnote>
  <w:footnote w:id="0" w:type="continuationSeparator">
    <w:p w:rsidRDefault="00EA6342" w:rsidP="00537B78" w:rsidR="00EA63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C66" w:rsidR="008333A9">
    <w:pPr>
      <w:pStyle w:val="Zaglavlje"/>
    </w:pPr>
    <w:r>
      <w:rPr>
        <w:rStyle w:val="PozadinaSvijetloCrvena"/>
        <w:shd w:fill="auto" w:color="auto" w:val="clear"/>
      </w:rPr>
      <w:t>Poslovni broj: 3 St-154/17-3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4C66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319F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6342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993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St-154/2017-3</izvorni_sadrzaj>
    <derivirana_varijabla naziv="DomainObject.Oznaka_1">St-154/2017-3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St-154/2017</izvorni_sadrzaj>
    <derivirana_varijabla naziv="DomainObject.Predmet.OznakaBroj_1">St-154/2017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GREEN ENERGY društvo s ograničenom odgovornošću za proizvodnju električne energije i usluge</izvorni_sadrzaj>
    <derivirana_varijabla naziv="DomainObject.Predmet.ProtustrankaFormated_1">  TOP GREEN ENERGY društvo s ograničenom odgovornošću za proizvodnju električne energije i usluge</derivirana_varijabla>
  </DomainObject.Predmet.ProtustrankaFormated>
  <DomainObject.Predmet.ProtustrankaFormatedOIB>
    <izvorni_sadrzaj>  TOP GREEN ENERGY društvo s ograničenom odgovornošću za proizvodnju električne energije i usluge, OIB 46991875273</izvorni_sadrzaj>
    <derivirana_varijabla naziv="DomainObject.Predmet.ProtustrankaFormatedOIB_1">  TOP GREEN ENERGY društvo s ograničenom odgovornošću za proizvodnju električne energije i usluge, OIB 46991875273</derivirana_varijabla>
  </DomainObject.Predmet.ProtustrankaFormatedOIB>
  <DomainObject.Predmet.ProtustrankaFormatedWithAdress>
    <izvorni_sadrzaj> TOP GREEN ENERGY društvo s ograničenom odgovornošću za proizvodnju električne energije i usluge, Antuna Gustava Matoša 3, 40000 Čakovec</izvorni_sadrzaj>
    <derivirana_varijabla naziv="DomainObject.Predmet.ProtustrankaFormatedWithAdress_1"> TOP GREEN ENERGY društvo s ograničenom odgovornošću za proizvodnju električne energije i usluge, Antuna Gustava Matoša 3, 40000 Čakovec</derivirana_varijabla>
  </DomainObject.Predmet.ProtustrankaFormatedWithAdress>
  <DomainObject.Predmet.ProtustrankaFormatedWithAdressOIB>
    <izvorni_sadrzaj> TOP GREEN ENERGY društvo s ograničenom odgovornošću za proizvodnju električne energije i usluge, OIB 46991875273, Antuna Gustava Matoša 3, 40000 Čakovec</izvorni_sadrzaj>
    <derivirana_varijabla naziv="DomainObject.Predmet.ProtustrankaFormatedWithAdressOIB_1"> TOP GREEN ENERGY društvo s ograničenom odgovornošću za proizvodnju električne energije i usluge, OIB 46991875273, Antuna Gustava Matoša 3, 40000 Čakovec</derivirana_varijabla>
  </DomainObject.Predmet.ProtustrankaFormatedWithAdressOIB>
  <DomainObject.Predmet.ProtustrankaWithAdress>
    <izvorni_sadrzaj>TOP GREEN ENERGY društvo s ograničenom odgovornošću za proizvodnju električne energije i usluge Antuna Gustava Matoša 3, 40000 Čakovec</izvorni_sadrzaj>
    <derivirana_varijabla naziv="DomainObject.Predmet.ProtustrankaWithAdress_1">TOP GREEN ENERGY društvo s ograničenom odgovornošću za proizvodnju električne energije i usluge Antuna Gustava Matoša 3, 40000 Čakovec</derivirana_varijabla>
  </DomainObject.Predmet.ProtustrankaWithAdress>
  <DomainObject.Predmet.ProtustrankaWithAdressOIB>
    <izvorni_sadrzaj>TOP GREEN ENERGY društvo s ograničenom odgovornošću za proizvodnju električne energije i usluge, OIB 46991875273, Antuna Gustava Matoša 3, 40000 Čakovec</izvorni_sadrzaj>
    <derivirana_varijabla naziv="DomainObject.Predmet.ProtustrankaWithAdressOIB_1">TOP GREEN ENERGY društvo s ograničenom odgovornošću za proizvodnju električne energije i usluge, OIB 46991875273, Antuna Gustava Matoša 3, 40000 Čakovec</derivirana_varijabla>
  </DomainObject.Predmet.ProtustrankaWithAdressOIB>
  <DomainObject.Predmet.ProtustrankaNazivFormated>
    <izvorni_sadrzaj>TOP GREEN ENERGY društvo s ograničenom odgovornošću za proizvodnju električne energije i usluge</izvorni_sadrzaj>
    <derivirana_varijabla naziv="DomainObject.Predmet.ProtustrankaNazivFormated_1">TOP GREEN ENERGY društvo s ograničenom odgovornošću za proizvodnju električne energije i usluge</derivirana_varijabla>
  </DomainObject.Predmet.ProtustrankaNazivFormated>
  <DomainObject.Predmet.ProtustrankaNazivFormatedOIB>
    <izvorni_sadrzaj>TOP GREEN ENERGY društvo s ograničenom odgovornošću za proizvodnju električne energije i usluge, OIB 46991875273</izvorni_sadrzaj>
    <derivirana_varijabla naziv="DomainObject.Predmet.ProtustrankaNazivFormatedOIB_1">TOP GREEN ENERGY društvo s ograničenom odgovornošću za proizvodnju električne energije i usluge, OIB 46991875273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31890.37</izvorni_sadrzaj>
    <derivirana_varijabla naziv="DomainObject.Predmet.TrenutnaVrijednost_1">31890.37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TOP GREEN ENERGY društvo s ograničenom odgovornošću za proizvodnju električne energije i usluge</item>
    </izvorni_sadrzaj>
    <derivirana_varijabla naziv="DomainObject.Predmet.ProtuStrankaListFormated_1">
      <item>TOP GREEN ENERGY društvo s ograničenom odgovornošću za proizvodnju električne energije i usluge</item>
    </derivirana_varijabla>
  </DomainObject.Predmet.ProtuStrankaListFormated>
  <DomainObject.Predmet.ProtuStrankaListFormatedOIB>
    <izvorni_sadrzaj>
      <item>TOP GREEN ENERGY društvo s ograničenom odgovornošću za proizvodnju električne energije i usluge, OIB 46991875273</item>
    </izvorni_sadrzaj>
    <derivirana_varijabla naziv="DomainObject.Predmet.ProtuStrankaListFormatedOIB_1">
      <item>TOP GREEN ENERGY društvo s ograničenom odgovornošću za proizvodnju električne energije i usluge, OIB 46991875273</item>
    </derivirana_varijabla>
  </DomainObject.Predmet.ProtuStrankaListFormatedOIB>
  <DomainObject.Predmet.ProtuStrankaListFormatedWithAdress>
    <izvorni_sadrzaj>
      <item>TOP GREEN ENERGY društvo s ograničenom odgovornošću za proizvodnju električne energije i usluge, Antuna Gustava Matoša 3, 40000 Čakovec</item>
    </izvorni_sadrzaj>
    <derivirana_varijabla naziv="DomainObject.Predmet.ProtuStrankaListFormatedWithAdress_1">
      <item>TOP GREEN ENERGY društvo s ograničenom odgovornošću za proizvodnju električne energije i usluge, Antuna Gustava Matoša 3, 40000 Čakovec</item>
    </derivirana_varijabla>
  </DomainObject.Predmet.ProtuStrankaListFormatedWithAdress>
  <DomainObject.Predmet.ProtuStrankaListFormatedWithAdressOIB>
    <izvorni_sadrzaj>
      <item>TOP GREEN ENERGY društvo s ograničenom odgovornošću za proizvodnju električne energije i usluge, OIB 46991875273, Antuna Gustava Matoša 3, 40000 Čakovec</item>
    </izvorni_sadrzaj>
    <derivirana_varijabla naziv="DomainObject.Predmet.ProtuStrankaListFormatedWithAdressOIB_1">
      <item>TOP GREEN ENERGY društvo s ograničenom odgovornošću za proizvodnju električne energije i usluge, OIB 46991875273, Antuna Gustava Matoša 3, 40000 Čakovec</item>
    </derivirana_varijabla>
  </DomainObject.Predmet.ProtuStrankaListFormatedWithAdressOIB>
  <DomainObject.Predmet.ProtuStrankaListNazivFormated>
    <izvorni_sadrzaj>
      <item>TOP GREEN ENERGY društvo s ograničenom odgovornošću za proizvodnju električne energije i usluge</item>
    </izvorni_sadrzaj>
    <derivirana_varijabla naziv="DomainObject.Predmet.ProtuStrankaListNazivFormated_1">
      <item>TOP GREEN ENERGY društvo s ograničenom odgovornošću za proizvodnju električne energije i usluge</item>
    </derivirana_varijabla>
  </DomainObject.Predmet.ProtuStrankaListNazivFormated>
  <DomainObject.Predmet.ProtuStrankaListNazivFormatedOIB>
    <izvorni_sadrzaj>
      <item>TOP GREEN ENERGY društvo s ograničenom odgovornošću za proizvodnju električne energije i usluge, OIB 46991875273</item>
    </izvorni_sadrzaj>
    <derivirana_varijabla naziv="DomainObject.Predmet.ProtuStrankaListNazivFormatedOIB_1">
      <item>TOP GREEN ENERGY društvo s ograničenom odgovornošću za proizvodnju električne energije i usluge, OIB 46991875273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St-154/2017-3</izvorni_sadrzaj>
    <derivirana_varijabla naziv="DomainObject.PoslovniBrojDokumenta_1">St-154/2017-3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TOP GREEN ENERGY društvo s ograničenom odgovornošću za proizvodnju električne energije i usluge</izvorni_sadrzaj>
    <derivirana_varijabla naziv="DomainObject.Predmet.ProtustrankaIDrugi_1">TOP GREEN ENERGY društvo s ograničenom odgovornošću za proizvodnju električne energije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TOP GREEN ENERGY društvo s ograničenom odgovornošću za proizvodnju električne energije i usluge, OIB 46991875273, Antuna Gustava Matoša 3, 40000 Čakovec</izvorni_sadrzaj>
    <derivirana_varijabla naziv="DomainObject.Predmet.ProtustrankaIDrugiAdressOIB_1">TOP GREEN ENERGY društvo s ograničenom odgovornošću za proizvodnju električne energije i usluge, OIB 46991875273, Antuna Gustava Matoša 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TOP GREEN ENERGY društvo s ograničenom odgovornošću za proizvodnju električne energije i usluge</item>
      <item>Sudski registar</item>
      <item>e-oglasna ploča</item>
    </izvorni_sadrzaj>
    <derivirana_varijabla naziv="DomainObject.Predmet.SudioniciListNaziv_1">
      <item>Financijska agencija</item>
      <item>TOP GREEN ENERGY društvo s ograničenom odgovornošću za proizvodnju električne energije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TOP GREEN ENERGY društvo s ograničenom odgovornošću za proizvodnju električne energije i usluge, OIB 46991875273, Antuna Gustava Matoša 3,40000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TOP GREEN ENERGY društvo s ograničenom odgovornošću za proizvodnju električne energije i usluge, OIB 46991875273, Antuna Gustava Matoša 3,40000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560797-E060-44C5-BAF0-07D9ABCDB0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2559</properties:Characters>
  <properties:Lines>77</properties:Lines>
  <properties:Paragraphs>18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2017-04-03T06:48:00Z</cp:lastPrinted>
  <dcterms:modified xmlns:xsi="http://www.w3.org/2001/XMLSchema-instance" xsi:type="dcterms:W3CDTF">2017-04-03T06:48:00Z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St-154/2017-3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