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4f80" w14:paraId="7634f80" w:rsidRDefault="00ED0B7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655320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0B77" w:rsidP="00ED0B77" w:rsidR="00ED0B77">
      <w:pPr>
        <w:spacing w:after="0"/>
        <w:jc w:val="both"/>
      </w:pPr>
      <w:r>
        <w:t xml:space="preserve">           Republika Hrvatska</w:t>
      </w:r>
    </w:p>
    <w:p w:rsidRDefault="00ED0B77" w:rsidP="00ED0B77" w:rsidR="00ED0B7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D0B77" w:rsidP="00ED0B77" w:rsidR="00ED0B7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lang w:eastAsia="hr-HR"/>
        </w:rPr>
      </w:pPr>
      <w:r w:rsidRPr="00ED0B77">
        <w:rPr>
          <w:rFonts w:cs="Times New Roman" w:eastAsia="Times New Roman"/>
          <w:noProof/>
          <w:lang w:eastAsia="hr-HR"/>
        </w:rPr>
        <w:t>Poslovni broj: 5 St-989/2016-27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D0B77">
        <w:rPr>
          <w:rFonts w:cs="Times New Roman" w:eastAsia="Times New Roman"/>
          <w:noProof/>
          <w:lang w:eastAsia="hr-HR"/>
        </w:rPr>
        <w:t>R E P U B L I K A  H R V A T S K A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D0B77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>Trgovački sud u Bjelovaru, po stečajnoj sutkinji Mariji Petrina Kubica,</w:t>
      </w:r>
      <w:r w:rsidRPr="00ED0B77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ED0B77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ED0B77">
        <w:rPr>
          <w:rFonts w:cs="Times New Roman" w:eastAsia="Times New Roman"/>
          <w:noProof/>
          <w:szCs w:val="20"/>
          <w:lang w:eastAsia="hr-HR" w:val="en-GB"/>
        </w:rPr>
        <w:t xml:space="preserve"> </w:t>
      </w:r>
      <w:r w:rsidRPr="00ED0B77">
        <w:rPr>
          <w:rFonts w:cs="Times New Roman" w:eastAsia="Times New Roman"/>
          <w:szCs w:val="20"/>
          <w:lang w:eastAsia="hr-HR" w:val="en-GB"/>
        </w:rPr>
        <w:t xml:space="preserve">DIJELOVI-PROM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Pejačevićeva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2, MBS: 010064556, OIB: 34230763785, 3.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2018.            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 xml:space="preserve">Određuje se nagrada privremenom stečajnom upravitelju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Vinku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Pečaniću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, dipl.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ekonomistu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Lipika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ED0B77">
        <w:rPr>
          <w:rFonts w:cs="Times New Roman" w:eastAsia="Times New Roman"/>
          <w:szCs w:val="20"/>
          <w:lang w:eastAsia="hr-HR" w:val="en-GB"/>
        </w:rPr>
        <w:t>Frankopanska</w:t>
      </w:r>
      <w:proofErr w:type="spellEnd"/>
      <w:r w:rsidRPr="00ED0B77">
        <w:rPr>
          <w:rFonts w:cs="Times New Roman" w:eastAsia="Times New Roman"/>
          <w:szCs w:val="20"/>
          <w:lang w:eastAsia="hr-HR" w:val="en-GB"/>
        </w:rPr>
        <w:t xml:space="preserve"> 17, OIB: 0391843968, </w:t>
      </w:r>
      <w:r w:rsidRPr="00ED0B77">
        <w:rPr>
          <w:rFonts w:cs="Times New Roman" w:eastAsia="Times New Roman"/>
          <w:noProof/>
          <w:szCs w:val="20"/>
          <w:lang w:eastAsia="hr-HR" w:val="en-GB"/>
        </w:rPr>
        <w:t xml:space="preserve">u bruto iznosu od 3.000,00 kn i trošak u bruto iznosu od 79,68 kn. 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>Privremeni stečajni upravitelj Vinko Pečanić je podnio 3. travnja 2018. zahtjev za isplatu nagrade sukladno Uredbi o kriterijima i načinu obračuna i plaćanja nagrade stečajnim upraviteljima ("Narodne novine" broj 105/2015, dalje: Uredba) te naknade troškova poštarine u bruto iznosu od 79,68 kn.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>Stečajni sudac razmotrio je zahtjev privremenog stečajnog upravitelja te odlučio da mu se, temeljem čl.4. Uredbe, odredi nagrada u bruto iznosu od 3.000,00 kn, smatrajući da je ta nagrada primjerena obujmu poslova.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ED0B77">
        <w:rPr>
          <w:rFonts w:cs="Times New Roman" w:eastAsia="Times New Roman"/>
          <w:noProof/>
          <w:szCs w:val="20"/>
          <w:lang w:eastAsia="hr-HR" w:val="en-GB"/>
        </w:rPr>
        <w:t>Troškovi poštarine radi slanja dopisa zakonskom zastupniku dužnika, Općinskom sudu u Virovitici, Policijskoj postaji Virovitica i Poreznoj upravi Virovitica bili su potrebni za utvrđivanje gospodarsko-financijskog stanja dužnika te su, temeljem čl.94. st.1. i 3. Stečajnog zakona (Narodne novine broj 71/15 i 104/17, dalje: SZ), privremenom stečajnom upravitelju odobreni.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D0B77">
        <w:rPr>
          <w:rFonts w:cs="Times New Roman" w:eastAsia="Times New Roman"/>
          <w:noProof/>
          <w:lang w:eastAsia="hr-HR"/>
        </w:rPr>
        <w:t xml:space="preserve">U Bjelovaru 3. svibnja 2018. 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ED0B77">
        <w:rPr>
          <w:rFonts w:cs="Times New Roman" w:eastAsia="Times New Roman"/>
          <w:noProof/>
          <w:lang w:eastAsia="hr-HR"/>
        </w:rPr>
        <w:t>Stečajna sutkinja</w:t>
      </w:r>
    </w:p>
    <w:p w:rsidRDefault="00ED0B77" w:rsidP="00ED0B77" w:rsidR="00ED0B77" w:rsidRPr="00ED0B7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ED0B77">
        <w:rPr>
          <w:rFonts w:cs="Times New Roman" w:eastAsia="Times New Roman"/>
          <w:noProof/>
          <w:lang w:eastAsia="hr-HR"/>
        </w:rPr>
        <w:t xml:space="preserve">   Marija Petrina Kubica v.r.</w:t>
      </w:r>
    </w:p>
    <w:p w:rsidRDefault="00ED0B77" w:rsidP="00ED0B77" w:rsidR="00ED0B77" w:rsidRPr="00ED0B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D0B7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D0B77" w:rsidP="00ED0B77" w:rsidR="00ED0B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D0B7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D0B77" w:rsidP="00ED0B77" w:rsidR="00ED0B77" w:rsidRPr="00ED0B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</w:p>
    <w:p w:rsidRDefault="00ED0B77" w:rsidP="00ED0B77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D0B77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ED0B77" w:rsidR="00AE649C" w:rsidRPr="00B76F3C">
      <w:headerReference w:type="default" r:id="rId11"/>
      <w:pgSz w:code="9" w:h="16839" w:w="11907"/>
      <w:pgMar w:gutter="0" w:footer="1134" w:header="1134" w:left="1417" w:bottom="1135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0B77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6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41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St-989/2016-27</izvorni_sadrzaj>
    <derivirana_varijabla naziv="DomainObject.Oznaka_1">St-989/2016-27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2018.</izvorni_sadrzaj>
    <derivirana_varijabla naziv="DomainObject.Predmet.DatumRjesavanja_1">30.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St-989/2016</izvorni_sadrzaj>
    <derivirana_varijabla naziv="DomainObject.Predmet.OznakaBroj_1">St-989/2016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DIJELOVI-PROM društvo s ograničenom odgovornošću za trgovinu, proizvodnju i usluge zastupanog po punomoćniku Davor Kolarić</izvorni_sadrzaj>
    <derivirana_varijabla naziv="DomainObject.Predmet.ProtustrankaFormated_1">  DIJELOVI-PROM društvo s ograničenom odgovornošću za trgovinu, proizvodnju i usluge zastupanog po punomoćniku Davor Kolarić</derivirana_varijabla>
  </DomainObject.Predmet.ProtustrankaFormated>
  <DomainObject.Predmet.ProtustrankaFormatedOIB>
    <izvorni_sadrzaj>  DIJELOVI-PROM društvo s ograničenom odgovornošću za trgovinu, proizvodnju i usluge, OIB 34230763785 zastupanog po punomoćniku Davor Kolarić</izvorni_sadrzaj>
    <derivirana_varijabla naziv="DomainObject.Predmet.ProtustrankaFormatedOIB_1">  DIJELOVI-PROM društvo s ograničenom odgovornošću za trgovinu, proizvodnju i usluge, OIB 34230763785 zastupanog po punomoćniku Davor Kolarić</derivirana_varijabla>
  </DomainObject.Predmet.ProtustrankaFormatedOIB>
  <DomainObject.Predmet.ProtustrankaFormatedWithAdress>
    <izvorni_sadrzaj> DIJELOVI-PROM društvo s ograničenom odgovornošću za trgovinu, proizvodnju i usluge, Pejačevićeva 2, 33000 Virovitica zastupanog po punomoćniku Davor Kolarić</izvorni_sadrzaj>
    <derivirana_varijabla naziv="DomainObject.Predmet.ProtustrankaFormatedWithAdress_1"> DIJELOVI-PROM društvo s ograničenom odgovornošću za trgovinu, proizvodnju i usluge, Pejačevićeva 2, 33000 Virovitica zastupanog po punomoćniku Davor Kolarić</derivirana_varijabla>
  </DomainObject.Predmet.ProtustrankaFormatedWithAdress>
  <DomainObject.Predmet.ProtustrankaFormatedWithAdressOIB>
    <izvorni_sadrzaj> DIJELOVI-PROM društvo s ograničenom odgovornošću za trgovinu, proizvodnju i usluge, OIB 34230763785, Pejačevićeva 2, 33000 Virovitica zastupanog po punomoćniku Davor Kolarić</izvorni_sadrzaj>
    <derivirana_varijabla naziv="DomainObject.Predmet.ProtustrankaFormatedWithAdressOIB_1"> DIJELOVI-PROM društvo s ograničenom odgovornošću za trgovinu, proizvodnju i usluge, OIB 34230763785, Pejačevićeva 2, 33000 Virovitica zastupanog po punomoćniku Davor Kolarić</derivirana_varijabla>
  </DomainObject.Predmet.ProtustrankaFormatedWithAdressOIB>
  <DomainObject.Predmet.ProtustrankaWithAdress>
    <izvorni_sadrzaj>DIJELOVI-PROM društvo s ograničenom odgovornošću za trgovinu, proizvodnju i usluge Pejačevićeva 2, 33000 Virovitica</izvorni_sadrzaj>
    <derivirana_varijabla naziv="DomainObject.Predmet.ProtustrankaWithAdress_1">DIJELOVI-PROM društvo s ograničenom odgovornošću za trgovinu, proizvodnju i usluge Pejačevićeva 2, 33000 Virovitica</derivirana_varijabla>
  </DomainObject.Predmet.ProtustrankaWithAdress>
  <DomainObject.Predmet.ProtustrankaWithAdressOIB>
    <izvorni_sadrzaj>DIJELOVI-PROM društvo s ograničenom odgovornošću za trgovinu, proizvodnju i usluge, OIB 34230763785, Pejačevićeva 2, 33000 Virovitica</izvorni_sadrzaj>
    <derivirana_varijabla naziv="DomainObject.Predmet.ProtustrankaWithAdressOIB_1">DIJELOVI-PROM društvo s ograničenom odgovornošću za trgovinu, proizvodnju i usluge, OIB 34230763785, Pejačevićeva 2, 33000 Virovitica</derivirana_varijabla>
  </DomainObject.Predmet.ProtustrankaWithAdressOIB>
  <DomainObject.Predmet.ProtustrankaNazivFormated>
    <izvorni_sadrzaj>DIJELOVI-PROM društvo s ograničenom odgovornošću za trgovinu, proizvodnju i usluge</izvorni_sadrzaj>
    <derivirana_varijabla naziv="DomainObject.Predmet.ProtustrankaNazivFormated_1">DIJELOVI-PROM društvo s ograničenom odgovornošću za trgovinu, proizvodnju i usluge</derivirana_varijabla>
  </DomainObject.Predmet.ProtustrankaNazivFormated>
  <DomainObject.Predmet.ProtustrankaNazivFormatedOIB>
    <izvorni_sadrzaj>DIJELOVI-PROM društvo s ograničenom odgovornošću za trgovinu, proizvodnju i usluge, OIB 34230763785</izvorni_sadrzaj>
    <derivirana_varijabla naziv="DomainObject.Predmet.ProtustrankaNazivFormatedOIB_1">DIJELOVI-PROM društvo s ograničenom odgovornošću za trgovinu, proizvodnju i usluge, OIB 34230763785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DIJELOVI-PROM društvo s ograničenom odgovornošću za trgovinu, proizvodnju i usluge zastupanog po punomoćniku Davor Kolarić</item>
    </izvorni_sadrzaj>
    <derivirana_varijabla naziv="DomainObject.Predmet.ProtuStrankaListFormated_1">
      <item>DIJELOVI-PROM društvo s ograničenom odgovornošću za trgovinu, proizvodnju i usluge zastupanog po punomoćniku Davor Kolarić</item>
    </derivirana_varijabla>
  </DomainObject.Predmet.ProtuStrankaListFormated>
  <DomainObject.Predmet.ProtuStrankaListFormatedOIB>
    <izvorni_sadrzaj>
      <item>DIJELOVI-PROM društvo s ograničenom odgovornošću za trgovinu, proizvodnju i usluge, OIB 34230763785 zastupanog po punomoćniku Davor Kolarić</item>
    </izvorni_sadrzaj>
    <derivirana_varijabla naziv="DomainObject.Predmet.ProtuStrankaListFormatedOIB_1">
      <item>DIJELOVI-PROM društvo s ograničenom odgovornošću za trgovinu, proizvodnju i usluge, OIB 34230763785 zastupanog po punomoćniku Davor Kolarić</item>
    </derivirana_varijabla>
  </DomainObject.Predmet.ProtuStrankaListFormatedOIB>
  <DomainObject.Predmet.ProtuStrankaListFormatedWithAdress>
    <izvorni_sadrzaj>
      <item>DIJELOVI-PROM društvo s ograničenom odgovornošću za trgovinu, proizvodnju i usluge, Pejačevićeva 2, 33000 Virovitica zastupanog po punomoćniku Davor Kolarić</item>
    </izvorni_sadrzaj>
    <derivirana_varijabla naziv="DomainObject.Predmet.ProtuStrankaListFormatedWithAdress_1">
      <item>DIJELOVI-PROM društvo s ograničenom odgovornošću za trgovinu, proizvodnju i usluge, Pejačevićeva 2, 33000 Virovitica zastupanog po punomoćniku Davor Kolarić</item>
    </derivirana_varijabla>
  </DomainObject.Predmet.ProtuStrankaListFormatedWithAdress>
  <DomainObject.Predmet.ProtuStrankaListFormatedWithAdressOIB>
    <izvorni_sadrzaj>
      <item>DIJELOVI-PROM društvo s ograničenom odgovornošću za trgovinu, proizvodnju i usluge, OIB 34230763785, Pejačevićeva 2, 33000 Virovitica zastupanog po punomoćniku Davor Kolarić</item>
    </izvorni_sadrzaj>
    <derivirana_varijabla naziv="DomainObject.Predmet.ProtuStrankaListFormatedWithAdressOIB_1">
      <item>DIJELOVI-PROM društvo s ograničenom odgovornošću za trgovinu, proizvodnju i usluge, OIB 34230763785, Pejačevićeva 2, 33000 Virovitica zastupanog po punomoćniku Davor Kolarić</item>
    </derivirana_varijabla>
  </DomainObject.Predmet.ProtuStrankaListFormatedWithAdressOIB>
  <DomainObject.Predmet.ProtuStrankaListNazivFormated>
    <izvorni_sadrzaj>
      <item>DIJELOVI-PROM društvo s ograničenom odgovornošću za trgovinu, proizvodnju i usluge</item>
    </izvorni_sadrzaj>
    <derivirana_varijabla naziv="DomainObject.Predmet.ProtuStrankaListNazivFormated_1">
      <item>DIJELOVI-PROM društvo s ograničenom odgovornošću za trgovinu, proizvodnju i usluge</item>
    </derivirana_varijabla>
  </DomainObject.Predmet.ProtuStrankaListNazivFormated>
  <DomainObject.Predmet.ProtuStrankaListNazivFormatedOIB>
    <izvorni_sadrzaj>
      <item>DIJELOVI-PROM društvo s ograničenom odgovornošću za trgovinu, proizvodnju i usluge, OIB 34230763785</item>
    </izvorni_sadrzaj>
    <derivirana_varijabla naziv="DomainObject.Predmet.ProtuStrankaListNazivFormatedOIB_1">
      <item>DIJELOVI-PROM društvo s ograničenom odgovornošću za trgovinu, proizvodnju i usluge, OIB 34230763785</item>
    </derivirana_varijabla>
  </DomainObject.Predmet.ProtuStrankaListNazivFormatedOIB>
  <DomainObject.Predmet.OstaliListFormated>
    <izvorni_sadrzaj>
      <item>Davor Kolarić punomoćnik sudionika u postupku DIJELOVI-PROM društvo s ograničenom odgovornošću za trgovinu, proizvodnju i usluge</item>
      <item>Boris Ljubanović</item>
    </izvorni_sadrzaj>
    <derivirana_varijabla naziv="DomainObject.Predmet.OstaliListFormated_1">
      <item>Davor Kolarić punomoćnik sudionika u postupku DIJELOVI-PROM društvo s ograničenom odgovornošću za trgovinu, proizvodnju i usluge</item>
      <item>Boris Ljubanović</item>
    </derivirana_varijabla>
  </DomainObject.Predmet.OstaliListFormated>
  <DomainObject.Predmet.OstaliListFormatedOIB>
    <izvorni_sadrzaj>
      <item>Davor Kolarić, OIB 49586312768 punomoćnik sudionika u postupku DIJELOVI-PROM društvo s ograničenom odgovornošću za trgovinu, proizvodnju i usluge</item>
      <item>Boris Ljubanović, OIB 19311655846</item>
    </izvorni_sadrzaj>
    <derivirana_varijabla naziv="DomainObject.Predmet.OstaliListFormatedOIB_1">
      <item>Davor Kolarić, OIB 49586312768 punomoćnik sudionika u postupku DIJELOVI-PROM društvo s ograničenom odgovornošću za trgovinu, proizvodnju i usluge</item>
      <item>Boris Ljubanović, OIB 19311655846</item>
    </derivirana_varijabla>
  </DomainObject.Predmet.OstaliListFormatedOIB>
  <DomainObject.Predmet.OstaliListFormatedWithAdress>
    <izvorni_sadrzaj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izvorni_sadrzaj>
    <derivirana_varijabla naziv="DomainObject.Predmet.OstaliListFormatedWithAdress_1">
      <item>Davor Kolarić, Pejačevićeva 2, 33000 Virovitica punomoćnik sudionika u postupku DIJELOVI-PROM društvo s ograničenom odgovornošću za trgovinu, proizvodnju i usluge</item>
      <item>Boris Ljubanović, Šetalište kar. Franje Šepera 8c, 31000 Osijek</item>
    </derivirana_varijabla>
  </DomainObject.Predmet.OstaliListFormatedWithAdress>
  <DomainObject.Predmet.OstaliListFormatedWithAdressOIB>
    <izvorni_sadrzaj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izvorni_sadrzaj>
    <derivirana_varijabla naziv="DomainObject.Predmet.OstaliListFormatedWithAdressOIB_1">
      <item>Davor Kolarić, OIB 49586312768, Pejačevićeva 2, 33000 Virovitica punomoćnik sudionika u postupku DIJELOVI-PROM društvo s ograničenom odgovornošću za trgovinu, proizvodnju i usluge</item>
      <item>Boris Ljubanović, OIB 19311655846, Šetalište kar. Franje Šepera 8c, 31000 Osijek</item>
    </derivirana_varijabla>
  </DomainObject.Predmet.OstaliListFormatedWithAdressOIB>
  <DomainObject.Predmet.OstaliListNazivFormated>
    <izvorni_sadrzaj>
      <item>Davor Kolarić</item>
      <item>Boris Ljubanović</item>
    </izvorni_sadrzaj>
    <derivirana_varijabla naziv="DomainObject.Predmet.OstaliListNazivFormated_1">
      <item>Davor Kolarić</item>
      <item>Boris Ljubanović</item>
    </derivirana_varijabla>
  </DomainObject.Predmet.OstaliListNazivFormated>
  <DomainObject.Predmet.OstaliListNazivFormatedOIB>
    <izvorni_sadrzaj>
      <item>Davor Kolarić, OIB 49586312768</item>
      <item>Boris Ljubanović, OIB 19311655846</item>
    </izvorni_sadrzaj>
    <derivirana_varijabla naziv="DomainObject.Predmet.OstaliListNazivFormatedOIB_1">
      <item>Davor Kolarić, OIB 49586312768</item>
      <item>Boris Ljubanović, OIB 19311655846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St-989/2016-27</izvorni_sadrzaj>
    <derivirana_varijabla naziv="DomainObject.PoslovniBrojDokumenta_1">St-989/2016-27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DIJELOVI-PROM društvo s ograničenom odgovornošću za trgovinu, proizvodnju i usluge</izvorni_sadrzaj>
    <derivirana_varijabla naziv="DomainObject.Predmet.ProtustrankaIDrugi_1">DIJELOVI-PROM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DIJELOVI-PROM društvo s ograničenom odgovornošću za trgovinu, proizvodnju i usluge, OIB 34230763785, Pejačevićeva 2, 33000 Virovitica</izvorni_sadrzaj>
    <derivirana_varijabla naziv="DomainObject.Predmet.ProtustrankaIDrugiAdressOIB_1">DIJELOVI-PROM društvo s ograničenom odgovornošću za trgovinu, proizvodnju i usluge, OIB 34230763785, Pejačevićeva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2018.</izvorni_sadrzaj>
    <derivirana_varijabla naziv="DomainObject.Predmet.OdlukaRjesenje.DatumDonosenjaOdluke_1">30. ožujka 2018.</derivirana_varijabla>
  </DomainObject.Predmet.OdlukaRjesenje.DatumDonosenjaOdluke>
  <DomainObject.Predmet.OdlukaRjesenje.DatumPravomocnosti>
    <izvorni_sadrzaj>18. travnja 2018.</izvorni_sadrzaj>
    <derivirana_varijabla naziv="DomainObject.Predmet.OdlukaRjesenje.DatumPravomocnosti_1">18. travnja 2018.</derivirana_varijabla>
  </DomainObject.Predmet.OdlukaRjesenje.DatumPravomocnosti>
  <DomainObject.Predmet.OdlukaRjesenje.Oznaka>
    <izvorni_sadrzaj>St-989/2016-23</izvorni_sadrzaj>
    <derivirana_varijabla naziv="DomainObject.Predmet.OdlukaRjesenje.Oznaka_1">St-989/2016-23</derivirana_varijabla>
  </DomainObject.Predmet.OdlukaRjesenje.Oznaka>
  <DomainObject.Predmet.SudioniciListNaziv>
    <izvorni_sadrzaj>
      <item>FINA, RC ZAGREB, Podružnica Bjelovar</item>
      <item>DIJELOVI-PROM društvo s ograničenom odgovornošću za trgovinu, proizvodnju i usluge</item>
      <item>Davor Kolarić</item>
      <item>Boris Ljubanović</item>
    </izvorni_sadrzaj>
    <derivirana_varijabla naziv="DomainObject.Predmet.SudioniciListNaziv_1">
      <item>FINA, RC ZAGREB, Podružnica Bjelovar</item>
      <item>DIJELOVI-PROM društvo s ograničenom odgovornošću za trgovinu, proizvodnju i usluge</item>
      <item>Davor Kolarić</item>
      <item>Boris Ljubanović</item>
    </derivirana_varijabla>
  </DomainObject.Predmet.SudioniciListNaziv>
  <DomainObject.Predmet.SudioniciListAdressOIB>
    <izvorni_sadrzaj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izvorni_sadrzaj>
    <derivirana_varijabla naziv="DomainObject.Predmet.SudioniciListAdressOIB_1">
      <item>FINA, RC ZAGREB, Podružnica Bjelovar, OIB 85821130368, F. Supila 4,43000 Bjelovar</item>
      <item>DIJELOVI-PROM društvo s ograničenom odgovornošću za trgovinu, proizvodnju i usluge, OIB 34230763785, Pejačevićeva 2,33000 Virovitica</item>
      <item>Davor Kolarić, OIB 49586312768, Pejačevićeva 2,33000 Virovitica</item>
      <item>Boris Ljubanović, OIB 19311655846, Šetalište kar.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F6930-AAEF-491A-B4F3-FEFD14655D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1704</properties:Characters>
  <properties:Lines>49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2018-05-03T12:00:00Z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St-989/2016-27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