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3ecf" w14:paraId="d5d3ec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B93305">
        <w:t>9</w:t>
      </w:r>
      <w:r w:rsidR="00D546FB">
        <w:t>0</w:t>
      </w:r>
      <w:r w:rsidR="00BE7567">
        <w:t>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D3731C" w:rsidRPr="00D3731C">
        <w:t>Voli sve služi svima j.d.o.o.</w:t>
      </w:r>
      <w:r>
        <w:t xml:space="preserve">, </w:t>
      </w:r>
      <w:r w:rsidR="00D3731C" w:rsidRPr="00D3731C">
        <w:t xml:space="preserve">Stjepana </w:t>
      </w:r>
      <w:proofErr w:type="spellStart"/>
      <w:r w:rsidR="00D3731C" w:rsidRPr="00D3731C">
        <w:t>Ladiše</w:t>
      </w:r>
      <w:proofErr w:type="spellEnd"/>
      <w:r w:rsidR="00D3731C" w:rsidRPr="00D3731C">
        <w:t xml:space="preserve"> 13</w:t>
      </w:r>
      <w:r>
        <w:t xml:space="preserve">, </w:t>
      </w:r>
      <w:r w:rsidR="008D6D12" w:rsidRPr="008D6D12">
        <w:t>Zagreb</w:t>
      </w:r>
      <w:r>
        <w:t xml:space="preserve">, MBS: </w:t>
      </w:r>
      <w:r w:rsidR="00D3731C" w:rsidRPr="00D3731C">
        <w:t>080969635</w:t>
      </w:r>
      <w:r>
        <w:t xml:space="preserve">, OIB: </w:t>
      </w:r>
      <w:r w:rsidR="00D3731C" w:rsidRPr="00D3731C">
        <w:t>48302347657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3731C" w:rsidRPr="00D3731C">
        <w:t xml:space="preserve">Voli sve služi svima j.d.o.o., Stjepana </w:t>
      </w:r>
      <w:proofErr w:type="spellStart"/>
      <w:r w:rsidR="00D3731C" w:rsidRPr="00D3731C">
        <w:t>Ladiše</w:t>
      </w:r>
      <w:proofErr w:type="spellEnd"/>
      <w:r w:rsidR="00D3731C" w:rsidRPr="00D3731C">
        <w:t xml:space="preserve"> 13, Zagreb, MBS: 080969635, OIB: 48302347657</w:t>
      </w:r>
      <w:r>
        <w:t xml:space="preserve">, iznosi </w:t>
      </w:r>
      <w:r w:rsidR="00D3731C">
        <w:t>28.404,44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85488" w:rsidRPr="00385488">
        <w:t xml:space="preserve">Danko </w:t>
      </w:r>
      <w:proofErr w:type="spellStart"/>
      <w:r w:rsidR="00385488" w:rsidRPr="00385488">
        <w:t>Stančin</w:t>
      </w:r>
      <w:proofErr w:type="spellEnd"/>
      <w:r w:rsidR="00385488" w:rsidRPr="00385488">
        <w:t>, OIB: 55159783436</w:t>
      </w:r>
      <w:r>
        <w:t xml:space="preserve">, </w:t>
      </w:r>
      <w:r w:rsidR="00385488" w:rsidRPr="00385488">
        <w:t xml:space="preserve">Zagreb, Stjepana </w:t>
      </w:r>
      <w:proofErr w:type="spellStart"/>
      <w:r w:rsidR="00385488" w:rsidRPr="00385488">
        <w:t>Ladiše</w:t>
      </w:r>
      <w:proofErr w:type="spellEnd"/>
      <w:r w:rsidR="00385488" w:rsidRPr="00385488">
        <w:t xml:space="preserve"> 13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893794">
        <w:t>9</w:t>
      </w:r>
      <w:r w:rsidR="00D546FB">
        <w:t>0</w:t>
      </w:r>
      <w:r w:rsidR="00BE7567">
        <w:t>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757" w:rsidR="00E41757">
      <w:r>
        <w:separator/>
      </w:r>
    </w:p>
  </w:endnote>
  <w:endnote w:id="0" w:type="continuationSeparator">
    <w:p w:rsidRDefault="00E41757" w:rsidR="00E41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757" w:rsidR="00E41757">
      <w:r>
        <w:separator/>
      </w:r>
    </w:p>
  </w:footnote>
  <w:footnote w:id="0" w:type="continuationSeparator">
    <w:p w:rsidRDefault="00E41757" w:rsidR="00E41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5488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0B51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D6D12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567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3731C"/>
    <w:rsid w:val="00D429DE"/>
    <w:rsid w:val="00D4346E"/>
    <w:rsid w:val="00D45467"/>
    <w:rsid w:val="00D46CC8"/>
    <w:rsid w:val="00D50337"/>
    <w:rsid w:val="00D505FE"/>
    <w:rsid w:val="00D518E7"/>
    <w:rsid w:val="00D546F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332F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1757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B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0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B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0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 sve služi svima j.d.o.o. za trgovinu i usluge</izvorni_sadrzaj>
    <derivirana_varijabla naziv="DomainObject.Predmet.ProtustrankaFormated_1">  Voli sve služi svima j.d.o.o. za trgovinu i usluge</derivirana_varijabla>
  </DomainObject.Predmet.ProtustrankaFormated>
  <DomainObject.Predmet.ProtustrankaFormatedOIB>
    <izvorni_sadrzaj>  Voli sve služi svima j.d.o.o. za trgovinu i usluge, OIB 48302347657</izvorni_sadrzaj>
    <derivirana_varijabla naziv="DomainObject.Predmet.ProtustrankaFormatedOIB_1">  Voli sve služi svima j.d.o.o. za trgovinu i usluge, OIB 48302347657</derivirana_varijabla>
  </DomainObject.Predmet.ProtustrankaFormatedOIB>
  <DomainObject.Predmet.ProtustrankaFormatedWithAdress>
    <izvorni_sadrzaj> Voli sve služi svima j.d.o.o. za trgovinu i usluge, Stjepana Ladiše 13, 10000 Zagreb</izvorni_sadrzaj>
    <derivirana_varijabla naziv="DomainObject.Predmet.ProtustrankaFormatedWithAdress_1"> Voli sve služi svima j.d.o.o. za trgovinu i usluge, Stjepana Ladiše 13, 10000 Zagreb</derivirana_varijabla>
  </DomainObject.Predmet.ProtustrankaFormatedWithAdress>
  <DomainObject.Predmet.ProtustrankaFormatedWithAdressOIB>
    <izvorni_sadrzaj> Voli sve služi svima j.d.o.o. za trgovinu i usluge, OIB 48302347657, Stjepana Ladiše 13, 10000 Zagreb</izvorni_sadrzaj>
    <derivirana_varijabla naziv="DomainObject.Predmet.ProtustrankaFormatedWithAdressOIB_1"> Voli sve služi svima j.d.o.o. za trgovinu i usluge, OIB 48302347657, Stjepana Ladiše 13, 10000 Zagreb</derivirana_varijabla>
  </DomainObject.Predmet.ProtustrankaFormatedWithAdressOIB>
  <DomainObject.Predmet.ProtustrankaWithAdress>
    <izvorni_sadrzaj>Voli sve služi svima j.d.o.o. za trgovinu i usluge Stjepana Ladiše 13, 10000 Zagreb</izvorni_sadrzaj>
    <derivirana_varijabla naziv="DomainObject.Predmet.ProtustrankaWithAdress_1">Voli sve služi svima j.d.o.o. za trgovinu i usluge Stjepana Ladiše 13, 10000 Zagreb</derivirana_varijabla>
  </DomainObject.Predmet.ProtustrankaWithAdress>
  <DomainObject.Predmet.ProtustrankaWithAdressOIB>
    <izvorni_sadrzaj>Voli sve služi svima j.d.o.o. za trgovinu i usluge, OIB 48302347657, Stjepana Ladiše 13, 10000 Zagreb</izvorni_sadrzaj>
    <derivirana_varijabla naziv="DomainObject.Predmet.ProtustrankaWithAdressOIB_1">Voli sve služi svima j.d.o.o. za trgovinu i usluge, OIB 48302347657, Stjepana Ladiše 13, 10000 Zagreb</derivirana_varijabla>
  </DomainObject.Predmet.ProtustrankaWithAdressOIB>
  <DomainObject.Predmet.ProtustrankaNazivFormated>
    <izvorni_sadrzaj>Voli sve služi svima j.d.o.o. za trgovinu i usluge</izvorni_sadrzaj>
    <derivirana_varijabla naziv="DomainObject.Predmet.ProtustrankaNazivFormated_1">Voli sve služi svima j.d.o.o. za trgovinu i usluge</derivirana_varijabla>
  </DomainObject.Predmet.ProtustrankaNazivFormated>
  <DomainObject.Predmet.ProtustrankaNazivFormatedOIB>
    <izvorni_sadrzaj>Voli sve služi svima j.d.o.o. za trgovinu i usluge, OIB 48302347657</izvorni_sadrzaj>
    <derivirana_varijabla naziv="DomainObject.Predmet.ProtustrankaNazivFormatedOIB_1">Voli sve služi svima j.d.o.o. za trgovinu i usluge, OIB 48302347657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 sve služi svima j.d.o.o. za trgovinu i usluge</item>
    </izvorni_sadrzaj>
    <derivirana_varijabla naziv="DomainObject.Predmet.ProtuStrankaListFormated_1">
      <item>Voli sve služi svima j.d.o.o. za trgovinu i usluge</item>
    </derivirana_varijabla>
  </DomainObject.Predmet.ProtuStrankaListFormated>
  <DomainObject.Predmet.ProtuStrankaListFormatedOIB>
    <izvorni_sadrzaj>
      <item>Voli sve služi svima j.d.o.o. za trgovinu i usluge, OIB 48302347657</item>
    </izvorni_sadrzaj>
    <derivirana_varijabla naziv="DomainObject.Predmet.ProtuStrankaListFormatedOIB_1">
      <item>Voli sve služi svima j.d.o.o. za trgovinu i usluge, OIB 48302347657</item>
    </derivirana_varijabla>
  </DomainObject.Predmet.ProtuStrankaListFormatedOIB>
  <DomainObject.Predmet.ProtuStrankaListFormatedWithAdress>
    <izvorni_sadrzaj>
      <item>Voli sve služi svima j.d.o.o. za trgovinu i usluge, Stjepana Ladiše 13, 10000 Zagreb</item>
    </izvorni_sadrzaj>
    <derivirana_varijabla naziv="DomainObject.Predmet.ProtuStrankaListFormatedWithAdress_1">
      <item>Voli sve služi svima j.d.o.o. za trgovinu i usluge, Stjepana Ladiše 13, 10000 Zagreb</item>
    </derivirana_varijabla>
  </DomainObject.Predmet.ProtuStrankaListFormatedWithAdress>
  <DomainObject.Predmet.ProtuStrankaListFormatedWithAdressOIB>
    <izvorni_sadrzaj>
      <item>Voli sve služi svima j.d.o.o. za trgovinu i usluge, OIB 48302347657, Stjepana Ladiše 13, 10000 Zagreb</item>
    </izvorni_sadrzaj>
    <derivirana_varijabla naziv="DomainObject.Predmet.ProtuStrankaListFormatedWithAdressOIB_1">
      <item>Voli sve služi svima j.d.o.o. za trgovinu i usluge, OIB 48302347657, Stjepana Ladiše 13, 10000 Zagreb</item>
    </derivirana_varijabla>
  </DomainObject.Predmet.ProtuStrankaListFormatedWithAdressOIB>
  <DomainObject.Predmet.ProtuStrankaListNazivFormated>
    <izvorni_sadrzaj>
      <item>Voli sve služi svima j.d.o.o. za trgovinu i usluge</item>
    </izvorni_sadrzaj>
    <derivirana_varijabla naziv="DomainObject.Predmet.ProtuStrankaListNazivFormated_1">
      <item>Voli sve služi svima j.d.o.o. za trgovinu i usluge</item>
    </derivirana_varijabla>
  </DomainObject.Predmet.ProtuStrankaListNazivFormated>
  <DomainObject.Predmet.ProtuStrankaListNazivFormatedOIB>
    <izvorni_sadrzaj>
      <item>Voli sve služi svima j.d.o.o. za trgovinu i usluge, OIB 48302347657</item>
    </izvorni_sadrzaj>
    <derivirana_varijabla naziv="DomainObject.Predmet.ProtuStrankaListNazivFormatedOIB_1">
      <item>Voli sve služi svima j.d.o.o. za trgovinu i usluge, OIB 48302347657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 sve služi svima j.d.o.o. za trgovinu i usluge</izvorni_sadrzaj>
    <derivirana_varijabla naziv="DomainObject.Predmet.ProtustrankaIDrugi_1">Voli sve služi svima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Voli sve služi svima j.d.o.o. za trgovinu i usluge, OIB 48302347657, Stjepana Ladiše 13, 10000 Zagreb</izvorni_sadrzaj>
    <derivirana_varijabla naziv="DomainObject.Predmet.ProtustrankaIDrugiAdressOIB_1">Voli sve služi svima j.d.o.o. za trgovinu i usluge, OIB 48302347657, Stjepana Ladiše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 sve služi svima j.d.o.o. za trgovinu i usluge</item>
      <item>FINA Regionalni centar Zagreb</item>
    </izvorni_sadrzaj>
    <derivirana_varijabla naziv="DomainObject.Predmet.SudioniciListNaziv_1">
      <item>Voli sve služi svima j.d.o.o. za trgovinu i usluge</item>
      <item>FINA Regionalni centar Zagreb</item>
    </derivirana_varijabla>
  </DomainObject.Predmet.SudioniciListNaziv>
  <DomainObject.Predmet.SudioniciListAdressOIB>
    <izvorni_sadrzaj>
      <item>Voli sve služi svima j.d.o.o. za trgovinu i usluge, OIB 48302347657, Stjepana Ladiše 13,10000 Zagreb</item>
      <item>FINA Regionalni centar Zagreb, OIB 85821130368, Trg svibanjskih žrtava 1995. br. 1,10000 Zagreb</item>
    </izvorni_sadrzaj>
    <derivirana_varijabla naziv="DomainObject.Predmet.SudioniciListAdressOIB_1">
      <item>Voli sve služi svima j.d.o.o. za trgovinu i usluge, OIB 48302347657, Stjepana Ladiše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48302347657</item>
      <item>, OIB 85821130368</item>
    </izvorni_sadrzaj>
    <derivirana_varijabla naziv="DomainObject.Predmet.SudioniciListNazivOIB_1">
      <item>, OIB 48302347657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1935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2016-07-01T07:08:00Z</dcterms:modified>
  <cp:revision>93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