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75fe" w14:paraId="6bb75fe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>
      <w:pPr>
        <w:rPr>
          <w:bCs/>
        </w:rPr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B74" w:rsidP="00671A4A" w:rsidR="00583B74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583B74" w:rsidP="00507454" w:rsidR="00583B74"/>
    <w:p w:rsidRDefault="00583B74" w:rsidP="00507454" w:rsidR="00583B74" w:rsidRPr="00CC1194"/>
    <w:p w:rsidRDefault="00F957D4" w:rsidP="00F957D4" w:rsidR="00F957D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583B74" w:rsidP="00F957D4" w:rsidR="00583B74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1021CC" w:rsidP="00586C69" w:rsidR="008769C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 OIB: 18683136487, zastupana po Županijskom državnom odvjetništvu u Osijeku za otvaranje stečajnog postupka nad dužnikom NICE d.o.o., Osijek, </w:t>
      </w:r>
      <w:proofErr w:type="spellStart"/>
      <w:r>
        <w:t>Reisnerova</w:t>
      </w:r>
      <w:proofErr w:type="spellEnd"/>
      <w:r>
        <w:t xml:space="preserve"> ulica 84, MBS: 030120392, OIB: 73486422192</w:t>
      </w:r>
      <w:r w:rsidR="003130A5">
        <w:rPr>
          <w:color w:val="000000"/>
        </w:rPr>
        <w:t xml:space="preserve">, dana </w:t>
      </w:r>
      <w:r w:rsidR="002962A1">
        <w:rPr>
          <w:color w:val="000000"/>
        </w:rPr>
        <w:t>1</w:t>
      </w:r>
      <w:r w:rsidR="00603059">
        <w:rPr>
          <w:color w:val="000000"/>
        </w:rPr>
        <w:t>6</w:t>
      </w:r>
      <w:r w:rsidR="002962A1">
        <w:rPr>
          <w:color w:val="000000"/>
        </w:rPr>
        <w:t xml:space="preserve">. travnja </w:t>
      </w:r>
      <w:r w:rsidR="003130A5">
        <w:rPr>
          <w:color w:val="000000"/>
        </w:rPr>
        <w:t xml:space="preserve">2018. godine </w:t>
      </w:r>
    </w:p>
    <w:p w:rsidRDefault="00583B74" w:rsidP="00507454" w:rsidR="00583B74">
      <w:pPr>
        <w:ind w:firstLine="708"/>
        <w:jc w:val="both"/>
      </w:pPr>
    </w:p>
    <w:p w:rsidRDefault="00583B74" w:rsidP="00507454" w:rsidR="00583B74" w:rsidRPr="00CC1194">
      <w:pPr>
        <w:ind w:firstLine="708"/>
        <w:jc w:val="both"/>
      </w:pPr>
    </w:p>
    <w:p w:rsidRDefault="00F957D4" w:rsidP="00F957D4" w:rsidR="00F957D4">
      <w:pPr>
        <w:jc w:val="center"/>
      </w:pPr>
      <w:r w:rsidRPr="00CC1194">
        <w:t>r i j e š i o   j e</w:t>
      </w:r>
    </w:p>
    <w:p w:rsidRDefault="00583B74" w:rsidP="00F957D4" w:rsidR="00583B74" w:rsidRPr="00CC1194">
      <w:pPr>
        <w:jc w:val="center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021CC">
        <w:t xml:space="preserve">NICE d.o.o., Osijek, </w:t>
      </w:r>
      <w:proofErr w:type="spellStart"/>
      <w:r w:rsidR="001021CC">
        <w:t>Reisnerova</w:t>
      </w:r>
      <w:proofErr w:type="spellEnd"/>
      <w:r w:rsidR="001021CC">
        <w:t xml:space="preserve"> ulica 84, MBS: 030120392, OIB: 73486422192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276D3">
        <w:t>14</w:t>
      </w:r>
      <w:r w:rsidR="001021CC">
        <w:t>24</w:t>
      </w:r>
      <w:r w:rsidR="000975FD" w:rsidRPr="00CC1194">
        <w:t>-1</w:t>
      </w:r>
      <w:r w:rsidR="008769C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92337">
        <w:t>29</w:t>
      </w:r>
      <w:r w:rsidR="00B92337" w:rsidRPr="00B92337">
        <w:t>.</w:t>
      </w:r>
      <w:r w:rsidR="00B92337">
        <w:t>410</w:t>
      </w:r>
      <w:r w:rsidR="00B92337" w:rsidRPr="00B92337">
        <w:t>,00</w:t>
      </w:r>
      <w:r w:rsidR="00B92337" w:rsidRPr="00A66360">
        <w:t xml:space="preserve">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583B74" w:rsidP="00F957D4" w:rsidR="00583B74">
      <w:pPr>
        <w:jc w:val="both"/>
      </w:pPr>
    </w:p>
    <w:p w:rsidRDefault="00583B74" w:rsidP="00F957D4" w:rsidR="00583B74" w:rsidRPr="00CC1194">
      <w:pPr>
        <w:jc w:val="both"/>
      </w:pPr>
    </w:p>
    <w:p w:rsidRDefault="00F957D4" w:rsidP="00586C69" w:rsidR="006D01CB">
      <w:pPr>
        <w:jc w:val="center"/>
      </w:pPr>
      <w:r w:rsidRPr="00CC1194">
        <w:t>Obrazloženje</w:t>
      </w:r>
    </w:p>
    <w:p w:rsidRDefault="00586C69" w:rsidP="00586C69" w:rsidR="00586C69">
      <w:pPr>
        <w:jc w:val="center"/>
      </w:pPr>
    </w:p>
    <w:p w:rsidRDefault="00583B74" w:rsidP="00586C69" w:rsidR="00583B74" w:rsidRPr="00CC1194">
      <w:pPr>
        <w:jc w:val="center"/>
      </w:pPr>
    </w:p>
    <w:p w:rsidRDefault="00586C69" w:rsidP="00586C69" w:rsidR="00586C69">
      <w:pPr>
        <w:ind w:firstLine="708"/>
        <w:jc w:val="both"/>
      </w:pPr>
      <w:r>
        <w:t xml:space="preserve">Dana 24. srpnja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04-06-17-3820 od 21. srpnja 2017. godine, za provedbu skraćenog stečajnog postupka nad dužnikom NICE d.o.o., Osijek, </w:t>
      </w:r>
      <w:proofErr w:type="spellStart"/>
      <w:r>
        <w:t>Reisnerova</w:t>
      </w:r>
      <w:proofErr w:type="spellEnd"/>
      <w:r>
        <w:t xml:space="preserve"> ulica 84, MBS: 030120392, OIB: 73486422192.  </w:t>
      </w:r>
    </w:p>
    <w:p w:rsidRDefault="00105A49" w:rsidP="00E276D3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F64A32">
        <w:t>2</w:t>
      </w:r>
      <w:r w:rsidR="00384071">
        <w:t>0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84071">
        <w:t>12</w:t>
      </w:r>
      <w:r w:rsidR="00F64A32">
        <w:t>.</w:t>
      </w:r>
      <w:r w:rsidR="00384071">
        <w:t xml:space="preserve"> veljače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</w:t>
      </w:r>
      <w:r w:rsidR="004C187C" w:rsidRPr="00A66360">
        <w:t xml:space="preserve">suda </w:t>
      </w:r>
      <w:r w:rsidR="00B92337">
        <w:t>29</w:t>
      </w:r>
      <w:r w:rsidR="00FD4D5C" w:rsidRPr="00B92337">
        <w:t>.</w:t>
      </w:r>
      <w:r w:rsidR="00B92337">
        <w:t>410</w:t>
      </w:r>
      <w:r w:rsidR="00FD4D5C" w:rsidRPr="00B92337">
        <w:t>,00</w:t>
      </w:r>
      <w:r w:rsidR="004C187C" w:rsidRPr="00A66360">
        <w:t xml:space="preserve"> kn</w:t>
      </w:r>
      <w:r w:rsidR="004C187C">
        <w:t xml:space="preserve"> i to za: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 xml:space="preserve">zatvaranje </w:t>
      </w:r>
      <w:r w:rsidR="004E3258">
        <w:t xml:space="preserve">i otvaranje novog </w:t>
      </w:r>
      <w:r w:rsidR="00A0515B">
        <w:t>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4E3258">
        <w:t>3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EC2578">
        <w:t>1.0</w:t>
      </w:r>
      <w:r>
        <w:t xml:space="preserve">00,00 kn + PDV x 12 mjeseci u iznosu od </w:t>
      </w:r>
      <w:r w:rsidR="00EC2578">
        <w:t>1</w:t>
      </w:r>
      <w:r w:rsidR="002E27E8">
        <w:t>2</w:t>
      </w:r>
      <w:r w:rsidR="001141E6">
        <w:t>.0</w:t>
      </w:r>
      <w:r>
        <w:t>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iznosu od </w:t>
      </w:r>
      <w:r w:rsidR="00BE771A">
        <w:t>10.000</w:t>
      </w:r>
      <w:r>
        <w:t>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BE771A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930332">
        <w:t>1</w:t>
      </w:r>
      <w:r w:rsidR="00603059">
        <w:t>6</w:t>
      </w:r>
      <w:r w:rsidR="00930332">
        <w:t>. travnja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729F6">
        <w:t>11</w:t>
      </w:r>
      <w:r w:rsidR="00203465">
        <w:t>.</w:t>
      </w:r>
      <w:r w:rsidR="00E729F6">
        <w:t>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BD5" w:rsidR="00293BD5">
      <w:r>
        <w:separator/>
      </w:r>
    </w:p>
  </w:endnote>
  <w:endnote w:id="0" w:type="continuationSeparator">
    <w:p w:rsidRDefault="00293BD5" w:rsidR="00293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BD5" w:rsidR="00293BD5">
      <w:r>
        <w:separator/>
      </w:r>
    </w:p>
  </w:footnote>
  <w:footnote w:id="0" w:type="continuationSeparator">
    <w:p w:rsidRDefault="00293BD5" w:rsidR="00293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5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A374C" w:rsidR="007A37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021CC">
      <w:t>7 St-1424/17-19</w:t>
    </w: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A374C">
      <w:t>14</w:t>
    </w:r>
    <w:r w:rsidR="001021CC">
      <w:t>24</w:t>
    </w:r>
    <w:r w:rsidR="00E84A60">
      <w:t>/1</w:t>
    </w:r>
    <w:r w:rsidR="008769C2">
      <w:t>7</w:t>
    </w:r>
    <w:r w:rsidR="000A556E">
      <w:t>-</w:t>
    </w:r>
    <w:r w:rsidR="008769C2">
      <w:t>1</w:t>
    </w:r>
    <w:r w:rsidR="001021CC">
      <w:t>9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1CC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BD5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7E8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4071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258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3B74"/>
    <w:rsid w:val="00584046"/>
    <w:rsid w:val="0058469D"/>
    <w:rsid w:val="005848FB"/>
    <w:rsid w:val="0058525E"/>
    <w:rsid w:val="00586C69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337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1A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78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5E6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7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EE6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6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7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EE6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6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St-1424/2017</izvorni_sadrzaj>
    <derivirana_varijabla naziv="DomainObject.Predmet.OznakaBroj_1">St-1424/2017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NICE d.o.o. za trgovinu</izvorni_sadrzaj>
    <derivirana_varijabla naziv="DomainObject.Predmet.ProtustrankaFormated_1">  NICE d.o.o. za trgovinu</derivirana_varijabla>
  </DomainObject.Predmet.ProtustrankaFormated>
  <DomainObject.Predmet.ProtustrankaFormatedOIB>
    <izvorni_sadrzaj>  NICE d.o.o. za trgovinu, OIB 73486422192</izvorni_sadrzaj>
    <derivirana_varijabla naziv="DomainObject.Predmet.ProtustrankaFormatedOIB_1">  NICE d.o.o. za trgovinu, OIB 73486422192</derivirana_varijabla>
  </DomainObject.Predmet.ProtustrankaFormatedOIB>
  <DomainObject.Predmet.ProtustrankaFormatedWithAdress>
    <izvorni_sadrzaj> NICE d.o.o. za trgovinu, Reisnerova ulica 84, 31000 Osijek</izvorni_sadrzaj>
    <derivirana_varijabla naziv="DomainObject.Predmet.ProtustrankaFormatedWithAdress_1"> NICE d.o.o. za trgovinu, Reisnerova ulica 84, 31000 Osijek</derivirana_varijabla>
  </DomainObject.Predmet.ProtustrankaFormatedWithAdress>
  <DomainObject.Predmet.ProtustrankaFormatedWithAdressOIB>
    <izvorni_sadrzaj> NICE d.o.o. za trgovinu, OIB 73486422192, Reisnerova ulica 84, 31000 Osijek</izvorni_sadrzaj>
    <derivirana_varijabla naziv="DomainObject.Predmet.ProtustrankaFormatedWithAdressOIB_1"> NICE d.o.o. za trgovinu, OIB 73486422192, Reisnerova ulica 84, 31000 Osijek</derivirana_varijabla>
  </DomainObject.Predmet.ProtustrankaFormatedWithAdressOIB>
  <DomainObject.Predmet.ProtustrankaWithAdress>
    <izvorni_sadrzaj>NICE d.o.o. za trgovinu Reisnerova ulica 84, 31000 Osijek</izvorni_sadrzaj>
    <derivirana_varijabla naziv="DomainObject.Predmet.ProtustrankaWithAdress_1">NICE d.o.o. za trgovinu Reisnerova ulica 84, 31000 Osijek</derivirana_varijabla>
  </DomainObject.Predmet.ProtustrankaWithAdress>
  <DomainObject.Predmet.ProtustrankaWithAdressOIB>
    <izvorni_sadrzaj>NICE d.o.o. za trgovinu, OIB 73486422192, Reisnerova ulica 84, 31000 Osijek</izvorni_sadrzaj>
    <derivirana_varijabla naziv="DomainObject.Predmet.ProtustrankaWithAdressOIB_1">NICE d.o.o. za trgovinu, OIB 73486422192, Reisnerova ulica 84, 31000 Osijek</derivirana_varijabla>
  </DomainObject.Predmet.ProtustrankaWithAdressOIB>
  <DomainObject.Predmet.ProtustrankaNazivFormated>
    <izvorni_sadrzaj>NICE d.o.o. za trgovinu</izvorni_sadrzaj>
    <derivirana_varijabla naziv="DomainObject.Predmet.ProtustrankaNazivFormated_1">NICE d.o.o. za trgovinu</derivirana_varijabla>
  </DomainObject.Predmet.ProtustrankaNazivFormated>
  <DomainObject.Predmet.ProtustrankaNazivFormatedOIB>
    <izvorni_sadrzaj>NICE d.o.o. za trgovinu, OIB 73486422192</izvorni_sadrzaj>
    <derivirana_varijabla naziv="DomainObject.Predmet.ProtustrankaNazivFormatedOIB_1">NICE d.o.o. za trgovinu, OIB 73486422192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OSIJEK</izvorni_sadrzaj>
    <derivirana_varijabla naziv="DomainObject.Predmet.StrankaFormated_1">  RH MF POREZNA UPRAVA - PODRUČNI URED OSIJEK</derivirana_varijabla>
  </DomainObject.Predmet.StrankaFormated>
  <DomainObject.Predmet.StrankaFormatedOIB>
    <izvorni_sadrzaj>  RH MF POREZNA UPRAVA - PODRUČNI URED OSIJEK, OIB 18683136487</izvorni_sadrzaj>
    <derivirana_varijabla naziv="DomainObject.Predmet.StrankaFormatedOIB_1">  RH MF POREZNA UPRAVA - PODRUČNI URED OSIJEK, OIB 18683136487</derivirana_varijabla>
  </DomainObject.Predmet.StrankaFormatedOIB>
  <DomainObject.Predmet.StrankaFormatedWithAdress>
    <izvorni_sadrzaj> RH MF POREZNA UPRAVA - PODRUČNI URED OSIJEK</izvorni_sadrzaj>
    <derivirana_varijabla naziv="DomainObject.Predmet.StrankaFormatedWithAdress_1"> RH MF POREZNA UPRAVA - PODRUČNI URED OSIJEK</derivirana_varijabla>
  </DomainObject.Predmet.StrankaFormatedWithAdress>
  <DomainObject.Predmet.StrankaFormatedWithAdressOIB>
    <izvorni_sadrzaj> RH MF POREZNA UPRAVA - PODRUČNI URED OSIJEK, OIB 18683136487</izvorni_sadrzaj>
    <derivirana_varijabla naziv="DomainObject.Predmet.StrankaFormatedWithAdressOIB_1"> RH MF POREZNA UPRAVA - PODRUČNI URED OSIJEK, OIB 18683136487</derivirana_varijabla>
  </DomainObject.Predmet.StrankaFormatedWithAdressOIB>
  <DomainObject.Predmet.StrankaWithAdress>
    <izvorni_sadrzaj>RH MF POREZNA UPRAVA - PODRUČNI URED OSIJEK </izvorni_sadrzaj>
    <derivirana_varijabla naziv="DomainObject.Predmet.StrankaWithAdress_1">RH MF POREZNA UPRAVA - PODRUČNI URED OSIJEK </derivirana_varijabla>
  </DomainObject.Predmet.StrankaWithAdress>
  <DomainObject.Predmet.StrankaWithAdressOIB>
    <izvorni_sadrzaj>RH MF POREZNA UPRAVA - PODRUČNI URED OSIJEK, OIB 18683136487</izvorni_sadrzaj>
    <derivirana_varijabla naziv="DomainObject.Predmet.StrankaWithAdressOIB_1">RH MF POREZNA UPRAVA - PODRUČNI URED OSIJEK, OIB 18683136487</derivirana_varijabla>
  </DomainObject.Predmet.StrankaWithAdressOIB>
  <DomainObject.Predmet.StrankaNazivFormated>
    <izvorni_sadrzaj>RH MF POREZNA UPRAVA - PODRUČNI URED OSIJEK</izvorni_sadrzaj>
    <derivirana_varijabla naziv="DomainObject.Predmet.StrankaNazivFormated_1">RH MF POREZNA UPRAVA - PODRUČNI URED OSIJEK</derivirana_varijabla>
  </DomainObject.Predmet.StrankaNazivFormated>
  <DomainObject.Predmet.StrankaNazivFormatedOIB>
    <izvorni_sadrzaj>RH MF POREZNA UPRAVA - PODRUČNI URED OSIJEK, OIB 18683136487</izvorni_sadrzaj>
    <derivirana_varijabla naziv="DomainObject.Predmet.StrankaNazivFormatedOIB_1">RH MF POREZNA UPRAVA -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- PODRUČNI URED OSIJEK</item>
    </izvorni_sadrzaj>
    <derivirana_varijabla naziv="DomainObject.Predmet.StrankaListFormated_1">
      <item>RH MF POREZNA UPRAVA - PODRUČNI URED OSIJEK</item>
    </derivirana_varijabla>
  </DomainObject.Predmet.StrankaListFormated>
  <DomainObject.Predmet.StrankaListFormatedOIB>
    <izvorni_sadrzaj>
      <item>RH MF POREZNA UPRAVA - PODRUČNI URED OSIJEK, OIB 18683136487</item>
    </izvorni_sadrzaj>
    <derivirana_varijabla naziv="DomainObject.Predmet.StrankaListFormatedOIB_1">
      <item>RH MF POREZNA UPRAVA - PODRUČNI URED OSIJEK, OIB 18683136487</item>
    </derivirana_varijabla>
  </DomainObject.Predmet.StrankaListFormatedOIB>
  <DomainObject.Predmet.StrankaListFormatedWithAdress>
    <izvorni_sadrzaj>
      <item>RH MF POREZNA UPRAVA - PODRUČNI URED OSIJEK</item>
    </izvorni_sadrzaj>
    <derivirana_varijabla naziv="DomainObject.Predmet.StrankaListFormatedWithAdress_1">
      <item>RH MF POREZNA UPRAVA - PODRUČNI URED OSIJEK</item>
    </derivirana_varijabla>
  </DomainObject.Predmet.StrankaListFormatedWithAdress>
  <DomainObject.Predmet.StrankaListFormatedWithAdressOIB>
    <izvorni_sadrzaj>
      <item>RH MF POREZNA UPRAVA - PODRUČNI URED OSIJEK, OIB 18683136487</item>
    </izvorni_sadrzaj>
    <derivirana_varijabla naziv="DomainObject.Predmet.StrankaListFormatedWithAdressOIB_1">
      <item>RH MF POREZNA UPRAVA - PODRUČNI URED OSIJEK, OIB 18683136487</item>
    </derivirana_varijabla>
  </DomainObject.Predmet.StrankaListFormatedWithAdressOIB>
  <DomainObject.Predmet.StrankaListNazivFormated>
    <izvorni_sadrzaj>
      <item>RH MF POREZNA UPRAVA - PODRUČNI URED OSIJEK</item>
    </izvorni_sadrzaj>
    <derivirana_varijabla naziv="DomainObject.Predmet.StrankaListNazivFormated_1">
      <item>RH MF POREZNA UPRAVA - PODRUČNI URED OSIJEK</item>
    </derivirana_varijabla>
  </DomainObject.Predmet.StrankaListNazivFormated>
  <DomainObject.Predmet.StrankaListNazivFormatedOIB>
    <izvorni_sadrzaj>
      <item>RH MF POREZNA UPRAVA - PODRUČNI URED OSIJEK, OIB 18683136487</item>
    </izvorni_sadrzaj>
    <derivirana_varijabla naziv="DomainObject.Predmet.StrankaListNazivFormatedOIB_1">
      <item>RH MF POREZNA UPRAVA - PODRUČNI URED OSIJEK, OIB 18683136487</item>
    </derivirana_varijabla>
  </DomainObject.Predmet.StrankaListNazivFormatedOIB>
  <DomainObject.Predmet.ProtuStrankaListFormated>
    <izvorni_sadrzaj>
      <item>NICE d.o.o. za trgovinu</item>
    </izvorni_sadrzaj>
    <derivirana_varijabla naziv="DomainObject.Predmet.ProtuStrankaListFormated_1">
      <item>NICE d.o.o. za trgovinu</item>
    </derivirana_varijabla>
  </DomainObject.Predmet.ProtuStrankaListFormated>
  <DomainObject.Predmet.ProtuStrankaListFormatedOIB>
    <izvorni_sadrzaj>
      <item>NICE d.o.o. za trgovinu, OIB 73486422192</item>
    </izvorni_sadrzaj>
    <derivirana_varijabla naziv="DomainObject.Predmet.ProtuStrankaListFormatedOIB_1">
      <item>NICE d.o.o. za trgovinu, OIB 73486422192</item>
    </derivirana_varijabla>
  </DomainObject.Predmet.ProtuStrankaListFormatedOIB>
  <DomainObject.Predmet.ProtuStrankaListFormatedWithAdress>
    <izvorni_sadrzaj>
      <item>NICE d.o.o. za trgovinu, Reisnerova ulica 84, 31000 Osijek</item>
    </izvorni_sadrzaj>
    <derivirana_varijabla naziv="DomainObject.Predmet.ProtuStrankaListFormatedWithAdress_1">
      <item>NICE d.o.o. za trgovinu, Reisnerova ulica 84, 31000 Osijek</item>
    </derivirana_varijabla>
  </DomainObject.Predmet.ProtuStrankaListFormatedWithAdress>
  <DomainObject.Predmet.ProtuStrankaListFormatedWithAdressOIB>
    <izvorni_sadrzaj>
      <item>NICE d.o.o. za trgovinu, OIB 73486422192, Reisnerova ulica 84, 31000 Osijek</item>
    </izvorni_sadrzaj>
    <derivirana_varijabla naziv="DomainObject.Predmet.ProtuStrankaListFormatedWithAdressOIB_1">
      <item>NICE d.o.o. za trgovinu, OIB 73486422192, Reisnerova ulica 84, 31000 Osijek</item>
    </derivirana_varijabla>
  </DomainObject.Predmet.ProtuStrankaListFormatedWithAdressOIB>
  <DomainObject.Predmet.ProtuStrankaListNazivFormated>
    <izvorni_sadrzaj>
      <item>NICE d.o.o. za trgovinu</item>
    </izvorni_sadrzaj>
    <derivirana_varijabla naziv="DomainObject.Predmet.ProtuStrankaListNazivFormated_1">
      <item>NICE d.o.o. za trgovinu</item>
    </derivirana_varijabla>
  </DomainObject.Predmet.ProtuStrankaListNazivFormated>
  <DomainObject.Predmet.ProtuStrankaListNazivFormatedOIB>
    <izvorni_sadrzaj>
      <item>NICE d.o.o. za trgovinu, OIB 73486422192</item>
    </izvorni_sadrzaj>
    <derivirana_varijabla naziv="DomainObject.Predmet.ProtuStrankaListNazivFormatedOIB_1">
      <item>NICE d.o.o. za trgovinu, OIB 73486422192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OSIJEK</izvorni_sadrzaj>
    <derivirana_varijabla naziv="DomainObject.Predmet.StrankaIDrugi_1">RH MF POREZNA UPRAVA - PODRUČNI URED OSIJEK</derivirana_varijabla>
  </DomainObject.Predmet.StrankaIDrugi>
  <DomainObject.Predmet.ProtustrankaIDrugi>
    <izvorni_sadrzaj>NICE d.o.o. za trgovinu</izvorni_sadrzaj>
    <derivirana_varijabla naziv="DomainObject.Predmet.ProtustrankaIDrugi_1">NICE d.o.o. za trgovinu</derivirana_varijabla>
  </DomainObject.Predmet.ProtustrankaIDrugi>
  <DomainObject.Predmet.StrankaIDrugiAdressOIB>
    <izvorni_sadrzaj>RH MF POREZNA UPRAVA - PODRUČNI URED OSIJEK, OIB 18683136487</izvorni_sadrzaj>
    <derivirana_varijabla naziv="DomainObject.Predmet.StrankaIDrugiAdressOIB_1">RH MF POREZNA UPRAVA - PODRUČNI URED OSIJEK, OIB 18683136487</derivirana_varijabla>
  </DomainObject.Predmet.StrankaIDrugiAdressOIB>
  <DomainObject.Predmet.ProtustrankaIDrugiAdressOIB>
    <izvorni_sadrzaj>NICE d.o.o. za trgovinu, OIB 73486422192, Reisnerova ulica 84, 31000 Osijek</izvorni_sadrzaj>
    <derivirana_varijabla naziv="DomainObject.Predmet.ProtustrankaIDrugiAdressOIB_1">NICE d.o.o. za trgovinu, OIB 73486422192, Reisnerova ulica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NICE d.o.o. za trgovinu</item>
      <item>RH MF POREZNA UPRAVA - PODRUČNI URED OSIJEK</item>
      <item>Županijsko državno odvjetništvo u Osijeku</item>
    </izvorni_sadrzaj>
    <derivirana_varijabla naziv="DomainObject.Predmet.SudioniciListNaziv_1">
      <item>NICE d.o.o. za trgovinu</item>
      <item>RH MF POREZNA UPRAVA - PODRUČNI URED OSIJEK</item>
      <item>Županijsko državno odvjetništvo u Osijeku</item>
    </derivirana_varijabla>
  </DomainObject.Predmet.SudioniciListNaziv>
  <DomainObject.Predmet.SudioniciListAdressOIB>
    <izvorni_sadrzaj>
      <item>NICE d.o.o. za trgovinu, OIB 73486422192, Reisnerova ulica 84,31000 Osijek</item>
      <item>RH MF POREZNA UPRAVA - PODRUČNI URED OSIJEK, OIB 18683136487</item>
      <item>Županijsko državno odvjetništvo u Osijeku, OIB 61379160880, Kapucinska 21,31000 Osijek</item>
    </izvorni_sadrzaj>
    <derivirana_varijabla naziv="DomainObject.Predmet.SudioniciListAdressOIB_1">
      <item>NICE d.o.o. za trgovinu, OIB 73486422192, Reisnerova ulica 84,31000 Osijek</item>
      <item>RH MF POREZNA UPRAVA -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73486422192</item>
      <item>, OIB 18683136487</item>
      <item>, OIB 61379160880</item>
    </izvorni_sadrzaj>
    <derivirana_varijabla naziv="DomainObject.Predmet.SudioniciListNazivOIB_1">
      <item>, OIB 73486422192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8163F-EFED-4072-9181-71A17512E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759</properties:Words>
  <properties:Characters>4128</properties:Characters>
  <properties:Lines>126</properties:Lines>
  <properties:Paragraphs>32</properties:Paragraphs>
  <properties:TotalTime>970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2018-04-16T05:12:00Z</dcterms:modified>
  <cp:revision>591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(1424-17 ZVONKO 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