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24b1" w14:paraId="48724b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EE6609">
        <w:t>St-214/2017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A713F5" w:rsidP="00912715" w:rsidR="00912715">
      <w:pPr>
        <w:jc w:val="both"/>
      </w:pPr>
      <w:r w:rsidRPr="00A713F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F47B5B">
        <w:t xml:space="preserve"> </w:t>
      </w:r>
      <w:r w:rsidR="001B2CE2" w:rsidRPr="001B2CE2">
        <w:t>MAR-BEN putovanja d.o.o.</w:t>
      </w:r>
      <w:r w:rsidR="001B2CE2">
        <w:t xml:space="preserve"> </w:t>
      </w:r>
      <w:r w:rsidR="00F47B5B" w:rsidRPr="00F47B5B">
        <w:t>OIB: 76710625653, Zagreb, Barutanski breg 82</w:t>
      </w:r>
      <w:r w:rsidR="00B7633C">
        <w:t xml:space="preserve">, </w:t>
      </w:r>
      <w:r w:rsidR="00EB2F02">
        <w:t>dana 24. kolovoz</w:t>
      </w:r>
      <w:r w:rsidR="00EE6609" w:rsidRPr="00EE6609">
        <w:t>a 2018.</w:t>
      </w:r>
    </w:p>
    <w:p w:rsidRDefault="00EE6609" w:rsidP="00912715" w:rsidR="00EE6609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BE3247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1B2CE2" w:rsidRPr="001B2CE2">
        <w:t>MAR-BEN putovanja d.o.o.</w:t>
      </w:r>
      <w:r w:rsidR="001B2CE2">
        <w:t xml:space="preserve">, </w:t>
      </w:r>
      <w:r w:rsidR="00BE3247" w:rsidRPr="00BE3247">
        <w:t>OIB: 76710625653, Zagreb, Barutanski breg 82</w:t>
      </w:r>
      <w:r w:rsidR="00BE3247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</w:t>
      </w:r>
      <w:r w:rsidR="00CB6BD7">
        <w:t xml:space="preserve"> dana </w:t>
      </w:r>
      <w:r w:rsidR="00E972EE">
        <w:t xml:space="preserve">24. kolovoza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F47B5B" w:rsidR="00F47B5B">
      <w:pPr>
        <w:jc w:val="both"/>
      </w:pPr>
      <w:r>
        <w:t>II</w:t>
      </w:r>
      <w:r w:rsidR="00190D8F">
        <w:t xml:space="preserve"> </w:t>
      </w:r>
      <w:r>
        <w:t xml:space="preserve">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F47B5B">
        <w:t>Marijan Drljanovčan OIB: 49708160625 Miholj</w:t>
      </w:r>
      <w:r w:rsidR="00524E3C">
        <w:t>an</w:t>
      </w:r>
      <w:r w:rsidR="00F47B5B">
        <w:t>ec</w:t>
      </w:r>
      <w:r w:rsidR="00524E3C">
        <w:t>,</w:t>
      </w:r>
      <w:r w:rsidR="00F47B5B">
        <w:t xml:space="preserve"> </w:t>
      </w:r>
    </w:p>
    <w:p w:rsidRDefault="00F47B5B" w:rsidP="00F47B5B" w:rsidR="00511E34">
      <w:pPr>
        <w:jc w:val="both"/>
      </w:pPr>
      <w:r>
        <w:t>Antuna Mihanovića 131.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CA247D">
      <w:pPr>
        <w:jc w:val="both"/>
      </w:pPr>
      <w:r>
        <w:t>III</w:t>
      </w:r>
      <w:r w:rsidR="00190D8F">
        <w:t xml:space="preserve"> </w:t>
      </w:r>
      <w:r>
        <w:t xml:space="preserve">Zaključuje se stečajni postupak nad dužnikom </w:t>
      </w:r>
      <w:r w:rsidR="001B2CE2" w:rsidRPr="001B2CE2">
        <w:t>MAR-BEN putovanja d.o.o.</w:t>
      </w:r>
      <w:r w:rsidR="001B2CE2">
        <w:t xml:space="preserve">, </w:t>
      </w:r>
      <w:r w:rsidR="00BE3247" w:rsidRPr="00BE3247">
        <w:t>OIB: 76710625653, Zagreb, Barutanski breg 82</w:t>
      </w:r>
      <w:r w:rsidR="00BE3247">
        <w:t>.</w:t>
      </w:r>
    </w:p>
    <w:p w:rsidRDefault="00BE3247" w:rsidP="00152F9B" w:rsidR="00BE324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>V</w:t>
      </w:r>
      <w:r w:rsidR="00190D8F">
        <w:t xml:space="preserve">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1B2CE2" w:rsidRPr="001B2CE2">
        <w:t>MAR-BEN putovanja d.o.o.</w:t>
      </w:r>
      <w:r w:rsidR="001B2CE2">
        <w:t xml:space="preserve">, </w:t>
      </w:r>
      <w:r w:rsidR="00BE3247" w:rsidRPr="00BE3247">
        <w:t>OIB: 76710625653, Zagreb, Barutanski breg 82</w:t>
      </w:r>
      <w:r w:rsidR="00BE3247">
        <w:t>.</w:t>
      </w:r>
      <w:r w:rsidR="000E4567" w:rsidRPr="000E4567">
        <w:t xml:space="preserve">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BE3247">
      <w:pPr>
        <w:jc w:val="both"/>
      </w:pPr>
      <w:r>
        <w:t xml:space="preserve">           </w:t>
      </w:r>
      <w:r w:rsidR="00BE3247" w:rsidRPr="00BE3247">
        <w:t xml:space="preserve">Financijska agencija, kao predlagatelj, navela je u prijedlogu za otvaranje stečajnog postupka kako dužnik na dan 19.01.2017. u Očevidniku redoslijeda osnova za plaćanje ima evidentirane neizvršene osnove za plaćanje u neprekinutom razdoblju od 120 dana, u ukupnom iznosu od 30.636,51 kn, kao i da dužnik ima 3 zaposlenika. S obzirom na to da predlagatelj vodi Očevidnik redoslijeda osnova za plaćanje, sud je prihvatio predlagateljeve </w:t>
      </w:r>
      <w:r w:rsidR="00BE3247" w:rsidRPr="00BE3247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0E4567">
      <w:pPr>
        <w:jc w:val="both"/>
      </w:pPr>
      <w:r>
        <w:t xml:space="preserve">         </w:t>
      </w:r>
      <w:r w:rsidR="000E4567">
        <w:t xml:space="preserve">Sud je rješenjem </w:t>
      </w:r>
      <w:r w:rsidR="00AC1239">
        <w:t>od 27</w:t>
      </w:r>
      <w:r w:rsidR="007B3327">
        <w:t>.03.2018</w:t>
      </w:r>
      <w:r w:rsidR="000A77E9">
        <w:t xml:space="preserve">. </w:t>
      </w:r>
      <w:r w:rsidR="000E4567">
        <w:t>pokrenuo prethodni postupak nad dužnikom, a potom je održano  ročište radi očitovanja o prijedlogu za otvaranje stečajnog postupka. Zastupnik po zakonu dužnika je</w:t>
      </w:r>
      <w:r w:rsidR="003A7A61">
        <w:t xml:space="preserve"> pristupio  na navedeno ročište i izjavio kako se ne protivi otvaranju stečaja.</w:t>
      </w:r>
    </w:p>
    <w:p w:rsidRDefault="000E4567" w:rsidP="000E4567" w:rsidR="009428B4">
      <w:pPr>
        <w:jc w:val="both"/>
      </w:pPr>
      <w:r>
        <w:t xml:space="preserve">       </w:t>
      </w:r>
      <w:r w:rsidR="00555EEF">
        <w:t xml:space="preserve">    </w:t>
      </w:r>
      <w:r w:rsidR="00AC1239">
        <w:t>Uvidom u podnesak FINE od 29</w:t>
      </w:r>
      <w:r w:rsidR="009428B4">
        <w:t>.03.2018</w:t>
      </w:r>
      <w:r>
        <w:t xml:space="preserve">. sud je </w:t>
      </w:r>
      <w:r w:rsidR="00E4341B">
        <w:t>utvrdio kako je dužnik na dan 19.01.2017</w:t>
      </w:r>
      <w:r>
        <w:t xml:space="preserve">. u Očevidniku redoslijeda osnova za plaćanje imao neizvršene osnove za plaćanje u neprekinutom razdoblju od 120 dana u ukupnom iznosu od </w:t>
      </w:r>
      <w:r w:rsidR="00E4341B">
        <w:t xml:space="preserve">30.636,51 </w:t>
      </w:r>
      <w:r w:rsidR="009428B4" w:rsidRPr="009428B4">
        <w:t>kn</w:t>
      </w:r>
      <w:r w:rsidR="009428B4">
        <w:t>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E4341B">
        <w:t>Sud je rješenjem od 23.05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2C1F3D">
        <w:t>23.05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EB2F02" w:rsidP="00CA6649" w:rsidR="00CA6649">
      <w:pPr>
        <w:jc w:val="center"/>
      </w:pPr>
      <w:r>
        <w:t xml:space="preserve">Zagreb </w:t>
      </w:r>
      <w:r w:rsidRPr="00EB2F02">
        <w:t>dana 24. kolovoza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655DAF">
        <w:t xml:space="preserve">, v.r.  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55DAF" w:rsidP="004F5146" w:rsidR="00655DAF">
      <w:pPr>
        <w:jc w:val="right"/>
      </w:pPr>
      <w:r>
        <w:t>za točnost otpravka-ovlašteni službenik</w:t>
      </w:r>
    </w:p>
    <w:p w:rsidRDefault="00655DAF" w:rsidP="004F5146" w:rsidR="00655DAF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55DA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E3247">
          <w:t>214</w:t>
        </w:r>
        <w:r w:rsidR="003D592F">
          <w:t>/</w:t>
        </w:r>
        <w:r w:rsidR="00BE3247">
          <w:t>2017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0D8F"/>
    <w:rsid w:val="00191282"/>
    <w:rsid w:val="001A684C"/>
    <w:rsid w:val="001B2CE2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949B4"/>
    <w:rsid w:val="002B0102"/>
    <w:rsid w:val="002C1F3D"/>
    <w:rsid w:val="002D6894"/>
    <w:rsid w:val="002E2DB0"/>
    <w:rsid w:val="002E6E4E"/>
    <w:rsid w:val="003256CA"/>
    <w:rsid w:val="003338B7"/>
    <w:rsid w:val="003375BC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97263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24E3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5DAF"/>
    <w:rsid w:val="00665971"/>
    <w:rsid w:val="006671E6"/>
    <w:rsid w:val="00682D9E"/>
    <w:rsid w:val="00687564"/>
    <w:rsid w:val="00690763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428B4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247D"/>
    <w:rsid w:val="00CA4E71"/>
    <w:rsid w:val="00CA6649"/>
    <w:rsid w:val="00CA7052"/>
    <w:rsid w:val="00CB0B29"/>
    <w:rsid w:val="00CB46CE"/>
    <w:rsid w:val="00CB6BD7"/>
    <w:rsid w:val="00CD11DE"/>
    <w:rsid w:val="00CF2A99"/>
    <w:rsid w:val="00CF464A"/>
    <w:rsid w:val="00D067DD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341B"/>
    <w:rsid w:val="00E454D6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972EE"/>
    <w:rsid w:val="00EA3A9B"/>
    <w:rsid w:val="00EA457B"/>
    <w:rsid w:val="00EA6A84"/>
    <w:rsid w:val="00EA6D31"/>
    <w:rsid w:val="00EB19D2"/>
    <w:rsid w:val="00EB2CFA"/>
    <w:rsid w:val="00EB2F02"/>
    <w:rsid w:val="00EB51F8"/>
    <w:rsid w:val="00ED43AE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MAR-BEN putovanja d.o.o. za usluge i trgovinu, turistička agencija zastupanog po punomoćniku ZOU Tihomir Juričan i Vedran Juričan</izvorni_sadrzaj>
    <derivirana_varijabla naziv="DomainObject.Predmet.ProtustrankaFormated_1">  MAR-BEN putovanja d.o.o. za usluge i trgovinu, turistička agencija zastupanog po punomoćniku ZOU Tihomir Juričan i Vedran Juričan</derivirana_varijabla>
  </DomainObject.Predmet.ProtustrankaFormated>
  <DomainObject.Predmet.ProtustrankaFormatedOIB>
    <izvorni_sadrzaj>  MAR-BEN putovanja d.o.o. za usluge i trgovinu, turistička agencija, OIB 76710625653 zastupanog po punomoćniku ZOU Tihomir Juričan i Vedran Juričan</izvorni_sadrzaj>
    <derivirana_varijabla naziv="DomainObject.Predmet.ProtustrankaFormatedOIB_1">  MAR-BEN putovanja d.o.o. za usluge i trgovinu, turistička agencija, OIB 76710625653 zastupanog po punomoćniku ZOU Tihomir Juričan i Vedran Juričan</derivirana_varijabla>
  </DomainObject.Predmet.ProtustrankaFormatedOIB>
  <DomainObject.Predmet.ProtustrankaFormatedWithAdress>
    <izvorni_sadrzaj> MAR-BEN putovanja d.o.o. za usluge i trgovinu, turistička agencija, Barutanski breg 82, 10000 Zagreb zastupanog po punomoćniku ZOU Tihomir Juričan i Vedran Juričan</izvorni_sadrzaj>
    <derivirana_varijabla naziv="DomainObject.Predmet.ProtustrankaFormatedWithAdress_1"> MAR-BEN putovanja d.o.o. za usluge i trgovinu, turistička agencija, Barutanski breg 82, 10000 Zagreb zastupanog po punomoćniku ZOU Tihomir Juričan i Vedran Juričan</derivirana_varijabla>
  </DomainObject.Predmet.ProtustrankaFormatedWithAdress>
  <DomainObject.Predmet.ProtustrankaFormatedWithAdressOIB>
    <izvorni_sadrzaj> MAR-BEN putovanja d.o.o. za usluge i trgovinu, turistička agencija, OIB 76710625653, Barutanski breg 82, 10000 Zagreb zastupanog po punomoćniku ZOU Tihomir Juričan i Vedran Juričan</izvorni_sadrzaj>
    <derivirana_varijabla naziv="DomainObject.Predmet.ProtustrankaFormatedWithAdressOIB_1"> MAR-BEN putovanja d.o.o. za usluge i trgovinu, turistička agencija, OIB 76710625653, Barutanski breg 82, 10000 Zagreb zastupanog po punomoćniku ZOU Tihomir Juričan i Vedran Juričan</derivirana_varijabla>
  </DomainObject.Predmet.ProtustrankaFormatedWithAdressOIB>
  <DomainObject.Predmet.ProtustrankaWithAdress>
    <izvorni_sadrzaj>MAR-BEN putovanja d.o.o. za usluge i trgovinu, turistička agencija Barutanski breg 82, 10000 Zagreb</izvorni_sadrzaj>
    <derivirana_varijabla naziv="DomainObject.Predmet.ProtustrankaWithAdress_1">MAR-BEN putovanja d.o.o. za usluge i trgovinu, turistička agencija Barutanski breg 82, 10000 Zagreb</derivirana_varijabla>
  </DomainObject.Predmet.ProtustrankaWithAdress>
  <DomainObject.Predmet.ProtustrankaWithAdressOIB>
    <izvorni_sadrzaj>MAR-BEN putovanja d.o.o. za usluge i trgovinu, turistička agencija, OIB 76710625653, Barutanski breg 82, 10000 Zagreb</izvorni_sadrzaj>
    <derivirana_varijabla naziv="DomainObject.Predmet.ProtustrankaWithAdressOIB_1">MAR-BEN putovanja d.o.o. za usluge i trgovinu, turistička agencija, OIB 76710625653, Barutanski breg 82, 10000 Zagreb</derivirana_varijabla>
  </DomainObject.Predmet.ProtustrankaWithAdressOIB>
  <DomainObject.Predmet.ProtustrankaNazivFormated>
    <izvorni_sadrzaj>MAR-BEN putovanja d.o.o. za usluge i trgovinu, turistička agencija</izvorni_sadrzaj>
    <derivirana_varijabla naziv="DomainObject.Predmet.ProtustrankaNazivFormated_1">MAR-BEN putovanja d.o.o. za usluge i trgovinu, turistička agencija</derivirana_varijabla>
  </DomainObject.Predmet.ProtustrankaNazivFormated>
  <DomainObject.Predmet.ProtustrankaNazivFormatedOIB>
    <izvorni_sadrzaj>MAR-BEN putovanja d.o.o. za usluge i trgovinu, turistička agencija, OIB 76710625653</izvorni_sadrzaj>
    <derivirana_varijabla naziv="DomainObject.Predmet.ProtustrankaNazivFormatedOIB_1">MAR-BEN putovanja d.o.o. za usluge i trgovinu, turistička agencija, OIB 76710625653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Tatjana Samardžić</izvorni_sadrzaj>
    <derivirana_varijabla naziv="DomainObject.Predmet.StrankaFormated_1">  FINA Regionalni centar Zagreb; Tatjana Samardžić</derivirana_varijabla>
  </DomainObject.Predmet.StrankaFormated>
  <DomainObject.Predmet.StrankaFormatedOIB>
    <izvorni_sadrzaj>  FINA Regionalni centar Zagreb, OIB 85821130368; Tatjana Samardžić, OIB 40136540224</izvorni_sadrzaj>
    <derivirana_varijabla naziv="DomainObject.Predmet.StrankaFormatedOIB_1">  FINA Regionalni centar Zagreb, OIB 85821130368; Tatjana Samardžić, OIB 40136540224</derivirana_varijabla>
  </DomainObject.Predmet.StrankaFormatedOIB>
  <DomainObject.Predmet.StrankaFormatedWithAdress>
    <izvorni_sadrzaj> FINA Regionalni centar Zagreb, Trg svibanjskih žrtava 1995. 1, 10000 Zagreb; Tatjana Samardžić, Barutanski Breg 82, 10000 Zagreb</izvorni_sadrzaj>
    <derivirana_varijabla naziv="DomainObject.Predmet.StrankaFormatedWithAdress_1"> FINA Regionalni centar Zagreb, Trg svibanjskih žrtava 1995. 1, 10000 Zagreb; Tatjana Samardžić, Barutanski Breg 82, 10000 Zagreb</derivirana_varijabla>
  </DomainObject.Predmet.StrankaFormatedWithAdress>
  <DomainObject.Predmet.StrankaFormatedWithAdressOIB>
    <izvorni_sadrzaj> FINA Regionalni centar Zagreb, OIB 85821130368, Trg svibanjskih žrtava 1995. 1, 10000 Zagreb; Tatjana Samardžić, OIB 40136540224, Barutanski Breg 82, 10000 Zagreb</izvorni_sadrzaj>
    <derivirana_varijabla naziv="DomainObject.Predmet.StrankaFormatedWithAdressOIB_1"> FINA Regionalni centar Zagreb, OIB 85821130368, Trg svibanjskih žrtava 1995. 1, 10000 Zagreb; Tatjana Samardžić, OIB 40136540224, Barutanski Breg 82, 10000 Zagreb</derivirana_varijabla>
  </DomainObject.Predmet.StrankaFormatedWithAdressOIB>
  <DomainObject.Predmet.StrankaWithAdress>
    <izvorni_sadrzaj>FINA Regionalni centar Zagreb Trg svibanjskih žrtava 1995. 1,10000 Zagreb,Tatjana Samardžić Barutanski Breg 82,10000 Zagreb</izvorni_sadrzaj>
    <derivirana_varijabla naziv="DomainObject.Predmet.StrankaWithAdress_1">FINA Regionalni centar Zagreb Trg svibanjskih žrtava 1995. 1,10000 Zagreb,Tatjana Samardžić Barutanski Breg 82,10000 Zagreb</derivirana_varijabla>
  </DomainObject.Predmet.StrankaWithAdress>
  <DomainObject.Predmet.StrankaWithAdressOIB>
    <izvorni_sadrzaj>FINA Regionalni centar Zagreb, OIB 85821130368, Trg svibanjskih žrtava 1995. 1,10000 Zagreb,Tatjana Samardžić, OIB 40136540224, Barutanski Breg 82,10000 Zagreb</izvorni_sadrzaj>
    <derivirana_varijabla naziv="DomainObject.Predmet.StrankaWithAdressOIB_1">FINA Regionalni centar Zagreb, OIB 85821130368, Trg svibanjskih žrtava 1995. 1,10000 Zagreb,Tatjana Samardžić, OIB 40136540224, Barutanski Breg 82,10000 Zagreb</derivirana_varijabla>
  </DomainObject.Predmet.StrankaWithAdressOIB>
  <DomainObject.Predmet.StrankaNazivFormated>
    <izvorni_sadrzaj>FINA Regionalni centar Zagreb,Tatjana Samardžić</izvorni_sadrzaj>
    <derivirana_varijabla naziv="DomainObject.Predmet.StrankaNazivFormated_1">FINA Regionalni centar Zagreb,Tatjana Samardžić</derivirana_varijabla>
  </DomainObject.Predmet.StrankaNazivFormated>
  <DomainObject.Predmet.StrankaNazivFormatedOIB>
    <izvorni_sadrzaj>FINA Regionalni centar Zagreb, OIB 85821130368,Tatjana Samardžić, OIB 40136540224</izvorni_sadrzaj>
    <derivirana_varijabla naziv="DomainObject.Predmet.StrankaNazivFormatedOIB_1">FINA Regionalni centar Zagreb, OIB 85821130368,Tatjana Samardžić, OIB 40136540224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Tatjana Samardžić</item>
    </izvorni_sadrzaj>
    <derivirana_varijabla naziv="DomainObject.Predmet.StrankaListFormated_1">
      <item>FINA Regionalni centar Zagreb</item>
      <item>Tatjana Samardžić</item>
    </derivirana_varijabla>
  </DomainObject.Predmet.StrankaListFormated>
  <DomainObject.Predmet.StrankaListFormatedOIB>
    <izvorni_sadrzaj>
      <item>FINA Regionalni centar Zagreb, OIB 85821130368</item>
      <item>Tatjana Samardžić, OIB 40136540224</item>
    </izvorni_sadrzaj>
    <derivirana_varijabla naziv="DomainObject.Predmet.StrankaListFormatedOIB_1">
      <item>FINA Regionalni centar Zagreb, OIB 85821130368</item>
      <item>Tatjana Samardžić, OIB 40136540224</item>
    </derivirana_varijabla>
  </DomainObject.Predmet.StrankaListFormatedOIB>
  <DomainObject.Predmet.StrankaListFormatedWithAdress>
    <izvorni_sadrzaj>
      <item>FINA Regionalni centar Zagreb, Trg svibanjskih žrtava 1995. 1, 10000 Zagreb</item>
      <item>Tatjana Samardžić, Barutanski Breg 82, 10000 Zagreb</item>
    </izvorni_sadrzaj>
    <derivirana_varijabla naziv="DomainObject.Predmet.StrankaListFormatedWithAdress_1">
      <item>FINA Regionalni centar Zagreb, Trg svibanjskih žrtava 1995. 1, 10000 Zagreb</item>
      <item>Tatjana Samardžić, Barutanski Breg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Tatjana Samardžić, OIB 40136540224, Barutanski Breg 82, 10000 Zagreb</item>
    </izvorni_sadrzaj>
    <derivirana_varijabla naziv="DomainObject.Predmet.StrankaListFormatedWithAdressOIB_1">
      <item>FINA Regionalni centar Zagreb, OIB 85821130368, Trg svibanjskih žrtava 1995. 1, 10000 Zagreb</item>
      <item>Tatjana Samardžić, OIB 40136540224, Barutanski Breg 82, 10000 Zagreb</item>
    </derivirana_varijabla>
  </DomainObject.Predmet.StrankaListFormatedWithAdressOIB>
  <DomainObject.Predmet.StrankaListNazivFormated>
    <izvorni_sadrzaj>
      <item>FINA Regionalni centar Zagreb</item>
      <item>Tatjana Samardžić</item>
    </izvorni_sadrzaj>
    <derivirana_varijabla naziv="DomainObject.Predmet.StrankaListNazivFormated_1">
      <item>FINA Regionalni centar Zagreb</item>
      <item>Tatjana Samardžić</item>
    </derivirana_varijabla>
  </DomainObject.Predmet.StrankaListNazivFormated>
  <DomainObject.Predmet.StrankaListNazivFormatedOIB>
    <izvorni_sadrzaj>
      <item>FINA Regionalni centar Zagreb, OIB 85821130368</item>
      <item>Tatjana Samardžić, OIB 40136540224</item>
    </izvorni_sadrzaj>
    <derivirana_varijabla naziv="DomainObject.Predmet.StrankaListNazivFormatedOIB_1">
      <item>FINA Regionalni centar Zagreb, OIB 85821130368</item>
      <item>Tatjana Samardžić, OIB 40136540224</item>
    </derivirana_varijabla>
  </DomainObject.Predmet.StrankaListNazivFormatedOIB>
  <DomainObject.Predmet.ProtuStrankaListFormated>
    <izvorni_sadrzaj>
      <item>MAR-BEN putovanja d.o.o. za usluge i trgovinu, turistička agencija zastupanog po punomoćniku ZOU Tihomir Juričan i Vedran Juričan</item>
    </izvorni_sadrzaj>
    <derivirana_varijabla naziv="DomainObject.Predmet.ProtuStrankaListFormated_1">
      <item>MAR-BEN putovanja d.o.o. za usluge i trgovinu, turistička agencija zastupanog po punomoćniku ZOU Tihomir Juričan i Vedran Juričan</item>
    </derivirana_varijabla>
  </DomainObject.Predmet.ProtuStrankaListFormated>
  <DomainObject.Predmet.ProtuStrankaListFormatedOIB>
    <izvorni_sadrzaj>
      <item>MAR-BEN putovanja d.o.o. za usluge i trgovinu, turistička agencija, OIB 76710625653 zastupanog po punomoćniku ZOU Tihomir Juričan i Vedran Juričan</item>
    </izvorni_sadrzaj>
    <derivirana_varijabla naziv="DomainObject.Predmet.ProtuStrankaListFormatedOIB_1">
      <item>MAR-BEN putovanja d.o.o. za usluge i trgovinu, turistička agencija, OIB 76710625653 zastupanog po punomoćniku ZOU Tihomir Juričan i Vedran Juričan</item>
    </derivirana_varijabla>
  </DomainObject.Predmet.ProtuStrankaListFormatedOIB>
  <DomainObject.Predmet.ProtuStrankaListFormatedWithAdress>
    <izvorni_sadrzaj>
      <item>MAR-BEN putovanja d.o.o. za usluge i trgovinu, turistička agencija, Barutanski breg 82, 10000 Zagreb zastupanog po punomoćniku ZOU Tihomir Juričan i Vedran Juričan</item>
    </izvorni_sadrzaj>
    <derivirana_varijabla naziv="DomainObject.Predmet.ProtuStrankaListFormatedWithAdress_1">
      <item>MAR-BEN putovanja d.o.o. za usluge i trgovinu, turistička agencija, Barutanski breg 82, 10000 Zagreb zastupanog po punomoćniku ZOU Tihomir Juričan i Vedran Juričan</item>
    </derivirana_varijabla>
  </DomainObject.Predmet.ProtuStrankaListFormatedWithAdress>
  <DomainObject.Predmet.ProtuStrankaListFormatedWithAdressOIB>
    <izvorni_sadrzaj>
      <item>MAR-BEN putovanja d.o.o. za usluge i trgovinu, turistička agencija, OIB 76710625653, Barutanski breg 82, 10000 Zagreb zastupanog po punomoćniku ZOU Tihomir Juričan i Vedran Juričan</item>
    </izvorni_sadrzaj>
    <derivirana_varijabla naziv="DomainObject.Predmet.ProtuStrankaListFormatedWithAdressOIB_1">
      <item>MAR-BEN putovanja d.o.o. za usluge i trgovinu, turistička agencija, OIB 76710625653, Barutanski breg 82, 10000 Zagreb zastupanog po punomoćniku ZOU Tihomir Juričan i Vedran Juričan</item>
    </derivirana_varijabla>
  </DomainObject.Predmet.ProtuStrankaListFormatedWithAdressOIB>
  <DomainObject.Predmet.ProtuStrankaListNazivFormated>
    <izvorni_sadrzaj>
      <item>MAR-BEN putovanja d.o.o. za usluge i trgovinu, turistička agencija</item>
    </izvorni_sadrzaj>
    <derivirana_varijabla naziv="DomainObject.Predmet.ProtuStrankaListNazivFormated_1">
      <item>MAR-BEN putovanja d.o.o. za usluge i trgovinu, turistička agencija</item>
    </derivirana_varijabla>
  </DomainObject.Predmet.ProtuStrankaListNazivFormated>
  <DomainObject.Predmet.ProtuStrankaListNazivFormatedOIB>
    <izvorni_sadrzaj>
      <item>MAR-BEN putovanja d.o.o. za usluge i trgovinu, turistička agencija, OIB 76710625653</item>
    </izvorni_sadrzaj>
    <derivirana_varijabla naziv="DomainObject.Predmet.ProtuStrankaListNazivFormatedOIB_1">
      <item>MAR-BEN putovanja d.o.o. za usluge i trgovinu, turistička agencija, OIB 76710625653</item>
    </derivirana_varijabla>
  </DomainObject.Predmet.ProtuStrankaListNazivFormatedOIB>
  <DomainObject.Predmet.OstaliListFormated>
    <izvorni_sadrzaj>
      <item>Tatjana Samardžić</item>
      <item>ZOU Tihomir Juričan i Vedran Juričan punomoćnik sudionika u postupku MAR-BEN putovanja d.o.o. za usluge i trgovinu, turistička agencija</item>
    </izvorni_sadrzaj>
    <derivirana_varijabla naziv="DomainObject.Predmet.OstaliListFormated_1">
      <item>Tatjana Samardžić</item>
      <item>ZOU Tihomir Juričan i Vedran Juričan punomoćnik sudionika u postupku MAR-BEN putovanja d.o.o. za usluge i trgovinu, turistička agencija</item>
    </derivirana_varijabla>
  </DomainObject.Predmet.OstaliListFormated>
  <DomainObject.Predmet.OstaliListFormatedOIB>
    <izvorni_sadrzaj>
      <item>Tatjana Samardžić, OIB 40136540224</item>
      <item>ZOU Tihomir Juričan i Vedran Juričan punomoćnik sudionika u postupku MAR-BEN putovanja d.o.o. za usluge i trgovinu, turistička agencija</item>
    </izvorni_sadrzaj>
    <derivirana_varijabla naziv="DomainObject.Predmet.OstaliListFormatedOIB_1">
      <item>Tatjana Samardžić, OIB 40136540224</item>
      <item>ZOU Tihomir Juričan i Vedran Juričan punomoćnik sudionika u postupku MAR-BEN putovanja d.o.o. za usluge i trgovinu, turistička agencija</item>
    </derivirana_varijabla>
  </DomainObject.Predmet.OstaliListFormatedOIB>
  <DomainObject.Predmet.OstaliListFormatedWithAdress>
    <izvorni_sadrzaj>
      <item>Tatjana Samardžić, Barutanski Breg 82, 10000 Zagreb</item>
      <item>ZOU Tihomir Juričan i Vedran Juričan, Braće Radića 28, 42000 Varaždin punomoćnik sudionika u postupku MAR-BEN putovanja d.o.o. za usluge i trgovinu, turistička agencija</item>
    </izvorni_sadrzaj>
    <derivirana_varijabla naziv="DomainObject.Predmet.OstaliListFormatedWithAdress_1">
      <item>Tatjana Samardžić, Barutanski Breg 82, 10000 Zagreb</item>
      <item>ZOU Tihomir Juričan i Vedran Juričan, Braće Radića 28, 42000 Varaždin punomoćnik sudionika u postupku MAR-BEN putovanja d.o.o. za usluge i trgovinu, turistička agencija</item>
    </derivirana_varijabla>
  </DomainObject.Predmet.OstaliListFormatedWithAdress>
  <DomainObject.Predmet.OstaliListFormatedWithAdressOIB>
    <izvorni_sadrzaj>
      <item>Tatjana Samardžić, OIB 40136540224, Barutanski Breg 82, 10000 Zagreb</item>
      <item>ZOU Tihomir Juričan i Vedran Juričan, Braće Radića 28, 42000 Varaždin punomoćnik sudionika u postupku MAR-BEN putovanja d.o.o. za usluge i trgovinu, turistička agencija</item>
    </izvorni_sadrzaj>
    <derivirana_varijabla naziv="DomainObject.Predmet.OstaliListFormatedWithAdressOIB_1">
      <item>Tatjana Samardžić, OIB 40136540224, Barutanski Breg 82, 10000 Zagreb</item>
      <item>ZOU Tihomir Juričan i Vedran Juričan, Braće Radića 28, 42000 Varaždin punomoćnik sudionika u postupku MAR-BEN putovanja d.o.o. za usluge i trgovinu, turistička agencija</item>
    </derivirana_varijabla>
  </DomainObject.Predmet.OstaliListFormatedWithAdressOIB>
  <DomainObject.Predmet.OstaliListNazivFormated>
    <izvorni_sadrzaj>
      <item>Tatjana Samardžić</item>
      <item>ZOU Tihomir Juričan i Vedran Juričan</item>
    </izvorni_sadrzaj>
    <derivirana_varijabla naziv="DomainObject.Predmet.OstaliListNazivFormated_1">
      <item>Tatjana Samardžić</item>
      <item>ZOU Tihomir Juričan i Vedran Juričan</item>
    </derivirana_varijabla>
  </DomainObject.Predmet.OstaliListNazivFormated>
  <DomainObject.Predmet.OstaliListNazivFormatedOIB>
    <izvorni_sadrzaj>
      <item>Tatjana Samardžić, OIB 40136540224</item>
      <item>ZOU Tihomir Juričan i Vedran Juričan</item>
    </izvorni_sadrzaj>
    <derivirana_varijabla naziv="DomainObject.Predmet.OstaliListNazivFormatedOIB_1">
      <item>Tatjana Samardžić, OIB 40136540224</item>
      <item>ZOU Tihomir Juričan i Vedran Juričan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MAR-BEN putovanja d.o.o. za usluge i trgovinu, turistička agencija</izvorni_sadrzaj>
    <derivirana_varijabla naziv="DomainObject.Predmet.ProtustrankaIDrugi_1">MAR-BEN putovanja d.o.o. za usluge i trgovinu,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MAR-BEN putovanja d.o.o. za usluge i trgovinu, turistička agencija, OIB 76710625653, Barutanski breg 82, 10000 Zagreb</izvorni_sadrzaj>
    <derivirana_varijabla naziv="DomainObject.Predmet.ProtustrankaIDrugiAdressOIB_1">MAR-BEN putovanja d.o.o. za usluge i trgovinu, turistička agencija, OIB 76710625653, Barutanski breg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MAR-BEN putovanja d.o.o. za usluge i trgovinu, turistička agencija</item>
      <item>Tatjana Samardžić</item>
      <item>Tatjana Samardžić</item>
      <item>ZOU Tihomir Juričan i Vedran Juričan</item>
    </izvorni_sadrzaj>
    <derivirana_varijabla naziv="DomainObject.Predmet.SudioniciListNaziv_1">
      <item>FINA Regionalni centar Zagreb</item>
      <item>MAR-BEN putovanja d.o.o. za usluge i trgovinu, turistička agencija</item>
      <item>Tatjana Samardžić</item>
      <item>Tatjana Samardžić</item>
      <item>ZOU Tihomir Juričan i Vedran Juričan</item>
    </derivirana_varijabla>
  </DomainObject.Predmet.SudioniciListNaziv>
  <DomainObject.Predmet.SudioniciListAdressOIB>
    <izvorni_sadrzaj>
      <item>FINA Regionalni centar Zagreb, OIB 85821130368, Trg svibanjskih žrtava 1995. 1,10000 Zagreb</item>
      <item>MAR-BEN putovanja d.o.o. za usluge i trgovinu, turistička agencija, OIB 76710625653, Barutanski breg 82,10000 Zagreb</item>
      <item>Tatjana Samardžić, OIB 40136540224, Barutanski Breg 82,10000 Zagreb</item>
      <item>Tatjana Samardžić, OIB 40136540224, Barutanski Breg 82,10000 Zagreb</item>
      <item>ZOU Tihomir Juričan i Vedran Juričan, Braće Radića 28,42000 Varaždin</item>
    </izvorni_sadrzaj>
    <derivirana_varijabla naziv="DomainObject.Predmet.SudioniciListAdressOIB_1">
      <item>FINA Regionalni centar Zagreb, OIB 85821130368, Trg svibanjskih žrtava 1995. 1,10000 Zagreb</item>
      <item>MAR-BEN putovanja d.o.o. za usluge i trgovinu, turistička agencija, OIB 76710625653, Barutanski breg 82,10000 Zagreb</item>
      <item>Tatjana Samardžić, OIB 40136540224, Barutanski Breg 82,10000 Zagreb</item>
      <item>Tatjana Samardžić, OIB 40136540224, Barutanski Breg 82,10000 Zagreb</item>
      <item>ZOU Tihomir Juričan i Vedran Juričan, Braće Radića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76710625653</item>
      <item>, OIB 40136540224</item>
      <item>, OIB 40136540224</item>
      <item>, OIB null</item>
    </izvorni_sadrzaj>
    <derivirana_varijabla naziv="DomainObject.Predmet.SudioniciListNazivOIB_1">
      <item>, OIB 85821130368</item>
      <item>, OIB 76710625653</item>
      <item>, OIB 40136540224</item>
      <item>, OIB 40136540224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D9C12-F049-4084-9C15-D495158D6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4618</properties:Characters>
  <properties:Lines>107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2018-06-07T11:25:00Z</dcterms:created>
  <dc:creator>gzubak</dc:creator>
  <cp:lastModifiedBy>Mirjana Gašparić</cp:lastModifiedBy>
  <cp:lastPrinted>2018-08-24T08:42:00Z</cp:lastPrinted>
  <dcterms:modified xmlns:xsi="http://www.w3.org/2001/XMLSchema-instance" xsi:type="dcterms:W3CDTF">2018-08-24T08:42:00Z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(St-214-17 OTVORI  ZAKLJUČI - čl. 110.  DRLJANOVČAN.docx)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