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af11" w14:paraId="defaf11" w:rsidRDefault="00434AEF" w:rsidP="00434AEF" w:rsidR="00434AE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1057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434AEF" w:rsidP="00434AEF" w:rsidR="00434AE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EF" w:rsidP="00434AEF" w:rsidR="00434AEF">
      <w:r>
        <w:t xml:space="preserve">         REPUBLIKA HRVATSKA</w:t>
      </w:r>
    </w:p>
    <w:p w:rsidRDefault="00434AEF" w:rsidP="00434AEF" w:rsidR="00434AEF">
      <w:r>
        <w:t xml:space="preserve"> TRGOVAČKI SUD U VARAŽDINU</w:t>
      </w:r>
    </w:p>
    <w:p w:rsidRDefault="00434AEF" w:rsidP="00434AEF" w:rsidR="00434AE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jc w:val="center"/>
        <w:rPr>
          <w:lang w:val="hr-HR"/>
        </w:rPr>
      </w:pPr>
    </w:p>
    <w:p w:rsidRDefault="00434AEF" w:rsidP="00434AEF" w:rsidR="00434AEF">
      <w:pPr>
        <w:jc w:val="center"/>
        <w:rPr>
          <w:lang w:val="hr-HR"/>
        </w:rPr>
      </w:pPr>
    </w:p>
    <w:p w:rsidRDefault="00434AEF" w:rsidP="00434AEF" w:rsidR="00434AE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</w:t>
      </w:r>
      <w:proofErr w:type="spellEnd"/>
      <w:r>
        <w:t xml:space="preserve"> </w:t>
      </w:r>
      <w:proofErr w:type="spellStart"/>
      <w:r>
        <w:t>Škerbić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PEM-ELEKTRIKA </w:t>
      </w:r>
      <w:proofErr w:type="spellStart"/>
      <w:r>
        <w:t>d.o.o</w:t>
      </w:r>
      <w:proofErr w:type="spellEnd"/>
      <w:r>
        <w:t xml:space="preserve">., OIB: 69418661927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34AEF" w:rsidP="00434AEF" w:rsidR="00434AEF">
      <w:pPr>
        <w:jc w:val="both"/>
      </w:pPr>
    </w:p>
    <w:p w:rsidRDefault="00434AEF" w:rsidP="00434AEF" w:rsidR="00434AEF">
      <w:pPr>
        <w:jc w:val="both"/>
      </w:pPr>
    </w:p>
    <w:p w:rsidRDefault="00434AEF" w:rsidP="00434AEF" w:rsidR="00434AE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34AEF" w:rsidP="00434AEF" w:rsidR="00434AEF">
      <w:pPr>
        <w:jc w:val="center"/>
        <w:rPr>
          <w:sz w:val="28"/>
          <w:szCs w:val="28"/>
          <w:lang w:val="hr-HR"/>
        </w:rPr>
      </w:pPr>
    </w:p>
    <w:p w:rsidRDefault="00434AEF" w:rsidP="00434AEF" w:rsidR="00434AEF">
      <w:pPr>
        <w:jc w:val="both"/>
        <w:rPr>
          <w:lang w:val="hr-HR"/>
        </w:rPr>
      </w:pPr>
    </w:p>
    <w:p w:rsidRDefault="00434AEF" w:rsidP="00434AEF" w:rsidR="00434AE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PEM-ELEKTRIKA </w:t>
      </w:r>
      <w:proofErr w:type="spellStart"/>
      <w:r>
        <w:t>d.o.o</w:t>
      </w:r>
      <w:proofErr w:type="spellEnd"/>
      <w:r>
        <w:t xml:space="preserve">., OIB: 69418661927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46.895,75</w:t>
      </w:r>
      <w:r>
        <w:t xml:space="preserve"> kn.</w:t>
      </w:r>
    </w:p>
    <w:p w:rsidRDefault="00434AEF" w:rsidP="00434AEF" w:rsidR="00434AEF">
      <w:pPr>
        <w:jc w:val="both"/>
      </w:pPr>
    </w:p>
    <w:p w:rsidRDefault="00434AEF" w:rsidP="00434AEF" w:rsidR="00434AE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Božo</w:t>
      </w:r>
      <w:proofErr w:type="spellEnd"/>
      <w:r>
        <w:t xml:space="preserve"> </w:t>
      </w:r>
      <w:proofErr w:type="spellStart"/>
      <w:r>
        <w:t>Polanec</w:t>
      </w:r>
      <w:proofErr w:type="spellEnd"/>
      <w:r>
        <w:t xml:space="preserve">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34AEF" w:rsidP="00434AEF" w:rsidR="00434AEF">
      <w:pPr>
        <w:jc w:val="both"/>
      </w:pPr>
    </w:p>
    <w:p w:rsidRDefault="00434AEF" w:rsidP="00434AEF" w:rsidR="00434AE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34AEF" w:rsidP="00434AEF" w:rsidR="00434AEF">
      <w:pPr>
        <w:jc w:val="both"/>
      </w:pPr>
    </w:p>
    <w:p w:rsidRDefault="00434AEF" w:rsidP="00434AEF" w:rsidR="00434AE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34AEF" w:rsidP="00434AEF" w:rsidR="00434AEF">
      <w:pPr>
        <w:jc w:val="both"/>
      </w:pPr>
    </w:p>
    <w:p w:rsidRDefault="00434AEF" w:rsidP="00434AEF" w:rsidR="00434AEF">
      <w:pPr>
        <w:jc w:val="both"/>
      </w:pPr>
      <w:r>
        <w:tab/>
      </w:r>
    </w:p>
    <w:p w:rsidRDefault="00434AEF" w:rsidP="00434AEF" w:rsidR="00434AE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11</w:t>
      </w:r>
      <w:r>
        <w:rPr>
          <w:lang w:val="hr-HR"/>
        </w:rPr>
        <w:t>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PEM-ELEKTRIKA </w:t>
      </w:r>
      <w:proofErr w:type="spellStart"/>
      <w:r>
        <w:t>d.o.o</w:t>
      </w:r>
      <w:proofErr w:type="spellEnd"/>
      <w:r>
        <w:t xml:space="preserve">., OIB: 69418661927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70, </w:t>
      </w:r>
      <w:proofErr w:type="spellStart"/>
      <w:r>
        <w:t>Dragoslavec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46.895,75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34AEF" w:rsidP="00434AEF" w:rsidR="00434AEF">
      <w:pPr>
        <w:jc w:val="both"/>
        <w:outlineLvl w:val="0"/>
        <w:rPr>
          <w:lang w:val="hr-HR"/>
        </w:rPr>
      </w:pPr>
    </w:p>
    <w:p w:rsidRDefault="00434AEF" w:rsidP="00434AEF" w:rsidR="00434AE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34AEF" w:rsidP="00434AEF" w:rsidR="00434AEF">
      <w:pPr>
        <w:jc w:val="both"/>
        <w:outlineLvl w:val="0"/>
        <w:rPr>
          <w:lang w:val="hr-HR"/>
        </w:rPr>
      </w:pPr>
    </w:p>
    <w:p w:rsidRDefault="00434AEF" w:rsidP="00434AEF" w:rsidR="00434AEF">
      <w:pPr>
        <w:jc w:val="center"/>
        <w:outlineLvl w:val="0"/>
        <w:rPr>
          <w:lang w:val="hr-HR"/>
        </w:rPr>
      </w:pPr>
    </w:p>
    <w:p w:rsidRDefault="00434AEF" w:rsidP="00434AEF" w:rsidR="00434AEF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434AEF" w:rsidP="00434AEF" w:rsidR="00434AEF">
      <w:pPr>
        <w:jc w:val="center"/>
        <w:outlineLvl w:val="0"/>
        <w:rPr>
          <w:lang w:val="hr-HR"/>
        </w:rPr>
      </w:pPr>
    </w:p>
    <w:p w:rsidRDefault="00434AEF" w:rsidP="00434AEF" w:rsidR="00434AE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34AEF" w:rsidP="00434AEF" w:rsidR="00434AEF">
      <w:pPr>
        <w:jc w:val="center"/>
        <w:outlineLvl w:val="0"/>
        <w:rPr>
          <w:lang w:val="hr-HR"/>
        </w:rPr>
      </w:pPr>
    </w:p>
    <w:p w:rsidRDefault="00434AEF" w:rsidP="00434AEF" w:rsidR="00434AE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434AEF" w:rsidP="00434AEF" w:rsidR="00434AEF">
      <w:pPr>
        <w:ind w:firstLine="720" w:left="3600"/>
        <w:outlineLvl w:val="0"/>
        <w:rPr>
          <w:lang w:val="hr-HR"/>
        </w:rPr>
      </w:pPr>
    </w:p>
    <w:p w:rsidRDefault="00434AEF" w:rsidP="00434AEF" w:rsidR="00434AE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Škerbić</w:t>
      </w:r>
      <w:proofErr w:type="spellEnd"/>
    </w:p>
    <w:p w:rsidRDefault="00434AEF" w:rsidP="00434AEF" w:rsidR="00434AEF">
      <w:pPr>
        <w:ind w:firstLine="720" w:left="3600"/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</w:p>
    <w:p w:rsidRDefault="00434AEF" w:rsidP="00434AEF" w:rsidR="00434AE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34AEF" w:rsidP="00434AEF" w:rsidR="00434AEF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34AEF" w:rsidP="00434AEF" w:rsidR="00434AEF"/>
    <w:p w:rsidRDefault="00434AEF" w:rsidP="00434AEF" w:rsidR="00434AEF"/>
    <w:p w:rsidRDefault="00DA0242" w:rsidP="00434AEF" w:rsidR="00DA0242" w:rsidRPr="00434AEF"/>
    <w:sectPr w:rsidSect="00EB0D4C" w:rsidR="00DA0242" w:rsidRPr="00434AE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AEF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4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4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53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St-1057/2015-4</izvorni_sadrzaj>
    <derivirana_varijabla naziv="DomainObject.Oznaka_1">St-1057/2015-4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PEM-ELEKTRIKA d.o.o. za trgovinu na veliko i malo, proizvodnju i ugradnju elektroinstalacijskih materijala, vanjskotrgovinsko po</izvorni_sadrzaj>
    <derivirana_varijabla naziv="DomainObject.Predmet.ProtustrankaFormated_1">  PEM-ELEKTRIKA d.o.o. za trgovinu na veliko i malo, proizvodnju i ugradnju elektroinstalacijskih materijala, vanjskotrgovinsko po</derivirana_varijabla>
  </DomainObject.Predmet.ProtustrankaFormated>
  <DomainObject.Predmet.ProtustrankaFormatedOIB>
    <izvorni_sadrzaj>  PEM-ELEKTRIKA d.o.o. za trgovinu na veliko i malo, proizvodnju i ugradnju elektroinstalacijskih materijala, vanjskotrgovinsko po, OIB 69418661927</izvorni_sadrzaj>
    <derivirana_varijabla naziv="DomainObject.Predmet.ProtustrankaFormatedOIB_1">  PEM-ELEKTRIKA d.o.o. za trgovinu na veliko i malo, proizvodnju i ugradnju elektroinstalacijskih materijala, vanjskotrgovinsko po, OIB 69418661927</derivirana_varijabla>
  </DomainObject.Predmet.ProtustrankaFormatedOIB>
  <DomainObject.Predmet.ProtustrankaFormatedWithAdress>
    <izvorni_sadrzaj> PEM-ELEKTRIKA d.o.o. za trgovinu na veliko i malo, proizvodnju i ugradnju elektroinstalacijskih materijala, vanjskotrgovinsko po, Dragoslavec Breg 70, 40000 Dragoslavec Breg</izvorni_sadrzaj>
    <derivirana_varijabla naziv="DomainObject.Predmet.ProtustrankaFormatedWithAdress_1"> PEM-ELEKTRIKA d.o.o. za trgovinu na veliko i malo, proizvodnju i ugradnju elektroinstalacijskih materijala, vanjskotrgovinsko po, Dragoslavec Breg 70, 40000 Dragoslavec Breg</derivirana_varijabla>
  </DomainObject.Predmet.ProtustrankaFormatedWithAdress>
  <DomainObject.Predmet.ProtustrankaFormatedWithAdressOIB>
    <izvorni_sadrzaj> PEM-ELEKTRIKA d.o.o. za trgovinu na veliko i malo, proizvodnju i ugradnju elektroinstalacijskih materijala, vanjskotrgovinsko po, OIB 69418661927, Dragoslavec Breg 70, 40000 Dragoslavec Breg</izvorni_sadrzaj>
    <derivirana_varijabla naziv="DomainObject.Predmet.ProtustrankaFormatedWithAdressOIB_1"> PEM-ELEKTRIKA d.o.o. za trgovinu na veliko i malo, proizvodnju i ugradnju elektroinstalacijskih materijala, vanjskotrgovinsko po, OIB 69418661927, Dragoslavec Breg 70, 40000 Dragoslavec Breg</derivirana_varijabla>
  </DomainObject.Predmet.ProtustrankaFormatedWithAdressOIB>
  <DomainObject.Predmet.ProtustrankaWithAdress>
    <izvorni_sadrzaj>PEM-ELEKTRIKA d.o.o. za trgovinu na veliko i malo, proizvodnju i ugradnju elektroinstalacijskih materijala, vanjskotrgovinsko po Dragoslavec Breg 70, 40000 Dragoslavec Breg</izvorni_sadrzaj>
    <derivirana_varijabla naziv="DomainObject.Predmet.ProtustrankaWithAdress_1">PEM-ELEKTRIKA d.o.o. za trgovinu na veliko i malo, proizvodnju i ugradnju elektroinstalacijskih materijala, vanjskotrgovinsko po Dragoslavec Breg 70, 40000 Dragoslavec Breg</derivirana_varijabla>
  </DomainObject.Predmet.ProtustrankaWithAdress>
  <DomainObject.Predmet.ProtustrankaWithAdressOIB>
    <izvorni_sadrzaj>PEM-ELEKTRIKA d.o.o. za trgovinu na veliko i malo, proizvodnju i ugradnju elektroinstalacijskih materijala, vanjskotrgovinsko po, OIB 69418661927, Dragoslavec Breg 70, 40000 Dragoslavec Breg</izvorni_sadrzaj>
    <derivirana_varijabla naziv="DomainObject.Predmet.ProtustrankaWithAdressOIB_1">PEM-ELEKTRIKA d.o.o. za trgovinu na veliko i malo, proizvodnju i ugradnju elektroinstalacijskih materijala, vanjskotrgovinsko po, OIB 69418661927, Dragoslavec Breg 70, 40000 Dragoslavec Breg</derivirana_varijabla>
  </DomainObject.Predmet.ProtustrankaWithAdressOIB>
  <DomainObject.Predmet.ProtustrankaNazivFormated>
    <izvorni_sadrzaj>PEM-ELEKTRIKA d.o.o. za trgovinu na veliko i malo, proizvodnju i ugradnju elektroinstalacijskih materijala, vanjskotrgovinsko po</izvorni_sadrzaj>
    <derivirana_varijabla naziv="DomainObject.Predmet.ProtustrankaNazivFormated_1">PEM-ELEKTRIKA d.o.o. za trgovinu na veliko i malo, proizvodnju i ugradnju elektroinstalacijskih materijala, vanjskotrgovinsko po</derivirana_varijabla>
  </DomainObject.Predmet.ProtustrankaNazivFormated>
  <DomainObject.Predmet.ProtustrankaNazivFormatedOIB>
    <izvorni_sadrzaj>PEM-ELEKTRIKA d.o.o. za trgovinu na veliko i malo, proizvodnju i ugradnju elektroinstalacijskih materijala, vanjskotrgovinsko po, OIB 69418661927</izvorni_sadrzaj>
    <derivirana_varijabla naziv="DomainObject.Predmet.ProtustrankaNazivFormatedOIB_1">PEM-ELEKTRIKA d.o.o. za trgovinu na veliko i malo, proizvodnju i ugradnju elektroinstalacijskih materijala, vanjskotrgovinsko po, OIB 69418661927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46895.75</izvorni_sadrzaj>
    <derivirana_varijabla naziv="DomainObject.Predmet.TrenutnaVrijednost_1">46895.75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PEM-ELEKTRIKA d.o.o. za trgovinu na veliko i malo, proizvodnju i ugradnju elektroinstalacijskih materijala, vanjskotrgovinsko po</item>
    </izvorni_sadrzaj>
    <derivirana_varijabla naziv="DomainObject.Predmet.ProtuStrankaListFormated_1">
      <item>PEM-ELEKTRIKA d.o.o. za trgovinu na veliko i malo, proizvodnju i ugradnju elektroinstalacijskih materijala, vanjskotrgovinsko po</item>
    </derivirana_varijabla>
  </DomainObject.Predmet.ProtuStrankaListFormated>
  <DomainObject.Predmet.ProtuStrankaListFormatedOIB>
    <izvorni_sadrzaj>
      <item>PEM-ELEKTRIKA d.o.o. za trgovinu na veliko i malo, proizvodnju i ugradnju elektroinstalacijskih materijala, vanjskotrgovinsko po, OIB 69418661927</item>
    </izvorni_sadrzaj>
    <derivirana_varijabla naziv="DomainObject.Predmet.ProtuStrankaListFormatedOIB_1">
      <item>PEM-ELEKTRIKA d.o.o. za trgovinu na veliko i malo, proizvodnju i ugradnju elektroinstalacijskih materijala, vanjskotrgovinsko po, OIB 69418661927</item>
    </derivirana_varijabla>
  </DomainObject.Predmet.ProtuStrankaListFormatedOIB>
  <DomainObject.Predmet.ProtuStrankaListFormatedWithAdress>
    <izvorni_sadrzaj>
      <item>PEM-ELEKTRIKA d.o.o. za trgovinu na veliko i malo, proizvodnju i ugradnju elektroinstalacijskih materijala, vanjskotrgovinsko po, Dragoslavec Breg 70, 40000 Dragoslavec Breg</item>
    </izvorni_sadrzaj>
    <derivirana_varijabla naziv="DomainObject.Predmet.ProtuStrankaListFormatedWithAdress_1">
      <item>PEM-ELEKTRIKA d.o.o. za trgovinu na veliko i malo, proizvodnju i ugradnju elektroinstalacijskih materijala, vanjskotrgovinsko po, Dragoslavec Breg 70, 40000 Dragoslavec Breg</item>
    </derivirana_varijabla>
  </DomainObject.Predmet.ProtuStrankaListFormatedWithAdress>
  <DomainObject.Predmet.ProtuStrankaListFormatedWithAdressOIB>
    <izvorni_sadrzaj>
      <item>PEM-ELEKTRIKA d.o.o. za trgovinu na veliko i malo, proizvodnju i ugradnju elektroinstalacijskih materijala, vanjskotrgovinsko po, OIB 69418661927, Dragoslavec Breg 70, 40000 Dragoslavec Breg</item>
    </izvorni_sadrzaj>
    <derivirana_varijabla naziv="DomainObject.Predmet.ProtuStrankaListFormatedWithAdressOIB_1">
      <item>PEM-ELEKTRIKA d.o.o. za trgovinu na veliko i malo, proizvodnju i ugradnju elektroinstalacijskih materijala, vanjskotrgovinsko po, OIB 69418661927, Dragoslavec Breg 70, 40000 Dragoslavec Breg</item>
    </derivirana_varijabla>
  </DomainObject.Predmet.ProtuStrankaListFormatedWithAdressOIB>
  <DomainObject.Predmet.ProtuStrankaListNazivFormated>
    <izvorni_sadrzaj>
      <item>PEM-ELEKTRIKA d.o.o. za trgovinu na veliko i malo, proizvodnju i ugradnju elektroinstalacijskih materijala, vanjskotrgovinsko po</item>
    </izvorni_sadrzaj>
    <derivirana_varijabla naziv="DomainObject.Predmet.ProtuStrankaListNazivFormated_1">
      <item>PEM-ELEKTRIKA d.o.o. za trgovinu na veliko i malo, proizvodnju i ugradnju elektroinstalacijskih materijala, vanjskotrgovinsko po</item>
    </derivirana_varijabla>
  </DomainObject.Predmet.ProtuStrankaListNazivFormated>
  <DomainObject.Predmet.ProtuStrankaListNazivFormatedOIB>
    <izvorni_sadrzaj>
      <item>PEM-ELEKTRIKA d.o.o. za trgovinu na veliko i malo, proizvodnju i ugradnju elektroinstalacijskih materijala, vanjskotrgovinsko po, OIB 69418661927</item>
    </izvorni_sadrzaj>
    <derivirana_varijabla naziv="DomainObject.Predmet.ProtuStrankaListNazivFormatedOIB_1">
      <item>PEM-ELEKTRIKA d.o.o. za trgovinu na veliko i malo, proizvodnju i ugradnju elektroinstalacijskih materijala, vanjskotrgovinsko po, OIB 69418661927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St-1057/2015-4</izvorni_sadrzaj>
    <derivirana_varijabla naziv="DomainObject.PoslovniBrojDokumenta_1">St-1057/2015-4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PEM-ELEKTRIKA d.o.o. za trgovinu na veliko i malo, proizvodnju i ugradnju elektroinstalacijskih materijala, vanjskotrgovinsko po</izvorni_sadrzaj>
    <derivirana_varijabla naziv="DomainObject.Predmet.ProtustrankaIDrugi_1">PEM-ELEKTRIKA d.o.o. za trgovinu na veliko i malo, proizvodnju i ugradnju elektroinstalacijskih materijala, vanjskotrgovinsko po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PEM-ELEKTRIKA d.o.o. za trgovinu na veliko i malo, proizvodnju i ugradnju elektroinstalacijskih materijala, vanjskotrgovinsko po, OIB 69418661927, Dragoslavec Breg 70, 40000 Dragoslavec Breg</izvorni_sadrzaj>
    <derivirana_varijabla naziv="DomainObject.Predmet.ProtustrankaIDrugiAdressOIB_1">PEM-ELEKTRIKA d.o.o. za trgovinu na veliko i malo, proizvodnju i ugradnju elektroinstalacijskih materijala, vanjskotrgovinsko po, OIB 69418661927, Dragoslavec Breg 70, 40000 Dragoslavec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PEM-ELEKTRIKA d.o.o. za trgovinu na veliko i malo, proizvodnju i ugradnju elektroinstalacijskih materijala, vanjskotrgovinsko po</item>
      <item>E-oglasna ploča</item>
      <item>Sudski registar, Trgovački sud u Varaždinu</item>
    </izvorni_sadrzaj>
    <derivirana_varijabla naziv="DomainObject.Predmet.SudioniciListNaziv_1">
      <item>Financijska agencija</item>
      <item>PEM-ELEKTRIKA d.o.o. za trgovinu na veliko i malo, proizvodnju i ugradnju elektroinstalacijskih materijala, vanjskotrgovinsko po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PEM-ELEKTRIKA d.o.o. za trgovinu na veliko i malo, proizvodnju i ugradnju elektroinstalacijskih materijala, vanjskotrgovinsko po, OIB 69418661927, Dragoslavec Breg 70,40000 Dragoslavec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PEM-ELEKTRIKA d.o.o. za trgovinu na veliko i malo, proizvodnju i ugradnju elektroinstalacijskih materijala, vanjskotrgovinsko po, OIB 69418661927, Dragoslavec Breg 70,40000 Dragoslavec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F87ED-673D-41C0-B25B-0D2A38723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2509</properties:Characters>
  <properties:Lines>76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2016-03-08T07:48:00Z</cp:lastPrinted>
  <dcterms:modified xmlns:xsi="http://www.w3.org/2001/XMLSchema-instance" xsi:type="dcterms:W3CDTF">2016-03-08T07:48:00Z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