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1f765" w14:paraId="ff1f765"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380C41">
        <w:rPr>
          <w:color w:val="000000"/>
        </w:rPr>
        <w:t xml:space="preserve">vjerovnika RH Ministarstvo financija Porezna uprava Područni ured Slavonije i Baranje koga zastupa Županijsko državno odvjetništvo u Vukovaru, za otvaranje stečajnog postupka nad dužnikom  </w:t>
      </w:r>
      <w:r w:rsidR="00E526D4">
        <w:rPr>
          <w:color w:val="000000"/>
        </w:rPr>
        <w:t>STIGOR d.o.o. za elektromontažu i usluge, Vukovar, Lička 119, MBS: 030023697, OIB: 45747178240</w:t>
      </w:r>
      <w:r w:rsidR="00FB6565">
        <w:rPr>
          <w:bCs/>
        </w:rPr>
        <w:t xml:space="preserve">, dana </w:t>
      </w:r>
      <w:r w:rsidR="00E526D4">
        <w:rPr>
          <w:bCs/>
        </w:rPr>
        <w:t>1</w:t>
      </w:r>
      <w:r w:rsidR="00380C41">
        <w:rPr>
          <w:bCs/>
        </w:rPr>
        <w:t xml:space="preserve">2. </w:t>
      </w:r>
      <w:r w:rsidR="00E526D4">
        <w:rPr>
          <w:bCs/>
        </w:rPr>
        <w:t>travnja</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E526D4">
        <w:rPr>
          <w:color w:val="000000"/>
        </w:rPr>
        <w:t>STIGOR d.o.o. za elektromontažu i usluge, Vukovar, Lička 119, MBS: 030023697, OIB: 45747178240</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E526D4">
        <w:t xml:space="preserve">Ivan Perković iz </w:t>
      </w:r>
      <w:proofErr w:type="spellStart"/>
      <w:r w:rsidR="00E526D4">
        <w:t>Josipovca</w:t>
      </w:r>
      <w:proofErr w:type="spellEnd"/>
      <w:r w:rsidR="00380C41">
        <w:t xml:space="preserve">, </w:t>
      </w:r>
      <w:r w:rsidR="00E526D4">
        <w:t>Kneza Branimira 9</w:t>
      </w:r>
      <w:r w:rsidR="00380C41">
        <w:t>, OIB: 81</w:t>
      </w:r>
      <w:r w:rsidR="00E526D4">
        <w:t>615580056</w:t>
      </w:r>
      <w:r w:rsidR="00B94B72">
        <w:t xml:space="preserve"> </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380C41" w:rsidP="00E4690C" w:rsidR="00105B72">
      <w:pPr>
        <w:ind w:left="720"/>
        <w:jc w:val="center"/>
      </w:pPr>
      <w:r>
        <w:t xml:space="preserve">16. </w:t>
      </w:r>
      <w:r w:rsidR="00E526D4">
        <w:t>svibnja</w:t>
      </w:r>
      <w:r w:rsidR="00877CE7">
        <w:t xml:space="preserve"> 2017</w:t>
      </w:r>
      <w:r w:rsidR="00105B72">
        <w:t xml:space="preserve">. godine s početkom u </w:t>
      </w:r>
      <w:r>
        <w:t>9</w:t>
      </w:r>
      <w:r w:rsidR="00877CE7">
        <w:t>,</w:t>
      </w:r>
      <w:r w:rsidR="00B94B72">
        <w:t>3</w:t>
      </w:r>
      <w:r w:rsidR="00877CE7">
        <w:t>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lastRenderedPageBreak/>
        <w:t>Na ročište se dostavom ovog rješenja pozivaju :</w:t>
      </w:r>
    </w:p>
    <w:p w:rsidRDefault="00380C41" w:rsidP="00DF2A3D" w:rsidR="00380C41">
      <w:pPr>
        <w:ind w:firstLine="720"/>
        <w:jc w:val="both"/>
      </w:pPr>
    </w:p>
    <w:p w:rsidRDefault="00380C41" w:rsidP="00DF2A3D" w:rsidR="00380C41">
      <w:pPr>
        <w:ind w:firstLine="720"/>
        <w:jc w:val="both"/>
      </w:pP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E526D4">
        <w:rPr>
          <w:color w:val="000000"/>
        </w:rPr>
        <w:t>STIGOR d.o.o.</w:t>
      </w:r>
    </w:p>
    <w:p w:rsidRDefault="001A6485" w:rsidP="00B94B72" w:rsidR="00105B72">
      <w:pPr>
        <w:ind w:left="720"/>
        <w:jc w:val="both"/>
      </w:pPr>
      <w:r>
        <w:t>-</w:t>
      </w:r>
      <w:r w:rsidR="00E526D4">
        <w:t xml:space="preserve"> </w:t>
      </w:r>
      <w:r w:rsidR="00105B72">
        <w:t xml:space="preserve">zakonski zastupnik dužnika </w:t>
      </w:r>
      <w:r w:rsidR="00E526D4">
        <w:t>Stjepan Obradović, Vukovar</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E526D4">
        <w:t>Stjepanu Obradović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380C41">
        <w:t>20.01.2016</w:t>
      </w:r>
      <w:r w:rsidR="00B75497">
        <w:t xml:space="preserve">. zaprimljen je na ovome sudu zahtjev </w:t>
      </w:r>
      <w:r w:rsidR="00D7218C">
        <w:t xml:space="preserve"> FINE Regionalni centar Osijek</w:t>
      </w:r>
      <w:r w:rsidR="00E526D4">
        <w:t>,</w:t>
      </w:r>
      <w:r w:rsidR="00D7218C">
        <w:t xml:space="preserve"> Podružnica Osijek,</w:t>
      </w:r>
      <w:r w:rsidR="0097601C">
        <w:t xml:space="preserve"> K</w:t>
      </w:r>
      <w:r w:rsidR="00301A4D">
        <w:t>lasa:</w:t>
      </w:r>
      <w:r w:rsidR="00D7218C">
        <w:t xml:space="preserve"> 110-0</w:t>
      </w:r>
      <w:r w:rsidR="00877CE7">
        <w:t>7/1</w:t>
      </w:r>
      <w:r w:rsidR="00380C41">
        <w:t>6</w:t>
      </w:r>
      <w:r w:rsidR="00877CE7">
        <w:t xml:space="preserve">-01/04 </w:t>
      </w:r>
      <w:proofErr w:type="spellStart"/>
      <w:r w:rsidR="00877CE7">
        <w:t>Ur</w:t>
      </w:r>
      <w:proofErr w:type="spellEnd"/>
      <w:r w:rsidR="00877CE7">
        <w:t xml:space="preserve">. broj </w:t>
      </w:r>
      <w:r w:rsidR="00380C41">
        <w:t>04-06-1</w:t>
      </w:r>
      <w:r w:rsidR="00E526D4">
        <w:t>5</w:t>
      </w:r>
      <w:r w:rsidR="00B94B72">
        <w:t>-</w:t>
      </w:r>
      <w:r w:rsidR="00380C41">
        <w:t>1</w:t>
      </w:r>
      <w:r w:rsidR="00E526D4">
        <w:t>1</w:t>
      </w:r>
      <w:r w:rsidR="00380C41">
        <w:t>6</w:t>
      </w:r>
      <w:r w:rsidR="00E526D4">
        <w:t>1</w:t>
      </w:r>
      <w:r w:rsidR="0097601C">
        <w:t xml:space="preserve"> od </w:t>
      </w:r>
      <w:r w:rsidR="00380C41">
        <w:t>19. siječnja 2016</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E526D4">
        <w:rPr>
          <w:color w:val="000000"/>
        </w:rPr>
        <w:t>STIGOR d.o.o. za elektromontažu i usluge, Vukovar, Lička 119, MBS: 030023697, OIB: 45747178240</w:t>
      </w:r>
      <w:r w:rsidR="0097601C">
        <w:rPr>
          <w:bCs/>
        </w:rPr>
        <w:t>.</w:t>
      </w:r>
    </w:p>
    <w:p w:rsidRDefault="00380C41" w:rsidP="00380C41" w:rsidR="00380C41" w:rsidRPr="00380C41">
      <w:pPr>
        <w:ind w:firstLine="720"/>
        <w:jc w:val="both"/>
        <w:rPr>
          <w:bCs/>
        </w:rPr>
      </w:pPr>
    </w:p>
    <w:p w:rsidRDefault="0078442E" w:rsidP="00DF2A3D" w:rsidR="00DF2A3D">
      <w:pPr>
        <w:ind w:firstLine="720"/>
        <w:jc w:val="both"/>
      </w:pPr>
      <w:r>
        <w:t xml:space="preserve">Dana </w:t>
      </w:r>
      <w:r w:rsidR="00380C41">
        <w:t>2</w:t>
      </w:r>
      <w:r w:rsidR="00C676A7">
        <w:t>1</w:t>
      </w:r>
      <w:r w:rsidR="00380C41">
        <w:t>. siječnja 2016</w:t>
      </w:r>
      <w:r w:rsidR="002D7118">
        <w:t>. godine, sukladno članku 430. Stečajnog zakona (Narodne novine broj 71/15) Trgovački sud u sud u Osijeku</w:t>
      </w:r>
      <w:r w:rsidR="00D84AEC">
        <w:t>,</w:t>
      </w:r>
      <w:r w:rsidR="002D7118">
        <w:t xml:space="preserve">  po</w:t>
      </w:r>
      <w:r w:rsidR="00D84AEC">
        <w:t>d poslovnim brojem St-</w:t>
      </w:r>
      <w:r w:rsidR="00380C41">
        <w:t>1</w:t>
      </w:r>
      <w:r w:rsidR="00C676A7">
        <w:t>4</w:t>
      </w:r>
      <w:r w:rsidR="00380C41">
        <w:t>5/16</w:t>
      </w:r>
      <w:r w:rsidR="00E161A9">
        <w:t>-</w:t>
      </w:r>
      <w:r w:rsidR="00C676A7">
        <w:t>4</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84AEC" w:rsidP="00380C41" w:rsidR="00380C41">
      <w:pPr>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w:t>
      </w: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D84AEC" w:rsidP="00380C41" w:rsidR="002D7118">
      <w:pPr>
        <w:jc w:val="both"/>
      </w:pPr>
      <w:r>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380C41">
        <w:t>10. veljače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C676A7">
        <w:rPr>
          <w:color w:val="000000"/>
        </w:rPr>
        <w:t>STIGOR d.o.o. za elektromontažu i usluge, Vukovar, Lička 119, MBS: 030023697, OIB: 45747178240</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380C41">
        <w:t>1</w:t>
      </w:r>
      <w:r w:rsidR="00C676A7">
        <w:t>4</w:t>
      </w:r>
      <w:r w:rsidR="00380C41">
        <w:t>5/16-</w:t>
      </w:r>
      <w:r w:rsidR="00C676A7">
        <w:t>6</w:t>
      </w:r>
      <w:r w:rsidR="00AF1A01">
        <w:t xml:space="preserve"> od</w:t>
      </w:r>
      <w:r>
        <w:t xml:space="preserve"> </w:t>
      </w:r>
      <w:r w:rsidR="00380C41">
        <w:t>1</w:t>
      </w:r>
      <w:r w:rsidR="00C676A7">
        <w:t>1</w:t>
      </w:r>
      <w:r w:rsidR="00380C41">
        <w:t>. veljače</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C676A7">
        <w:t>Ivan Perković</w:t>
      </w:r>
      <w:r w:rsidR="00380C41">
        <w:t xml:space="preserve"> iz </w:t>
      </w:r>
      <w:proofErr w:type="spellStart"/>
      <w:r w:rsidR="00C676A7">
        <w:t>Josipovca</w:t>
      </w:r>
      <w:proofErr w:type="spellEnd"/>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ŽDO Vukovar,</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E526D4">
        <w:t>1</w:t>
      </w:r>
      <w:r w:rsidR="00380C41">
        <w:t xml:space="preserve">2. </w:t>
      </w:r>
      <w:r w:rsidR="00E526D4">
        <w:t>travnja</w:t>
      </w:r>
      <w:r w:rsidR="00380C41">
        <w:t xml:space="preserve"> </w:t>
      </w:r>
      <w:r w:rsidR="00B94B72">
        <w:t>2017</w:t>
      </w:r>
      <w:r>
        <w:t xml:space="preserve">. </w:t>
      </w:r>
    </w:p>
    <w:p w:rsidRDefault="00A1301D" w:rsidP="00A1301D" w:rsidR="00A1301D">
      <w:pPr>
        <w:jc w:val="both"/>
      </w:pPr>
    </w:p>
    <w:p w:rsidRDefault="00A1301D" w:rsidP="00A1301D" w:rsidR="00A1301D">
      <w:pPr>
        <w:jc w:val="both"/>
      </w:pPr>
      <w:r>
        <w:t>Zapisničar</w:t>
      </w:r>
    </w:p>
    <w:p w:rsidRDefault="00E526D4" w:rsidP="00A1301D" w:rsidR="00A1301D">
      <w:pPr>
        <w:jc w:val="both"/>
      </w:pPr>
      <w:r>
        <w:t>Vesna Štajduhar</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proofErr w:type="spellStart"/>
      <w:r>
        <w:t>roč</w:t>
      </w:r>
      <w:proofErr w:type="spellEnd"/>
      <w:r>
        <w:t xml:space="preserve">. </w:t>
      </w:r>
      <w:r w:rsidR="00541177">
        <w:t>16/3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8A2" w:rsidP="00BC52CE" w:rsidR="000148A2">
      <w:r>
        <w:separator/>
      </w:r>
    </w:p>
  </w:endnote>
  <w:endnote w:id="0" w:type="continuationSeparator">
    <w:p w:rsidRDefault="000148A2" w:rsidP="00BC52CE" w:rsidR="000148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8A2" w:rsidP="00BC52CE" w:rsidR="000148A2">
      <w:r>
        <w:separator/>
      </w:r>
    </w:p>
  </w:footnote>
  <w:footnote w:id="0" w:type="continuationSeparator">
    <w:p w:rsidRDefault="000148A2" w:rsidP="00BC52CE" w:rsidR="000148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8A2"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A413D4">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C676A7">
      <w:t>5</w:t>
    </w:r>
    <w:r w:rsidR="00A413D4">
      <w:t>58</w:t>
    </w:r>
    <w:r w:rsidR="00380C41">
      <w:t>/16-</w:t>
    </w:r>
    <w:r w:rsidR="00A413D4">
      <w:t>10</w:t>
    </w:r>
  </w:p>
  <w:p w:rsidRDefault="00E526D4" w:rsidP="00E526D4" w:rsidR="00E526D4">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148A2"/>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57C3F"/>
    <w:rsid w:val="00365B73"/>
    <w:rsid w:val="00380C41"/>
    <w:rsid w:val="003843C3"/>
    <w:rsid w:val="003B06A8"/>
    <w:rsid w:val="003B51C9"/>
    <w:rsid w:val="003B7AAC"/>
    <w:rsid w:val="003D451A"/>
    <w:rsid w:val="00455C18"/>
    <w:rsid w:val="00456233"/>
    <w:rsid w:val="004636D6"/>
    <w:rsid w:val="004E65BC"/>
    <w:rsid w:val="005012E6"/>
    <w:rsid w:val="005200AB"/>
    <w:rsid w:val="00541177"/>
    <w:rsid w:val="00541204"/>
    <w:rsid w:val="005560F4"/>
    <w:rsid w:val="00571630"/>
    <w:rsid w:val="00583AE6"/>
    <w:rsid w:val="00590D1E"/>
    <w:rsid w:val="005C04D0"/>
    <w:rsid w:val="005C0799"/>
    <w:rsid w:val="005C39A5"/>
    <w:rsid w:val="005E2B09"/>
    <w:rsid w:val="005E739C"/>
    <w:rsid w:val="00607A96"/>
    <w:rsid w:val="00625F0A"/>
    <w:rsid w:val="00640246"/>
    <w:rsid w:val="00663F49"/>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3D4"/>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676A7"/>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04707"/>
    <w:rsid w:val="00E161A9"/>
    <w:rsid w:val="00E4690C"/>
    <w:rsid w:val="00E526D4"/>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04707"/>
    <w:rPr>
      <w:color w:val="808080"/>
      <w:bdr w:space="0" w:sz="0" w:color="auto" w:val="none"/>
      <w:shd w:fill="CCFFFF" w:color="auto" w:val="clear"/>
    </w:rPr>
  </w:style>
  <w:style w:customStyle="true" w:styleId="eSPISCCParagraphDefaultFont" w:type="character">
    <w:name w:val="eSPIS_CC_Paragraph Default Font"/>
    <w:basedOn w:val="Naglaeno"/>
    <w:rsid w:val="00E0470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04707"/>
    <w:rPr>
      <w:b/>
      <w:bCs/>
      <w:bdr w:space="0" w:sz="0" w:color="auto" w:val="none"/>
      <w:shd w:fill="FFFFCC" w:color="auto" w:val="clear"/>
      <w:lang w:val="hr-HR"/>
    </w:rPr>
  </w:style>
  <w:style w:customStyle="true" w:styleId="PozadinaSvijetloCrvena" w:type="character">
    <w:name w:val="Pozadina_SvijetloCrvena"/>
    <w:basedOn w:val="eSPISCCParagraphDefaultFont"/>
    <w:rsid w:val="00E0470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0470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04707"/>
    <w:rPr>
      <w:color w:val="808080"/>
      <w:bdr w:color="auto" w:space="0" w:sz="0" w:val="none"/>
      <w:shd w:color="auto" w:fill="CCFFFF" w:val="clear"/>
    </w:rPr>
  </w:style>
  <w:style w:customStyle="1" w:styleId="eSPISCCParagraphDefaultFont" w:type="character">
    <w:name w:val="eSPIS_CC_Paragraph Default Font"/>
    <w:basedOn w:val="Naglaeno"/>
    <w:rsid w:val="00E0470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04707"/>
    <w:rPr>
      <w:b/>
      <w:bCs/>
      <w:bdr w:color="auto" w:space="0" w:sz="0" w:val="none"/>
      <w:shd w:color="auto" w:fill="FFFFCC" w:val="clear"/>
      <w:lang w:val="hr-HR"/>
    </w:rPr>
  </w:style>
  <w:style w:customStyle="1" w:styleId="PozadinaSvijetloCrvena" w:type="character">
    <w:name w:val="Pozadina_SvijetloCrvena"/>
    <w:basedOn w:val="eSPISCCParagraphDefaultFont"/>
    <w:rsid w:val="00E0470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0470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STIGOR d.o.o. za elektromontažu i usluge</izvorni_sadrzaj>
    <derivirana_varijabla naziv="DomainObject.Predmet.ProtustrankaFormated_1">  STIGOR d.o.o. za elektromontažu i usluge</derivirana_varijabla>
  </DomainObject.Predmet.ProtustrankaFormated>
  <DomainObject.Predmet.ProtustrankaFormatedOIB>
    <izvorni_sadrzaj>  STIGOR d.o.o. za elektromontažu i usluge, OIB 45747178240</izvorni_sadrzaj>
    <derivirana_varijabla naziv="DomainObject.Predmet.ProtustrankaFormatedOIB_1">  STIGOR d.o.o. za elektromontažu i usluge, OIB 45747178240</derivirana_varijabla>
  </DomainObject.Predmet.ProtustrankaFormatedOIB>
  <DomainObject.Predmet.ProtustrankaFormatedWithAdress>
    <izvorni_sadrzaj> STIGOR d.o.o. za elektromontažu i usluge, Lička 119, 32000 Vukovar</izvorni_sadrzaj>
    <derivirana_varijabla naziv="DomainObject.Predmet.ProtustrankaFormatedWithAdress_1"> STIGOR d.o.o. za elektromontažu i usluge, Lička 119, 32000 Vukovar</derivirana_varijabla>
  </DomainObject.Predmet.ProtustrankaFormatedWithAdress>
  <DomainObject.Predmet.ProtustrankaFormatedWithAdressOIB>
    <izvorni_sadrzaj> STIGOR d.o.o. za elektromontažu i usluge, OIB 45747178240, Lička 119, 32000 Vukovar</izvorni_sadrzaj>
    <derivirana_varijabla naziv="DomainObject.Predmet.ProtustrankaFormatedWithAdressOIB_1"> STIGOR d.o.o. za elektromontažu i usluge, OIB 45747178240, Lička 119, 32000 Vukovar</derivirana_varijabla>
  </DomainObject.Predmet.ProtustrankaFormatedWithAdressOIB>
  <DomainObject.Predmet.ProtustrankaWithAdress>
    <izvorni_sadrzaj>STIGOR d.o.o. za elektromontažu i usluge Lička 119, 32000 Vukovar</izvorni_sadrzaj>
    <derivirana_varijabla naziv="DomainObject.Predmet.ProtustrankaWithAdress_1">STIGOR d.o.o. za elektromontažu i usluge Lička 119, 32000 Vukovar</derivirana_varijabla>
  </DomainObject.Predmet.ProtustrankaWithAdress>
  <DomainObject.Predmet.ProtustrankaWithAdressOIB>
    <izvorni_sadrzaj>STIGOR d.o.o. za elektromontažu i usluge, OIB 45747178240, Lička 119, 32000 Vukovar</izvorni_sadrzaj>
    <derivirana_varijabla naziv="DomainObject.Predmet.ProtustrankaWithAdressOIB_1">STIGOR d.o.o. za elektromontažu i usluge, OIB 45747178240, Lička 119, 32000 Vukovar</derivirana_varijabla>
  </DomainObject.Predmet.ProtustrankaWithAdressOIB>
  <DomainObject.Predmet.ProtustrankaNazivFormated>
    <izvorni_sadrzaj>STIGOR d.o.o. za elektromontažu i usluge</izvorni_sadrzaj>
    <derivirana_varijabla naziv="DomainObject.Predmet.ProtustrankaNazivFormated_1">STIGOR d.o.o. za elektromontažu i usluge</derivirana_varijabla>
  </DomainObject.Predmet.ProtustrankaNazivFormated>
  <DomainObject.Predmet.ProtustrankaNazivFormatedOIB>
    <izvorni_sadrzaj>STIGOR d.o.o. za elektromontažu i usluge, OIB 45747178240</izvorni_sadrzaj>
    <derivirana_varijabla naziv="DomainObject.Predmet.ProtustrankaNazivFormatedOIB_1">STIGOR d.o.o. za elektromontažu i usluge, OIB 45747178240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STIGOR d.o.o. za elektromontažu i usluge</item>
    </izvorni_sadrzaj>
    <derivirana_varijabla naziv="DomainObject.Predmet.ProtuStrankaListFormated_1">
      <item>STIGOR d.o.o. za elektromontažu i usluge</item>
    </derivirana_varijabla>
  </DomainObject.Predmet.ProtuStrankaListFormated>
  <DomainObject.Predmet.ProtuStrankaListFormatedOIB>
    <izvorni_sadrzaj>
      <item>STIGOR d.o.o. za elektromontažu i usluge, OIB 45747178240</item>
    </izvorni_sadrzaj>
    <derivirana_varijabla naziv="DomainObject.Predmet.ProtuStrankaListFormatedOIB_1">
      <item>STIGOR d.o.o. za elektromontažu i usluge, OIB 45747178240</item>
    </derivirana_varijabla>
  </DomainObject.Predmet.ProtuStrankaListFormatedOIB>
  <DomainObject.Predmet.ProtuStrankaListFormatedWithAdress>
    <izvorni_sadrzaj>
      <item>STIGOR d.o.o. za elektromontažu i usluge, Lička 119, 32000 Vukovar</item>
    </izvorni_sadrzaj>
    <derivirana_varijabla naziv="DomainObject.Predmet.ProtuStrankaListFormatedWithAdress_1">
      <item>STIGOR d.o.o. za elektromontažu i usluge, Lička 119, 32000 Vukovar</item>
    </derivirana_varijabla>
  </DomainObject.Predmet.ProtuStrankaListFormatedWithAdress>
  <DomainObject.Predmet.ProtuStrankaListFormatedWithAdressOIB>
    <izvorni_sadrzaj>
      <item>STIGOR d.o.o. za elektromontažu i usluge, OIB 45747178240, Lička 119, 32000 Vukovar</item>
    </izvorni_sadrzaj>
    <derivirana_varijabla naziv="DomainObject.Predmet.ProtuStrankaListFormatedWithAdressOIB_1">
      <item>STIGOR d.o.o. za elektromontažu i usluge, OIB 45747178240, Lička 119, 32000 Vukovar</item>
    </derivirana_varijabla>
  </DomainObject.Predmet.ProtuStrankaListFormatedWithAdressOIB>
  <DomainObject.Predmet.ProtuStrankaListNazivFormated>
    <izvorni_sadrzaj>
      <item>STIGOR d.o.o. za elektromontažu i usluge</item>
    </izvorni_sadrzaj>
    <derivirana_varijabla naziv="DomainObject.Predmet.ProtuStrankaListNazivFormated_1">
      <item>STIGOR d.o.o. za elektromontažu i usluge</item>
    </derivirana_varijabla>
  </DomainObject.Predmet.ProtuStrankaListNazivFormated>
  <DomainObject.Predmet.ProtuStrankaListNazivFormatedOIB>
    <izvorni_sadrzaj>
      <item>STIGOR d.o.o. za elektromontažu i usluge, OIB 45747178240</item>
    </izvorni_sadrzaj>
    <derivirana_varijabla naziv="DomainObject.Predmet.ProtuStrankaListNazivFormatedOIB_1">
      <item>STIGOR d.o.o. za elektromontažu i usluge, OIB 45747178240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STIGOR d.o.o. za elektromontažu i usluge</izvorni_sadrzaj>
    <derivirana_varijabla naziv="DomainObject.Predmet.ProtustrankaIDrugi_1">STIGOR d.o.o. za elektromontažu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STIGOR d.o.o. za elektromontažu i usluge, OIB 45747178240, Lička 119, 32000 Vukovar</izvorni_sadrzaj>
    <derivirana_varijabla naziv="DomainObject.Predmet.ProtustrankaIDrugiAdressOIB_1">STIGOR d.o.o. za elektromontažu i usluge, OIB 45747178240, Lička 119,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STIGOR d.o.o. za elektromontažu i usluge</item>
      <item>RH MF POREZNA UPRAVA, POREZNO MJESTO VUKOVAR</item>
    </izvorni_sadrzaj>
    <derivirana_varijabla naziv="DomainObject.Predmet.SudioniciListNaziv_1">
      <item>STIGOR d.o.o. za elektromontažu i usluge</item>
      <item>RH MF POREZNA UPRAVA, POREZNO MJESTO VUKOVAR</item>
    </derivirana_varijabla>
  </DomainObject.Predmet.SudioniciListNaziv>
  <DomainObject.Predmet.SudioniciListAdressOIB>
    <izvorni_sadrzaj>
      <item>STIGOR d.o.o. za elektromontažu i usluge, OIB 45747178240, Lička 119,32000 Vukovar</item>
      <item>RH MF POREZNA UPRAVA, POREZNO MJESTO VUKOVAR, OIB 18683136487</item>
    </izvorni_sadrzaj>
    <derivirana_varijabla naziv="DomainObject.Predmet.SudioniciListAdressOIB_1">
      <item>STIGOR d.o.o. za elektromontažu i usluge, OIB 45747178240, Lička 119,32000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45747178240</item>
      <item>, OIB 18683136487</item>
    </izvorni_sadrzaj>
    <derivirana_varijabla naziv="DomainObject.Predmet.SudioniciListNazivOIB_1">
      <item>, OIB 45747178240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6253E-35DE-4C20-8D2A-5EB56F1E3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1052</properties:Words>
  <properties:Characters>6002</properties:Characters>
  <properties:Lines>172</properties:Lines>
  <properties:Paragraphs>52</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2017-02-02T09:28:00Z</dcterms:created>
  <dc:creator>mkocijan</dc:creator>
  <cp:lastModifiedBy>Vesna Štajduhar</cp:lastModifiedBy>
  <cp:lastPrinted>2016-10-04T07:30:00Z</cp:lastPrinted>
  <dcterms:modified xmlns:xsi="http://www.w3.org/2001/XMLSchema-instance" xsi:type="dcterms:W3CDTF">2017-04-12T08:08:00Z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