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8dd1" w14:paraId="bf38dd1" w:rsidRDefault="00F80BF8" w:rsidP="002A1D59" w:rsidR="002A1D59">
      <w:pPr>
        <w:jc w:val="right"/>
        <w15:collapsed w:val="false"/>
      </w:pPr>
      <w:bookmarkStart w:name="_GoBack" w:id="0"/>
      <w:bookmarkEnd w:id="0"/>
      <w:r>
        <w:t>13 St-342/17-3</w:t>
      </w:r>
    </w:p>
    <w:p w:rsidRDefault="002A1D59" w:rsidP="002A1D59" w:rsidR="002A1D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1D59" w:rsidP="002A1D59" w:rsidR="002A1D59"/>
    <w:p w:rsidRDefault="002A1D59" w:rsidP="002A1D59" w:rsidR="002A1D5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A1D59" w:rsidP="002A1D59" w:rsidR="002A1D5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A1D59" w:rsidP="002A1D59" w:rsidR="002A1D59"/>
    <w:p w:rsidRDefault="00713819" w:rsidP="002A1D59" w:rsidR="00713819"/>
    <w:p w:rsidRDefault="002A1D59" w:rsidP="002A1D59" w:rsidR="002A1D59"/>
    <w:p w:rsidRDefault="002A1D59" w:rsidP="002A1D59" w:rsidR="002A1D59">
      <w:pPr>
        <w:jc w:val="center"/>
      </w:pPr>
      <w:r>
        <w:t>R E P U B L I K A   H R V A T S K A</w:t>
      </w:r>
    </w:p>
    <w:p w:rsidRDefault="002A1D59" w:rsidP="002A1D59" w:rsidR="002A1D59">
      <w:pPr>
        <w:jc w:val="center"/>
      </w:pPr>
      <w:r>
        <w:t>R J E Š E N J E</w:t>
      </w:r>
    </w:p>
    <w:p w:rsidRDefault="002A1D59" w:rsidP="002A1D59" w:rsidR="002A1D59">
      <w:pPr>
        <w:rPr>
          <w:b/>
        </w:rPr>
      </w:pPr>
    </w:p>
    <w:p w:rsidRDefault="002A1D59" w:rsidP="002A1D59" w:rsidR="002A1D59">
      <w:pPr>
        <w:rPr>
          <w:b/>
        </w:rPr>
      </w:pPr>
    </w:p>
    <w:p w:rsidRDefault="002A1D59" w:rsidP="002A1D59" w:rsidR="002A1D59">
      <w:pPr>
        <w:pStyle w:val="Tijeloteksta"/>
      </w:pPr>
      <w:r>
        <w:tab/>
        <w:t xml:space="preserve">Trgovački sud u Osijeku, po sucu Jadranki Herman, kao stečajnom sucu, povodom prijedloga </w:t>
      </w:r>
      <w:r w:rsidR="007C74F2">
        <w:rPr>
          <w:bCs/>
        </w:rPr>
        <w:t>FINANCIJSKE AGENCIJE</w:t>
      </w:r>
      <w:r w:rsidR="00F80BF8">
        <w:rPr>
          <w:bCs/>
        </w:rPr>
        <w:t xml:space="preserve">  Regionalni </w:t>
      </w:r>
      <w:r w:rsidR="00395699">
        <w:rPr>
          <w:bCs/>
        </w:rPr>
        <w:t>centar Osijek, Lorenza Jag</w:t>
      </w:r>
      <w:r w:rsidR="00F80BF8">
        <w:rPr>
          <w:bCs/>
        </w:rPr>
        <w:t>era 3, za otvaranje</w:t>
      </w:r>
      <w:r>
        <w:rPr>
          <w:bCs/>
        </w:rPr>
        <w:t xml:space="preserve"> stečajnog  postupka nad dužnikom </w:t>
      </w:r>
      <w:r w:rsidR="00F80BF8">
        <w:rPr>
          <w:bCs/>
        </w:rPr>
        <w:t>ECHO d.o.o. za istraživanje, razvoj i proizvodnju u informacijsko komunikacijskim tehnologijama Strizivojna, Braće Radića 241, MBS 030092112, OIB 19341591995, dana 25. rujna 2018.</w:t>
      </w:r>
    </w:p>
    <w:p w:rsidRDefault="002A1D59" w:rsidP="002A1D59" w:rsidR="002A1D59">
      <w:pPr>
        <w:jc w:val="both"/>
      </w:pPr>
    </w:p>
    <w:p w:rsidRDefault="008140BB" w:rsidP="002A1D59" w:rsidR="008140BB">
      <w:pPr>
        <w:jc w:val="both"/>
      </w:pPr>
    </w:p>
    <w:p w:rsidRDefault="002A1D59" w:rsidP="002A1D59" w:rsidR="002A1D59">
      <w:pPr>
        <w:jc w:val="center"/>
      </w:pPr>
      <w:r>
        <w:t>r i j e š i o   j e</w:t>
      </w:r>
    </w:p>
    <w:p w:rsidRDefault="007C7985" w:rsidP="007C7985" w:rsidR="007C7985"/>
    <w:p w:rsidRDefault="007C7985" w:rsidP="007C7985" w:rsidR="007C7985"/>
    <w:p w:rsidRDefault="007C7985" w:rsidP="00FD5187" w:rsidR="007C7985">
      <w:pPr>
        <w:ind w:left="708"/>
        <w:jc w:val="both"/>
      </w:pPr>
      <w:r>
        <w:t xml:space="preserve">Odbacuje se </w:t>
      </w:r>
      <w:r w:rsidR="00BF5AE7">
        <w:t>prijedlog</w:t>
      </w:r>
      <w:r w:rsidR="002A1D59">
        <w:t xml:space="preserve"> FINE Regionalni centar </w:t>
      </w:r>
      <w:r w:rsidR="007C74F2">
        <w:t>Osijek od 16. veljače 2017.</w:t>
      </w:r>
      <w:r w:rsidR="002A1D59">
        <w:t xml:space="preserve">, za </w:t>
      </w:r>
      <w:r w:rsidR="007C74F2">
        <w:t xml:space="preserve">otvaranje </w:t>
      </w:r>
      <w:r w:rsidR="002A1D59">
        <w:t xml:space="preserve"> </w:t>
      </w:r>
      <w:r w:rsidR="00BF5AE7">
        <w:t xml:space="preserve">stečajnog postupka nad dužnikom </w:t>
      </w:r>
      <w:r w:rsidR="007C74F2">
        <w:rPr>
          <w:bCs/>
        </w:rPr>
        <w:t>ECHO d.o.o. za istraživanje, razvoj i proizvodnju u informacijsko komunikacijskim tehnologijama Strizivojna, Braće Radića 241, MBS 030092112, OIB 19341591995.</w:t>
      </w:r>
    </w:p>
    <w:p w:rsidRDefault="007C7985" w:rsidP="007C7985" w:rsidR="007C7985"/>
    <w:p w:rsidRDefault="008140BB" w:rsidP="007C7985" w:rsidR="008140BB"/>
    <w:p w:rsidRDefault="007C7985" w:rsidP="00BF5AE7" w:rsidR="007C7985">
      <w:pPr>
        <w:jc w:val="center"/>
      </w:pPr>
      <w:r>
        <w:t>Obrazloženje</w:t>
      </w:r>
    </w:p>
    <w:p w:rsidRDefault="007C7985" w:rsidP="007C7985" w:rsidR="007C7985"/>
    <w:p w:rsidRDefault="007C7985" w:rsidP="007C7985" w:rsidR="007C7985"/>
    <w:p w:rsidRDefault="008140BB" w:rsidP="007C74F2" w:rsidR="007C7985">
      <w:pPr>
        <w:ind w:firstLine="708"/>
        <w:jc w:val="both"/>
        <w:rPr>
          <w:bCs/>
        </w:rPr>
      </w:pPr>
      <w:r>
        <w:t>Podnositelj prijedloga FINA Regionalni centar</w:t>
      </w:r>
      <w:r w:rsidR="007C74F2">
        <w:t xml:space="preserve"> Osijek, </w:t>
      </w:r>
      <w:r>
        <w:t xml:space="preserve">podnio je ovom sudu dana </w:t>
      </w:r>
      <w:r w:rsidR="007C74F2">
        <w:t xml:space="preserve">16. veljače 2017. </w:t>
      </w:r>
      <w:r w:rsidR="00EA6E55">
        <w:t xml:space="preserve"> godine prijedlog za </w:t>
      </w:r>
      <w:r w:rsidR="007C74F2">
        <w:t xml:space="preserve">otvaranje </w:t>
      </w:r>
      <w:r w:rsidR="00EA6E55">
        <w:t xml:space="preserve"> stečajnog postupka nad dužnikom </w:t>
      </w:r>
      <w:r w:rsidR="007C74F2">
        <w:rPr>
          <w:bCs/>
        </w:rPr>
        <w:t>ECHO d.o.o. za istraživanje, razvoj i proizvodnju u informacijsko komunikacijskim tehnologijama Strizivojna, Braće Radića 241, MBS 030092112, OIB 19341591995.</w:t>
      </w:r>
    </w:p>
    <w:p w:rsidRDefault="007C74F2" w:rsidP="007C74F2" w:rsidR="007C74F2">
      <w:pPr>
        <w:ind w:firstLine="708"/>
        <w:jc w:val="both"/>
      </w:pPr>
    </w:p>
    <w:p w:rsidRDefault="007C7985" w:rsidP="00EA6E55" w:rsidR="007C7985">
      <w:pPr>
        <w:ind w:firstLine="708"/>
        <w:jc w:val="both"/>
      </w:pPr>
      <w:r>
        <w:t>Uvidom u stečajni upisnik Trgovačkog suda u Osijeku utvrđeno je da se kod ovog suda</w:t>
      </w:r>
      <w:r w:rsidR="00EA6E55">
        <w:t xml:space="preserve"> pod poslovnim brojem St</w:t>
      </w:r>
      <w:r w:rsidR="00652CDE">
        <w:t>-</w:t>
      </w:r>
      <w:r w:rsidR="00DA21E8">
        <w:t>334/17</w:t>
      </w:r>
      <w:r>
        <w:t xml:space="preserve"> vodi postupak za otvaranje stečaja nad dužnikom </w:t>
      </w:r>
      <w:r w:rsidR="00DA21E8">
        <w:rPr>
          <w:bCs/>
        </w:rPr>
        <w:t>ECHO d.o.o. za istraživanje, razvoj i proizvodnju u informacijsko komunikacijskim tehnologijama Strizivojna, Braće Radića 241, MBS 030092112, OIB 19341591995</w:t>
      </w:r>
      <w:r w:rsidR="00EA6E55">
        <w:t xml:space="preserve">, </w:t>
      </w:r>
      <w:r>
        <w:t>po prijedlogu</w:t>
      </w:r>
      <w:r w:rsidR="00652CDE">
        <w:t xml:space="preserve"> FINE Regionalni centar Osijek,</w:t>
      </w:r>
      <w:r>
        <w:t xml:space="preserve"> koji prijedlog je podnesen</w:t>
      </w:r>
      <w:r w:rsidR="00DA21E8">
        <w:t xml:space="preserve"> 10. veljače 2017.</w:t>
      </w:r>
      <w:r w:rsidR="00EA6E55">
        <w:t xml:space="preserve"> godine.</w:t>
      </w:r>
      <w:r>
        <w:t xml:space="preserve"> </w:t>
      </w:r>
      <w:r w:rsidR="00DA21E8">
        <w:t xml:space="preserve"> </w:t>
      </w:r>
    </w:p>
    <w:p w:rsidRDefault="007C7985" w:rsidP="007C7985" w:rsidR="007C7985"/>
    <w:p w:rsidRDefault="007C7985" w:rsidP="00902231" w:rsidR="007C7985">
      <w:pPr>
        <w:ind w:firstLine="708"/>
        <w:jc w:val="both"/>
      </w:pPr>
      <w:r>
        <w:t>Uvidom u predmet koji se kod ovog suda vodi pod poslovnim brojem St-</w:t>
      </w:r>
      <w:r w:rsidR="00DA21E8">
        <w:t xml:space="preserve">334/17 </w:t>
      </w:r>
      <w:r>
        <w:t xml:space="preserve"> utvrđeno je da je rješenjem ovog suda poslovni broj St-</w:t>
      </w:r>
      <w:r w:rsidR="00DA21E8">
        <w:t>334/17-22 od 12. rujna 2018.</w:t>
      </w:r>
      <w:r w:rsidR="00902231">
        <w:t xml:space="preserve"> </w:t>
      </w:r>
      <w:r>
        <w:t xml:space="preserve">godine  godine otvoren  stečajni postupak nad dužnikom </w:t>
      </w:r>
      <w:r w:rsidR="00DA21E8">
        <w:rPr>
          <w:bCs/>
        </w:rPr>
        <w:t xml:space="preserve">ECHO d.o.o. za istraživanje, razvoj i proizvodnju u informacijsko komunikacijskim tehnologijama Strizivojna, Braće Radića 241. </w:t>
      </w:r>
      <w:r>
        <w:t xml:space="preserve">Istim rješenjem imenovan je stečajni upravitelj u osobi </w:t>
      </w:r>
      <w:r w:rsidR="00DA21E8">
        <w:t xml:space="preserve">Filipa Babić dipl. oec. iz Osijeka. </w:t>
      </w:r>
    </w:p>
    <w:p w:rsidRDefault="00652CDE" w:rsidP="00902231" w:rsidR="00652CDE">
      <w:pPr>
        <w:ind w:firstLine="708"/>
        <w:jc w:val="both"/>
      </w:pPr>
    </w:p>
    <w:p w:rsidRDefault="00652CDE" w:rsidP="00902231" w:rsidR="00652CDE">
      <w:pPr>
        <w:ind w:firstLine="708"/>
        <w:jc w:val="both"/>
      </w:pPr>
    </w:p>
    <w:p w:rsidRDefault="00652CDE" w:rsidP="00902231" w:rsidR="00652CDE">
      <w:pPr>
        <w:ind w:firstLine="708"/>
        <w:jc w:val="both"/>
      </w:pPr>
    </w:p>
    <w:p w:rsidRDefault="00FD5187" w:rsidP="00902231" w:rsidR="00FD5187">
      <w:pPr>
        <w:ind w:firstLine="708"/>
        <w:jc w:val="both"/>
      </w:pPr>
    </w:p>
    <w:p w:rsidRDefault="00FD5187" w:rsidP="00FD5187" w:rsidR="00FD5187">
      <w:pPr>
        <w:ind w:firstLine="708"/>
        <w:jc w:val="center"/>
      </w:pPr>
      <w:r>
        <w:t>2</w:t>
      </w:r>
    </w:p>
    <w:p w:rsidRDefault="00395699" w:rsidP="00395699" w:rsidR="00395699">
      <w:pPr>
        <w:jc w:val="right"/>
      </w:pPr>
      <w:r>
        <w:t>13 St-342/17-3</w:t>
      </w:r>
    </w:p>
    <w:p w:rsidRDefault="00FD5187" w:rsidP="00FD5187" w:rsidR="00FD5187">
      <w:pPr>
        <w:ind w:firstLine="708"/>
        <w:jc w:val="center"/>
      </w:pPr>
    </w:p>
    <w:p w:rsidRDefault="00FD5187" w:rsidP="00FD5187" w:rsidR="00FD5187">
      <w:pPr>
        <w:ind w:firstLine="708"/>
        <w:jc w:val="center"/>
      </w:pPr>
    </w:p>
    <w:p w:rsidRDefault="00FD5187" w:rsidP="00FD5187" w:rsidR="00FD5187">
      <w:pPr>
        <w:ind w:firstLine="708"/>
        <w:jc w:val="center"/>
      </w:pPr>
    </w:p>
    <w:p w:rsidRDefault="007C7985" w:rsidP="007C7985" w:rsidR="007C7985"/>
    <w:p w:rsidRDefault="007C7985" w:rsidP="00902231" w:rsidR="007C7985">
      <w:pPr>
        <w:ind w:firstLine="708"/>
        <w:jc w:val="both"/>
      </w:pPr>
      <w:r>
        <w:t>Slijedom navedenog valjalo je riješiti kao u izreci ovog rješenja, ovo stoga, što je stečajni postupak postupak generalne ovrhe koji se vodi nad ukupnom imovinom steč</w:t>
      </w:r>
      <w:r w:rsidR="00713819">
        <w:t>ajnog dužnika, a stečajnom zapl</w:t>
      </w:r>
      <w:r>
        <w:t xml:space="preserve">jenom obuhvaćena je cjelokupna dužnikova imovina, zbog čega nad jednim stečajnim dužnikom (nad imovinom) nije moguće voditi više istovremenih insolvencijskih postupaka. </w:t>
      </w:r>
    </w:p>
    <w:p w:rsidRDefault="007C7985" w:rsidP="007C7985" w:rsidR="007C7985"/>
    <w:p w:rsidRDefault="007C7985" w:rsidP="007C7985" w:rsidR="007C7985"/>
    <w:p w:rsidRDefault="007C7985" w:rsidP="00902231" w:rsidR="007C7985">
      <w:pPr>
        <w:jc w:val="center"/>
      </w:pPr>
      <w:r>
        <w:t xml:space="preserve">U Osijeku </w:t>
      </w:r>
      <w:r w:rsidR="00DA21E8">
        <w:t xml:space="preserve">25. rujan 2018.   </w:t>
      </w:r>
    </w:p>
    <w:p w:rsidRDefault="007C7985" w:rsidP="007C7985" w:rsidR="007C7985"/>
    <w:p w:rsidRDefault="007C7985" w:rsidP="007C7985" w:rsidR="007C7985"/>
    <w:p w:rsidRDefault="007C7985" w:rsidP="007C7985" w:rsidR="007C7985">
      <w:r>
        <w:t>Zapisničar</w:t>
      </w:r>
    </w:p>
    <w:p w:rsidRDefault="007C7985" w:rsidP="007C7985" w:rsidR="007C7985">
      <w:r>
        <w:t>Maja Kocijan</w:t>
      </w:r>
    </w:p>
    <w:p w:rsidRDefault="007C7985" w:rsidP="007C7985" w:rsidR="007C7985">
      <w:r>
        <w:t xml:space="preserve">                                                                                                       STEČAJNI SUDAC</w:t>
      </w:r>
    </w:p>
    <w:p w:rsidRDefault="007C7985" w:rsidP="007C7985" w:rsidR="007C7985">
      <w:r>
        <w:t xml:space="preserve">          </w:t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  <w:t>Jadrank</w:t>
      </w:r>
      <w:r>
        <w:t>a Herman</w:t>
      </w:r>
    </w:p>
    <w:p w:rsidRDefault="007C7985" w:rsidP="007C7985" w:rsidR="007C7985"/>
    <w:p w:rsidRDefault="007C7985" w:rsidP="007C7985" w:rsidR="007C7985"/>
    <w:p w:rsidRDefault="007C7985" w:rsidP="007C7985" w:rsidR="007C7985"/>
    <w:p w:rsidRDefault="007C7985" w:rsidP="007C7985" w:rsidR="007C7985">
      <w:r>
        <w:t>UPUTA O PRAVNOM LIJEKU:</w:t>
      </w:r>
    </w:p>
    <w:p w:rsidRDefault="007C7985" w:rsidP="007C7985" w:rsidR="007C7985">
      <w:r>
        <w:t>Protiv ovog rješenja može nezadovoljna stranka uložiti žalbu Visokom trgovačkom sudu Republike Hrvatske u Zagrebu u roku od 8 dana pismeno u 3 primjerka putem ovoga suda.</w:t>
      </w:r>
    </w:p>
    <w:p w:rsidRDefault="007C7985" w:rsidP="007C7985" w:rsidR="007C7985"/>
    <w:p w:rsidRDefault="007C7985" w:rsidP="007C7985" w:rsidR="007C7985"/>
    <w:p w:rsidRDefault="007C7985" w:rsidP="007C7985" w:rsidR="007C7985">
      <w:r>
        <w:t>DNA:</w:t>
      </w:r>
    </w:p>
    <w:p w:rsidRDefault="007C7985" w:rsidP="00902231" w:rsidR="007C7985">
      <w:r>
        <w:t>1.</w:t>
      </w:r>
      <w:r w:rsidR="00902231">
        <w:t xml:space="preserve"> </w:t>
      </w:r>
      <w:r>
        <w:t xml:space="preserve">Predlagatelj </w:t>
      </w:r>
      <w:r w:rsidR="00902231">
        <w:t>–</w:t>
      </w:r>
      <w:r w:rsidR="00713819">
        <w:t xml:space="preserve"> FINA RC </w:t>
      </w:r>
      <w:r w:rsidR="00DA21E8">
        <w:t>Osijek</w:t>
      </w:r>
    </w:p>
    <w:p w:rsidRDefault="007C7985" w:rsidP="007C7985" w:rsidR="007C7985">
      <w:r>
        <w:t>2.</w:t>
      </w:r>
      <w:r w:rsidR="00902231">
        <w:t xml:space="preserve"> </w:t>
      </w:r>
      <w:r>
        <w:t xml:space="preserve">Dužnik – </w:t>
      </w:r>
      <w:r w:rsidR="00FD5187">
        <w:t xml:space="preserve">po stečajnom upravitelju  </w:t>
      </w:r>
      <w:r w:rsidR="00DA21E8">
        <w:t xml:space="preserve">Filipu Babić dipl. oec. iz Osijeka </w:t>
      </w:r>
    </w:p>
    <w:p w:rsidRDefault="007C7985" w:rsidP="007C7985" w:rsidR="007C7985">
      <w:r>
        <w:t>3.</w:t>
      </w:r>
      <w:r w:rsidR="00FD5187">
        <w:t xml:space="preserve"> </w:t>
      </w:r>
      <w:r>
        <w:t>e-oglasna ploča suda</w:t>
      </w:r>
    </w:p>
    <w:p w:rsidRDefault="007C7985" w:rsidP="007C7985" w:rsidR="007C7985">
      <w:r>
        <w:t>4.</w:t>
      </w:r>
      <w:r w:rsidR="00FD5187">
        <w:t xml:space="preserve"> </w:t>
      </w:r>
      <w:r>
        <w:t>RNDN – odbacivanjem</w:t>
      </w:r>
    </w:p>
    <w:p w:rsidRDefault="007C7985" w:rsidP="007C7985" w:rsidR="007C7985">
      <w:r>
        <w:t>5.</w:t>
      </w:r>
      <w:r w:rsidR="00FD5187">
        <w:t xml:space="preserve"> </w:t>
      </w:r>
      <w:r>
        <w:t xml:space="preserve">kal. </w:t>
      </w:r>
      <w:r w:rsidR="00DA21E8">
        <w:t>16/10</w:t>
      </w:r>
    </w:p>
    <w:p w:rsidRDefault="007C7985" w:rsidP="007C7985" w:rsidR="007C7985">
      <w:r>
        <w:t xml:space="preserve">       </w:t>
      </w:r>
    </w:p>
    <w:p w:rsidRDefault="007C7985" w:rsidP="007C7985" w:rsidR="007C7985"/>
    <w:p w:rsidRDefault="00D90419" w:rsidR="00D90419"/>
    <w:sectPr w:rsidSect="002A1D59" w:rsidR="00D90419">
      <w:pgSz w:code="9" w:h="16838" w:w="11906"/>
      <w:pgMar w:gutter="0" w:footer="709" w:header="709" w:left="1418" w:bottom="851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82DA79DA"/>
    <w:lvl w:tplc="131A0DF4" w:ilvl="0">
      <w:start w:val="1"/>
      <w:numFmt w:val="upperRoman"/>
      <w:lvlText w:val="%1.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6E10DE"/>
    <w:multiLevelType w:val="hybridMultilevel"/>
    <w:tmpl w:val="D83C189C"/>
    <w:lvl w:tplc="4D9A67E2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CF3C86"/>
    <w:multiLevelType w:val="hybridMultilevel"/>
    <w:tmpl w:val="A208962C"/>
    <w:lvl w:tplc="CC60040C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C7491A"/>
    <w:multiLevelType w:val="hybridMultilevel"/>
    <w:tmpl w:val="1408B364"/>
    <w:lvl w:tplc="A9FA5360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6ED35A1"/>
    <w:multiLevelType w:val="hybridMultilevel"/>
    <w:tmpl w:val="1E1A3052"/>
    <w:lvl w:tplc="28D6E336" w:ilvl="0">
      <w:start w:val="1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6586E3E"/>
    <w:multiLevelType w:val="hybridMultilevel"/>
    <w:tmpl w:val="E64EBF50"/>
    <w:lvl w:tplc="111A6E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"/>
  </w:num>
  <w:num w:numId="8">
    <w:abstractNumId w:val="15"/>
  </w:num>
  <w:num w:numId="9">
    <w:abstractNumId w:val="7"/>
  </w:num>
  <w:num w:numId="10">
    <w:abstractNumId w:val="16"/>
  </w:num>
  <w:num w:numId="11">
    <w:abstractNumId w:val="0"/>
  </w:num>
  <w:num w:numId="12">
    <w:abstractNumId w:val="13"/>
  </w:num>
  <w:num w:numId="13">
    <w:abstractNumId w:val="14"/>
  </w:num>
  <w:num w:numId="14">
    <w:abstractNumId w:val="11"/>
  </w:num>
  <w:num w:numId="15">
    <w:abstractNumId w:val="13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  <w:num w:numId="21">
    <w:abstractNumId w:val="18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0E47"/>
    <w:rsid w:val="00081DAA"/>
    <w:rsid w:val="0009026C"/>
    <w:rsid w:val="000E75EA"/>
    <w:rsid w:val="000F62E1"/>
    <w:rsid w:val="0014039A"/>
    <w:rsid w:val="00142124"/>
    <w:rsid w:val="001444BA"/>
    <w:rsid w:val="00150C37"/>
    <w:rsid w:val="00154396"/>
    <w:rsid w:val="00170AB4"/>
    <w:rsid w:val="001769C4"/>
    <w:rsid w:val="0018383A"/>
    <w:rsid w:val="00216A9A"/>
    <w:rsid w:val="00221FA1"/>
    <w:rsid w:val="002449A3"/>
    <w:rsid w:val="00254DB2"/>
    <w:rsid w:val="00280570"/>
    <w:rsid w:val="002A1D59"/>
    <w:rsid w:val="002C3606"/>
    <w:rsid w:val="002D38F1"/>
    <w:rsid w:val="002E04D4"/>
    <w:rsid w:val="002F4F64"/>
    <w:rsid w:val="00304251"/>
    <w:rsid w:val="0032650B"/>
    <w:rsid w:val="00331169"/>
    <w:rsid w:val="00362496"/>
    <w:rsid w:val="00395699"/>
    <w:rsid w:val="003A5839"/>
    <w:rsid w:val="003B2C17"/>
    <w:rsid w:val="004136F7"/>
    <w:rsid w:val="004352E8"/>
    <w:rsid w:val="004368E6"/>
    <w:rsid w:val="00452559"/>
    <w:rsid w:val="004544C3"/>
    <w:rsid w:val="00484F7E"/>
    <w:rsid w:val="004C2068"/>
    <w:rsid w:val="004E4032"/>
    <w:rsid w:val="00522B95"/>
    <w:rsid w:val="0052786C"/>
    <w:rsid w:val="00527B81"/>
    <w:rsid w:val="00532D11"/>
    <w:rsid w:val="00534C98"/>
    <w:rsid w:val="00544D94"/>
    <w:rsid w:val="0055038E"/>
    <w:rsid w:val="00556E3B"/>
    <w:rsid w:val="00561499"/>
    <w:rsid w:val="0056597A"/>
    <w:rsid w:val="005706C6"/>
    <w:rsid w:val="00570755"/>
    <w:rsid w:val="005B23EA"/>
    <w:rsid w:val="005C61DC"/>
    <w:rsid w:val="005E4116"/>
    <w:rsid w:val="005F7007"/>
    <w:rsid w:val="006525EA"/>
    <w:rsid w:val="00652CDE"/>
    <w:rsid w:val="00657085"/>
    <w:rsid w:val="006628BD"/>
    <w:rsid w:val="006776CC"/>
    <w:rsid w:val="006B52AF"/>
    <w:rsid w:val="006D21AE"/>
    <w:rsid w:val="006D7524"/>
    <w:rsid w:val="00713819"/>
    <w:rsid w:val="00735ACB"/>
    <w:rsid w:val="00741ED3"/>
    <w:rsid w:val="00744931"/>
    <w:rsid w:val="00747209"/>
    <w:rsid w:val="00747A7D"/>
    <w:rsid w:val="00751C62"/>
    <w:rsid w:val="00790711"/>
    <w:rsid w:val="007A0C63"/>
    <w:rsid w:val="007C6C8E"/>
    <w:rsid w:val="007C74F2"/>
    <w:rsid w:val="007C7985"/>
    <w:rsid w:val="00807466"/>
    <w:rsid w:val="008140BB"/>
    <w:rsid w:val="008156E1"/>
    <w:rsid w:val="00833871"/>
    <w:rsid w:val="008431D6"/>
    <w:rsid w:val="00843399"/>
    <w:rsid w:val="00891F67"/>
    <w:rsid w:val="00902231"/>
    <w:rsid w:val="00911D9B"/>
    <w:rsid w:val="00917628"/>
    <w:rsid w:val="0093378F"/>
    <w:rsid w:val="00935FCD"/>
    <w:rsid w:val="0094630C"/>
    <w:rsid w:val="009606DD"/>
    <w:rsid w:val="0097163C"/>
    <w:rsid w:val="009716A8"/>
    <w:rsid w:val="009C4487"/>
    <w:rsid w:val="009E330B"/>
    <w:rsid w:val="009F151F"/>
    <w:rsid w:val="009F625C"/>
    <w:rsid w:val="00A33FED"/>
    <w:rsid w:val="00A65909"/>
    <w:rsid w:val="00A975D2"/>
    <w:rsid w:val="00B46D29"/>
    <w:rsid w:val="00B47986"/>
    <w:rsid w:val="00B72AE3"/>
    <w:rsid w:val="00B95861"/>
    <w:rsid w:val="00BB2EFC"/>
    <w:rsid w:val="00BC705B"/>
    <w:rsid w:val="00BD7E74"/>
    <w:rsid w:val="00BF2834"/>
    <w:rsid w:val="00BF2986"/>
    <w:rsid w:val="00BF5AE7"/>
    <w:rsid w:val="00C058C2"/>
    <w:rsid w:val="00C512F4"/>
    <w:rsid w:val="00C757CA"/>
    <w:rsid w:val="00CA3CC3"/>
    <w:rsid w:val="00CB2A56"/>
    <w:rsid w:val="00CC79ED"/>
    <w:rsid w:val="00D90419"/>
    <w:rsid w:val="00DA21E8"/>
    <w:rsid w:val="00E0292A"/>
    <w:rsid w:val="00E35FC7"/>
    <w:rsid w:val="00E51BD2"/>
    <w:rsid w:val="00E55F02"/>
    <w:rsid w:val="00E56CAB"/>
    <w:rsid w:val="00E677D4"/>
    <w:rsid w:val="00E8670D"/>
    <w:rsid w:val="00EA6E55"/>
    <w:rsid w:val="00EB596A"/>
    <w:rsid w:val="00EC02F9"/>
    <w:rsid w:val="00EC5A34"/>
    <w:rsid w:val="00EC63D5"/>
    <w:rsid w:val="00F21F79"/>
    <w:rsid w:val="00F26660"/>
    <w:rsid w:val="00F3726B"/>
    <w:rsid w:val="00F43340"/>
    <w:rsid w:val="00F72BEE"/>
    <w:rsid w:val="00F80BF8"/>
    <w:rsid w:val="00FD25C5"/>
    <w:rsid w:val="00FD5187"/>
    <w:rsid w:val="00F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true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E35F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4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1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E35F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4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61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4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0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14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6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28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4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11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13 St-334/17</izvorni_sadrzaj>
    <derivirana_varijabla naziv="DomainObject.Predmet.PrimjedbaSuca_1">postoji 13 St-334/17</derivirana_varijabla>
  </DomainObject.Predmet.PrimjedbaSuca>
  <DomainObject.Predmet.ProtustrankaFormated>
    <izvorni_sadrzaj>  ECHO d.o.o. za istraživanje, razvoj i proizvodnju u informacijsko komunikacijskim tehnologijama</izvorni_sadrzaj>
    <derivirana_varijabla naziv="DomainObject.Predmet.ProtustrankaFormated_1">  ECHO d.o.o. za istraživanje, razvoj i proizvodnju u informacijsko komunikacijskim tehnologijama</derivirana_varijabla>
  </DomainObject.Predmet.ProtustrankaFormated>
  <DomainObject.Predmet.ProtustrankaFormatedOIB>
    <izvorni_sadrzaj>  ECHO d.o.o. za istraživanje, razvoj i proizvodnju u informacijsko komunikacijskim tehnologijama, OIB 19341591995</izvorni_sadrzaj>
    <derivirana_varijabla naziv="DomainObject.Predmet.ProtustrankaFormatedOIB_1">  ECHO d.o.o. za istraživanje, razvoj i proizvodnju u informacijsko komunikacijskim tehnologijama, OIB 19341591995</derivirana_varijabla>
  </DomainObject.Predmet.ProtustrankaFormatedOIB>
  <DomainObject.Predmet.ProtustrankaFormatedWithAdress>
    <izvorni_sadrzaj> ECHO d.o.o. za istraživanje, razvoj i proizvodnju u informacijsko komunikacijskim tehnologijama, Braće Radića 241, 31410 Strizivojna</izvorni_sadrzaj>
    <derivirana_varijabla naziv="DomainObject.Predmet.ProtustrankaFormatedWithAdress_1"> ECHO d.o.o. za istraživanje, razvoj i proizvodnju u informacijsko komunikacijskim tehnologijama, Braće Radića 241, 31410 Strizivojna</derivirana_varijabla>
  </DomainObject.Predmet.ProtustrankaFormatedWithAdress>
  <DomainObject.Predmet.ProtustrankaFormatedWithAdressOIB>
    <izvorni_sadrzaj> ECHO d.o.o. za istraživanje, razvoj i proizvodnju u informacijsko komunikacijskim tehnologijama, OIB 19341591995, Braće Radića 241, 31410 Strizivojna</izvorni_sadrzaj>
    <derivirana_varijabla naziv="DomainObject.Predmet.ProtustrankaFormatedWithAdressOIB_1"> ECHO d.o.o. za istraživanje, razvoj i proizvodnju u informacijsko komunikacijskim tehnologijama, OIB 19341591995, Braće Radića 241, 31410 Strizivojna</derivirana_varijabla>
  </DomainObject.Predmet.ProtustrankaFormatedWithAdressOIB>
  <DomainObject.Predmet.ProtustrankaWithAdress>
    <izvorni_sadrzaj>ECHO d.o.o. za istraživanje, razvoj i proizvodnju u informacijsko komunikacijskim tehnologijama Braće Radića 241, 31410 Strizivojna</izvorni_sadrzaj>
    <derivirana_varijabla naziv="DomainObject.Predmet.ProtustrankaWithAdress_1">ECHO d.o.o. za istraživanje, razvoj i proizvodnju u informacijsko komunikacijskim tehnologijama Braće Radića 241, 31410 Strizivojna</derivirana_varijabla>
  </DomainObject.Predmet.ProtustrankaWithAdress>
  <DomainObject.Predmet.ProtustrankaWithAdressOIB>
    <izvorni_sadrzaj>ECHO d.o.o. za istraživanje, razvoj i proizvodnju u informacijsko komunikacijskim tehnologijama, OIB 19341591995, Braće Radića 241, 31410 Strizivojna</izvorni_sadrzaj>
    <derivirana_varijabla naziv="DomainObject.Predmet.ProtustrankaWithAdressOIB_1">ECHO d.o.o. za istraživanje, razvoj i proizvodnju u informacijsko komunikacijskim tehnologijama, OIB 19341591995, Braće Radića 241, 31410 Strizivojna</derivirana_varijabla>
  </DomainObject.Predmet.ProtustrankaWithAdressOIB>
  <DomainObject.Predmet.ProtustrankaNazivFormated>
    <izvorni_sadrzaj>ECHO d.o.o. za istraživanje, razvoj i proizvodnju u informacijsko komunikacijskim tehnologijama</izvorni_sadrzaj>
    <derivirana_varijabla naziv="DomainObject.Predmet.ProtustrankaNazivFormated_1">ECHO d.o.o. za istraživanje, razvoj i proizvodnju u informacijsko komunikacijskim tehnologijama</derivirana_varijabla>
  </DomainObject.Predmet.ProtustrankaNazivFormated>
  <DomainObject.Predmet.ProtustrankaNazivFormatedOIB>
    <izvorni_sadrzaj>ECHO d.o.o. za istraživanje, razvoj i proizvodnju u informacijsko komunikacijskim tehnologijama, OIB 19341591995</izvorni_sadrzaj>
    <derivirana_varijabla naziv="DomainObject.Predmet.ProtustrankaNazivFormatedOIB_1">ECHO d.o.o. za istraživanje, razvoj i proizvodnju u informacijsko komunikacijskim tehnologijama, OIB 19341591995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ECHO d.o.o. za istraživanje, razvoj i proizvodnju u informacijsko komunikacijskim tehnologijama</item>
    </izvorni_sadrzaj>
    <derivirana_varijabla naziv="DomainObject.Predmet.ProtuStrankaListFormated_1">
      <item>ECHO d.o.o. za istraživanje, razvoj i proizvodnju u informacijsko komunikacijskim tehnologijama</item>
    </derivirana_varijabla>
  </DomainObject.Predmet.ProtuStrankaListFormated>
  <DomainObject.Predmet.ProtuStrankaListFormatedOIB>
    <izvorni_sadrzaj>
      <item>ECHO d.o.o. za istraživanje, razvoj i proizvodnju u informacijsko komunikacijskim tehnologijama, OIB 19341591995</item>
    </izvorni_sadrzaj>
    <derivirana_varijabla naziv="DomainObject.Predmet.ProtuStrankaListFormatedOIB_1">
      <item>ECHO d.o.o. za istraživanje, razvoj i proizvodnju u informacijsko komunikacijskim tehnologijama, OIB 19341591995</item>
    </derivirana_varijabla>
  </DomainObject.Predmet.ProtuStrankaListFormatedOIB>
  <DomainObject.Predmet.ProtuStrankaListFormatedWithAdress>
    <izvorni_sadrzaj>
      <item>ECHO d.o.o. za istraživanje, razvoj i proizvodnju u informacijsko komunikacijskim tehnologijama, Braće Radića 241, 31410 Strizivojna</item>
    </izvorni_sadrzaj>
    <derivirana_varijabla naziv="DomainObject.Predmet.ProtuStrankaListFormatedWithAdress_1">
      <item>ECHO d.o.o. za istraživanje, razvoj i proizvodnju u informacijsko komunikacijskim tehnologijama, Braće Radića 241, 31410 Strizivojna</item>
    </derivirana_varijabla>
  </DomainObject.Predmet.ProtuStrankaListFormatedWithAdress>
  <DomainObject.Predmet.ProtuStrankaListFormatedWithAdressOIB>
    <izvorni_sadrzaj>
      <item>ECHO d.o.o. za istraživanje, razvoj i proizvodnju u informacijsko komunikacijskim tehnologijama, OIB 19341591995, Braće Radića 241, 31410 Strizivojna</item>
    </izvorni_sadrzaj>
    <derivirana_varijabla naziv="DomainObject.Predmet.ProtuStrankaListFormatedWithAdressOIB_1">
      <item>ECHO d.o.o. za istraživanje, razvoj i proizvodnju u informacijsko komunikacijskim tehnologijama, OIB 19341591995, Braće Radića 241, 31410 Strizivojna</item>
    </derivirana_varijabla>
  </DomainObject.Predmet.ProtuStrankaListFormatedWithAdressOIB>
  <DomainObject.Predmet.ProtuStrankaListNazivFormated>
    <izvorni_sadrzaj>
      <item>ECHO d.o.o. za istraživanje, razvoj i proizvodnju u informacijsko komunikacijskim tehnologijama</item>
    </izvorni_sadrzaj>
    <derivirana_varijabla naziv="DomainObject.Predmet.ProtuStrankaListNazivFormated_1">
      <item>ECHO d.o.o. za istraživanje, razvoj i proizvodnju u informacijsko komunikacijskim tehnologijama</item>
    </derivirana_varijabla>
  </DomainObject.Predmet.ProtuStrankaListNazivFormated>
  <DomainObject.Predmet.ProtuStrankaListNazivFormatedOIB>
    <izvorni_sadrzaj>
      <item>ECHO d.o.o. za istraživanje, razvoj i proizvodnju u informacijsko komunikacijskim tehnologijama, OIB 19341591995</item>
    </izvorni_sadrzaj>
    <derivirana_varijabla naziv="DomainObject.Predmet.ProtuStrankaListNazivFormatedOIB_1">
      <item>ECHO d.o.o. za istraživanje, razvoj i proizvodnju u informacijsko komunikacijskim tehnologijama, OIB 19341591995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ECHO d.o.o. za istraživanje, razvoj i proizvodnju u informacijsko komunikacijskim tehnologijama</izvorni_sadrzaj>
    <derivirana_varijabla naziv="DomainObject.Predmet.ProtustrankaIDrugi_1">ECHO d.o.o. za istraživanje, razvoj i proizvodnju u informacijsko komunikacijskim tehnologijama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ECHO d.o.o. za istraživanje, razvoj i proizvodnju u informacijsko komunikacijskim tehnologijama, OIB 19341591995, Braće Radića 241, 31410 Strizivojna</izvorni_sadrzaj>
    <derivirana_varijabla naziv="DomainObject.Predmet.ProtustrankaIDrugiAdressOIB_1">ECHO d.o.o. za istraživanje, razvoj i proizvodnju u informacijsko komunikacijskim tehnologijama, OIB 19341591995, Braće Radića 241, 31410 Strizivojna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ECHO d.o.o. za istraživanje, razvoj i proizvodnju u informacijsko komunikacijskim tehnologijama</item>
    </izvorni_sadrzaj>
    <derivirana_varijabla naziv="DomainObject.Predmet.SudioniciListNaziv_1">
      <item>FINA RC OSIJEK</item>
      <item>ECHO d.o.o. za istraživanje, razvoj i proizvodnju u informacijsko komunikacijskim tehnologijama</item>
    </derivirana_varijabla>
  </DomainObject.Predmet.SudioniciListNaziv>
  <DomainObject.Predmet.SudioniciListAdressOIB>
    <izvorni_sadrzaj>
      <item>FINA RC OSIJEK, OIB 85821130368</item>
      <item>ECHO d.o.o. za istraživanje, razvoj i proizvodnju u informacijsko komunikacijskim tehnologijama, OIB 19341591995, Braće Radića 241,31410 Strizivojna</item>
    </izvorni_sadrzaj>
    <derivirana_varijabla naziv="DomainObject.Predmet.SudioniciListAdressOIB_1">
      <item>FINA RC OSIJEK, OIB 85821130368</item>
      <item>ECHO d.o.o. za istraživanje, razvoj i proizvodnju u informacijsko komunikacijskim tehnologijama, OIB 19341591995, Braće Radića 241,31410 Strizivojna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19341591995</item>
    </izvorni_sadrzaj>
    <derivirana_varijabla naziv="DomainObject.Predmet.SudioniciListNazivOIB_1">
      <item>, OIB 85821130368</item>
      <item>, OIB 19341591995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2377</properties:Characters>
  <properties:Lines>88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2018-09-25T11:27:00Z</dcterms:created>
  <dc:creator>..</dc:creator>
  <cp:lastModifiedBy>Maja Kocijan</cp:lastModifiedBy>
  <cp:lastPrinted>2018-09-25T11:35:00Z</cp:lastPrinted>
  <dcterms:modified xmlns:xsi="http://www.w3.org/2001/XMLSchema-instance" xsi:type="dcterms:W3CDTF">2018-09-25T11:38:00Z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(odbacuje se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