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28785" w14:paraId="5c28785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F2336D">
        <w:t>1217</w:t>
      </w:r>
      <w:r w:rsidR="00DF6B4D">
        <w:t>/18-</w:t>
      </w:r>
      <w:r w:rsidR="00F2336D">
        <w:t>8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C9364C">
        <w:t xml:space="preserve">FINA RC Osijek Podružnica Osijek za otvaranje stečajnog postupka nad dužnikom </w:t>
      </w:r>
      <w:r w:rsidR="00F2336D">
        <w:rPr>
          <w:b/>
        </w:rPr>
        <w:t>SPORTSKA UDRUGA AMATERA LJUBITELJA BILJARA "KUGLA", Osijek, Svete Ane 85, OIB: 51032932685, registarski broj 14004504</w:t>
      </w:r>
      <w:r>
        <w:rPr>
          <w:b/>
        </w:rPr>
        <w:t xml:space="preserve">, </w:t>
      </w:r>
      <w:r>
        <w:t xml:space="preserve">dana </w:t>
      </w:r>
      <w:r w:rsidR="00F2336D">
        <w:t>12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r w:rsidR="00F2336D">
        <w:t xml:space="preserve">predsjednica udruge </w:t>
      </w:r>
      <w:proofErr w:type="spellStart"/>
      <w:r w:rsidR="00F2336D">
        <w:t>Javorka</w:t>
      </w:r>
      <w:proofErr w:type="spellEnd"/>
      <w:r w:rsidR="00F2336D">
        <w:t xml:space="preserve"> Petrović, Osijek, Crkvena ulica 70A  OIB: 72655252165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F2336D">
        <w:rPr>
          <w:b/>
        </w:rPr>
        <w:t>1217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F2336D">
        <w:t xml:space="preserve">predsjednica udruge </w:t>
      </w:r>
      <w:proofErr w:type="spellStart"/>
      <w:r w:rsidR="00F2336D">
        <w:t>Javorka</w:t>
      </w:r>
      <w:proofErr w:type="spellEnd"/>
      <w:r w:rsidR="00F2336D">
        <w:t xml:space="preserve"> Petrović, Osijek, Crkvena ulica 70A  OIB: 72655252165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F2336D">
        <w:rPr>
          <w:b/>
        </w:rPr>
        <w:t>1217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F2336D">
        <w:t xml:space="preserve">predsjednici udruge </w:t>
      </w:r>
      <w:proofErr w:type="spellStart"/>
      <w:r w:rsidR="00F2336D">
        <w:t>Javorki</w:t>
      </w:r>
      <w:proofErr w:type="spellEnd"/>
      <w:r w:rsidR="00F2336D">
        <w:t xml:space="preserve"> Petrović, Osijek, Crkvena ulica 70A  OIB: 72655252165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F2336D">
        <w:t xml:space="preserve">predsjednica udruge </w:t>
      </w:r>
      <w:proofErr w:type="spellStart"/>
      <w:r w:rsidR="00F2336D">
        <w:t>Javorka</w:t>
      </w:r>
      <w:proofErr w:type="spellEnd"/>
      <w:r w:rsidR="00F2336D">
        <w:t xml:space="preserve"> Petrović, Osijek, Crkvena ulica 70A  OIB: 72655252165</w:t>
      </w:r>
      <w:r>
        <w:t>, ne postupi po nalogu suda iz točke I, ovo rješenje će se po pravomoćnosti dostaviti FINI radi provedbe ovrhe iz točke II izreke rješenja.</w:t>
      </w:r>
    </w:p>
    <w:p w:rsidRDefault="00F2336D" w:rsidP="00F2336D" w:rsidR="00F2336D">
      <w:pPr>
        <w:jc w:val="right"/>
      </w:pPr>
      <w:r>
        <w:lastRenderedPageBreak/>
        <w:t>Broj: 6 St-1217/18-8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F2336D">
        <w:rPr>
          <w:bCs/>
        </w:rPr>
        <w:t>18.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F2336D">
        <w:rPr>
          <w:b/>
        </w:rPr>
        <w:t>SPORTSKA UDRUGA AMATERA LJUBITELJA BILJARA "KUGLA", Osijek, Svete Ane 85, OIB: 51032932685, registarski broj 14004504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F2336D">
        <w:rPr>
          <w:b/>
        </w:rPr>
        <w:t>18.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F2336D">
        <w:t>1217</w:t>
      </w:r>
      <w:r w:rsidR="00DF6B4D">
        <w:t>/18-</w:t>
      </w:r>
      <w:r w:rsidR="00F2336D">
        <w:t>6</w:t>
      </w:r>
      <w:r w:rsidR="00DF6B4D">
        <w:t xml:space="preserve"> od </w:t>
      </w:r>
      <w:r w:rsidR="00F2336D">
        <w:t>12.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F2336D">
        <w:t>Boja Stanković</w:t>
      </w:r>
      <w:r w:rsidR="00DF6B4D">
        <w:t xml:space="preserve"> iz Osijeka dana 11. listopada 2018. g.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F2336D">
        <w:rPr>
          <w:b/>
        </w:rPr>
        <w:t>18.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DF6B4D">
        <w:t>217.178,45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F2336D" w:rsidP="00F2336D" w:rsidR="00F2336D">
      <w:pPr>
        <w:jc w:val="right"/>
      </w:pPr>
      <w:r>
        <w:t>Broj: 6 St-1217/18-8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F2336D">
        <w:t>12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F2336D" w:rsidP="002E5413" w:rsidR="00F2336D">
      <w:pPr>
        <w:numPr>
          <w:ilvl w:val="0"/>
          <w:numId w:val="13"/>
        </w:numPr>
      </w:pPr>
      <w:r>
        <w:t xml:space="preserve">predsjednica udruge </w:t>
      </w:r>
      <w:proofErr w:type="spellStart"/>
      <w:r>
        <w:t>Javorka</w:t>
      </w:r>
      <w:proofErr w:type="spellEnd"/>
      <w:r>
        <w:t xml:space="preserve"> Petrović, Osijek, Crkvena ulica 70A  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R-16.1.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1362A6" w:rsidR="00E75FA5" w:rsidRPr="00EF33B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D2D" w:rsidP="00C06AA6" w:rsidR="00DD7D2D">
      <w:r>
        <w:separator/>
      </w:r>
    </w:p>
  </w:endnote>
  <w:endnote w:id="0" w:type="continuationSeparator">
    <w:p w:rsidRDefault="00DD7D2D" w:rsidP="00C06AA6" w:rsidR="00DD7D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D2D" w:rsidP="00C06AA6" w:rsidR="00DD7D2D">
      <w:r>
        <w:separator/>
      </w:r>
    </w:p>
  </w:footnote>
  <w:footnote w:id="0" w:type="continuationSeparator">
    <w:p w:rsidRDefault="00DD7D2D" w:rsidP="00C06AA6" w:rsidR="00DD7D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62A6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362A6"/>
    <w:rsid w:val="001437B2"/>
    <w:rsid w:val="0014737E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DD7D2D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62A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362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62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62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62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362A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362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62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62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62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St-1217/2018</izvorni_sadrzaj>
    <derivirana_varijabla naziv="DomainObject.Predmet.OznakaBroj_1">St-1217/2018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SPORTSKA UDRUGA AMATERA LJUBITELJA BILJARA KUGLA</izvorni_sadrzaj>
    <derivirana_varijabla naziv="DomainObject.Predmet.ProtustrankaFormated_1">  SPORTSKA UDRUGA AMATERA LJUBITELJA BILJARA KUGLA</derivirana_varijabla>
  </DomainObject.Predmet.ProtustrankaFormated>
  <DomainObject.Predmet.ProtustrankaFormatedOIB>
    <izvorni_sadrzaj>  SPORTSKA UDRUGA AMATERA LJUBITELJA BILJARA KUGLA, OIB 51032932685</izvorni_sadrzaj>
    <derivirana_varijabla naziv="DomainObject.Predmet.ProtustrankaFormatedOIB_1">  SPORTSKA UDRUGA AMATERA LJUBITELJA BILJARA KUGLA, OIB 51032932685</derivirana_varijabla>
  </DomainObject.Predmet.ProtustrankaFormatedOIB>
  <DomainObject.Predmet.ProtustrankaFormatedWithAdress>
    <izvorni_sadrzaj> SPORTSKA UDRUGA AMATERA LJUBITELJA BILJARA KUGLA, SVETE ANE 85, 31000 Osijek</izvorni_sadrzaj>
    <derivirana_varijabla naziv="DomainObject.Predmet.ProtustrankaFormatedWithAdress_1"> SPORTSKA UDRUGA AMATERA LJUBITELJA BILJARA KUGLA, SVETE ANE 85, 31000 Osijek</derivirana_varijabla>
  </DomainObject.Predmet.ProtustrankaFormatedWithAdress>
  <DomainObject.Predmet.ProtustrankaFormatedWithAdressOIB>
    <izvorni_sadrzaj> SPORTSKA UDRUGA AMATERA LJUBITELJA BILJARA KUGLA, OIB 51032932685, SVETE ANE 85, 31000 Osijek</izvorni_sadrzaj>
    <derivirana_varijabla naziv="DomainObject.Predmet.ProtustrankaFormatedWithAdressOIB_1"> SPORTSKA UDRUGA AMATERA LJUBITELJA BILJARA KUGLA, OIB 51032932685, SVETE ANE 85, 31000 Osijek</derivirana_varijabla>
  </DomainObject.Predmet.ProtustrankaFormatedWithAdressOIB>
  <DomainObject.Predmet.ProtustrankaWithAdress>
    <izvorni_sadrzaj>SPORTSKA UDRUGA AMATERA LJUBITELJA BILJARA KUGLA SVETE ANE 85, 31000 Osijek</izvorni_sadrzaj>
    <derivirana_varijabla naziv="DomainObject.Predmet.ProtustrankaWithAdress_1">SPORTSKA UDRUGA AMATERA LJUBITELJA BILJARA KUGLA SVETE ANE 85, 31000 Osijek</derivirana_varijabla>
  </DomainObject.Predmet.ProtustrankaWithAdress>
  <DomainObject.Predmet.ProtustrankaWithAdressOIB>
    <izvorni_sadrzaj>SPORTSKA UDRUGA AMATERA LJUBITELJA BILJARA KUGLA, OIB 51032932685, SVETE ANE 85, 31000 Osijek</izvorni_sadrzaj>
    <derivirana_varijabla naziv="DomainObject.Predmet.ProtustrankaWithAdressOIB_1">SPORTSKA UDRUGA AMATERA LJUBITELJA BILJARA KUGLA, OIB 51032932685, SVETE ANE 85, 31000 Osijek</derivirana_varijabla>
  </DomainObject.Predmet.ProtustrankaWithAdressOIB>
  <DomainObject.Predmet.ProtustrankaNazivFormated>
    <izvorni_sadrzaj>SPORTSKA UDRUGA AMATERA LJUBITELJA BILJARA KUGLA</izvorni_sadrzaj>
    <derivirana_varijabla naziv="DomainObject.Predmet.ProtustrankaNazivFormated_1">SPORTSKA UDRUGA AMATERA LJUBITELJA BILJARA KUGLA</derivirana_varijabla>
  </DomainObject.Predmet.ProtustrankaNazivFormated>
  <DomainObject.Predmet.ProtustrankaNazivFormatedOIB>
    <izvorni_sadrzaj>SPORTSKA UDRUGA AMATERA LJUBITELJA BILJARA KUGLA, OIB 51032932685</izvorni_sadrzaj>
    <derivirana_varijabla naziv="DomainObject.Predmet.ProtustrankaNazivFormatedOIB_1">SPORTSKA UDRUGA AMATERA LJUBITELJA BILJARA KUGLA, OIB 51032932685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SPORTSKA UDRUGA AMATERA LJUBITELJA BILJARA KUGLA</item>
    </izvorni_sadrzaj>
    <derivirana_varijabla naziv="DomainObject.Predmet.ProtuStrankaListFormated_1">
      <item>SPORTSKA UDRUGA AMATERA LJUBITELJA BILJARA KUGLA</item>
    </derivirana_varijabla>
  </DomainObject.Predmet.ProtuStrankaListFormated>
  <DomainObject.Predmet.ProtuStrankaListFormatedOIB>
    <izvorni_sadrzaj>
      <item>SPORTSKA UDRUGA AMATERA LJUBITELJA BILJARA KUGLA, OIB 51032932685</item>
    </izvorni_sadrzaj>
    <derivirana_varijabla naziv="DomainObject.Predmet.ProtuStrankaListFormatedOIB_1">
      <item>SPORTSKA UDRUGA AMATERA LJUBITELJA BILJARA KUGLA, OIB 51032932685</item>
    </derivirana_varijabla>
  </DomainObject.Predmet.ProtuStrankaListFormatedOIB>
  <DomainObject.Predmet.ProtuStrankaListFormatedWithAdress>
    <izvorni_sadrzaj>
      <item>SPORTSKA UDRUGA AMATERA LJUBITELJA BILJARA KUGLA, SVETE ANE 85, 31000 Osijek</item>
    </izvorni_sadrzaj>
    <derivirana_varijabla naziv="DomainObject.Predmet.ProtuStrankaListFormatedWithAdress_1">
      <item>SPORTSKA UDRUGA AMATERA LJUBITELJA BILJARA KUGLA, SVETE ANE 85, 31000 Osijek</item>
    </derivirana_varijabla>
  </DomainObject.Predmet.ProtuStrankaListFormatedWithAdress>
  <DomainObject.Predmet.ProtuStrankaListFormatedWithAdressOIB>
    <izvorni_sadrzaj>
      <item>SPORTSKA UDRUGA AMATERA LJUBITELJA BILJARA KUGLA, OIB 51032932685, SVETE ANE 85, 31000 Osijek</item>
    </izvorni_sadrzaj>
    <derivirana_varijabla naziv="DomainObject.Predmet.ProtuStrankaListFormatedWithAdressOIB_1">
      <item>SPORTSKA UDRUGA AMATERA LJUBITELJA BILJARA KUGLA, OIB 51032932685, SVETE ANE 85, 31000 Osijek</item>
    </derivirana_varijabla>
  </DomainObject.Predmet.ProtuStrankaListFormatedWithAdressOIB>
  <DomainObject.Predmet.ProtuStrankaListNazivFormated>
    <izvorni_sadrzaj>
      <item>SPORTSKA UDRUGA AMATERA LJUBITELJA BILJARA KUGLA</item>
    </izvorni_sadrzaj>
    <derivirana_varijabla naziv="DomainObject.Predmet.ProtuStrankaListNazivFormated_1">
      <item>SPORTSKA UDRUGA AMATERA LJUBITELJA BILJARA KUGLA</item>
    </derivirana_varijabla>
  </DomainObject.Predmet.ProtuStrankaListNazivFormated>
  <DomainObject.Predmet.ProtuStrankaListNazivFormatedOIB>
    <izvorni_sadrzaj>
      <item>SPORTSKA UDRUGA AMATERA LJUBITELJA BILJARA KUGLA, OIB 51032932685</item>
    </izvorni_sadrzaj>
    <derivirana_varijabla naziv="DomainObject.Predmet.ProtuStrankaListNazivFormatedOIB_1">
      <item>SPORTSKA UDRUGA AMATERA LJUBITELJA BILJARA KUGLA, OIB 51032932685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SPORTSKA UDRUGA AMATERA LJUBITELJA BILJARA KUGLA</izvorni_sadrzaj>
    <derivirana_varijabla naziv="DomainObject.Predmet.ProtustrankaIDrugi_1">SPORTSKA UDRUGA AMATERA LJUBITELJA BILJARA KUGLA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SPORTSKA UDRUGA AMATERA LJUBITELJA BILJARA KUGLA, OIB 51032932685, SVETE ANE 85, 31000 Osijek</izvorni_sadrzaj>
    <derivirana_varijabla naziv="DomainObject.Predmet.ProtustrankaIDrugiAdressOIB_1">SPORTSKA UDRUGA AMATERA LJUBITELJA BILJARA KUGLA, OIB 51032932685, SVETE ANE 85,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SPORTSKA UDRUGA AMATERA LJUBITELJA BILJARA KUGLA</item>
    </izvorni_sadrzaj>
    <derivirana_varijabla naziv="DomainObject.Predmet.SudioniciListNaziv_1">
      <item>FINA RC OSIJEK</item>
      <item>SPORTSKA UDRUGA AMATERA LJUBITELJA BILJARA KUGLA</item>
    </derivirana_varijabla>
  </DomainObject.Predmet.SudioniciListNaziv>
  <DomainObject.Predmet.SudioniciListAdressOIB>
    <izvorni_sadrzaj>
      <item>FINA RC OSIJEK, OIB 85821130368</item>
      <item>SPORTSKA UDRUGA AMATERA LJUBITELJA BILJARA KUGLA, OIB 51032932685, SVETE ANE 85,31000 Osijek</item>
    </izvorni_sadrzaj>
    <derivirana_varijabla naziv="DomainObject.Predmet.SudioniciListAdressOIB_1">
      <item>FINA RC OSIJEK, OIB 85821130368</item>
      <item>SPORTSKA UDRUGA AMATERA LJUBITELJA BILJARA KUGLA, OIB 51032932685, SVETE ANE 85,31000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51032932685</item>
    </izvorni_sadrzaj>
    <derivirana_varijabla naziv="DomainObject.Predmet.SudioniciListNazivOIB_1">
      <item>, OIB 85821130368</item>
      <item>, OIB 51032932685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St-1217/2018-6</izvorni_sadrzaj>
    <derivirana_varijabla naziv="DomainObject.PredzadnjaOdlukaIzPredmeta.Oznaka_1">St-1217/2018-6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24647-A039-43DA-A5AA-9C0C4E8239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872</properties:Words>
  <properties:Characters>4670</properties:Characters>
  <properties:Lines>159</properties:Lines>
  <properties:Paragraphs>36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2018-11-12T07:50:00Z</cp:lastPrinted>
  <dcterms:modified xmlns:xsi="http://www.w3.org/2001/XMLSchema-instance" xsi:type="dcterms:W3CDTF">2018-11-12T07:50:00Z</dcterms:modified>
  <cp:revision>15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