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17d7" w14:paraId="f0617d7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63D85">
        <w:rPr>
          <w:lang w:eastAsia="en-US"/>
        </w:rPr>
        <w:t>7020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BE4BF9" w:rsidRPr="00BE4BF9">
        <w:t xml:space="preserve">KORPORATIVNA FILANTROPIJA društvo s ograničenom odgovornošću za usluge, Zagreb, </w:t>
      </w:r>
      <w:proofErr w:type="spellStart"/>
      <w:r w:rsidR="00BE4BF9" w:rsidRPr="00BE4BF9">
        <w:t>Mikulići</w:t>
      </w:r>
      <w:proofErr w:type="spellEnd"/>
      <w:r w:rsidR="00BE4BF9" w:rsidRPr="00BE4BF9">
        <w:t xml:space="preserve"> 134/1, </w:t>
      </w:r>
      <w:proofErr w:type="spellStart"/>
      <w:r w:rsidR="00BE4BF9" w:rsidRPr="00BE4BF9">
        <w:t>MBS</w:t>
      </w:r>
      <w:proofErr w:type="spellEnd"/>
      <w:r w:rsidR="00BE4BF9" w:rsidRPr="00BE4BF9">
        <w:t>: 080921981, OIB: 47471871565</w:t>
      </w:r>
      <w:r w:rsidR="00C6000B" w:rsidRPr="00462B12">
        <w:t xml:space="preserve">, </w:t>
      </w:r>
      <w:r w:rsidR="00963D85">
        <w:t>4</w:t>
      </w:r>
      <w:r w:rsidR="00283691" w:rsidRPr="00462B12">
        <w:t>.</w:t>
      </w:r>
      <w:r w:rsidR="00224DA6" w:rsidRPr="00462B12">
        <w:t xml:space="preserve"> </w:t>
      </w:r>
      <w:r w:rsidR="00CC1711">
        <w:t>veljače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BE4BF9" w:rsidRPr="00BE4BF9">
        <w:t xml:space="preserve">KORPORATIVNA FILANTROPIJA društvo s ograničenom odgovornošću za usluge, Zagreb, </w:t>
      </w:r>
      <w:proofErr w:type="spellStart"/>
      <w:r w:rsidR="00BE4BF9" w:rsidRPr="00BE4BF9">
        <w:t>Mikulići</w:t>
      </w:r>
      <w:proofErr w:type="spellEnd"/>
      <w:r w:rsidR="00BE4BF9" w:rsidRPr="00BE4BF9">
        <w:t xml:space="preserve"> 134/1, </w:t>
      </w:r>
      <w:proofErr w:type="spellStart"/>
      <w:r w:rsidR="00BE4BF9" w:rsidRPr="00BE4BF9">
        <w:t>MBS</w:t>
      </w:r>
      <w:proofErr w:type="spellEnd"/>
      <w:r w:rsidR="00BE4BF9" w:rsidRPr="00BE4BF9">
        <w:t>: 080921981, OIB: 47471871565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CC1711">
        <w:t>1</w:t>
      </w:r>
      <w:r w:rsidR="00BE4BF9">
        <w:t>9</w:t>
      </w:r>
      <w:r>
        <w:t xml:space="preserve">. </w:t>
      </w:r>
      <w:r w:rsidR="00BE4BF9">
        <w:t>prosinca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>a</w:t>
      </w:r>
      <w:r w:rsidR="00BE4BF9">
        <w:t xml:space="preserve"> predlagatelj je</w:t>
      </w:r>
      <w:r w:rsidR="00507A29">
        <w:t xml:space="preserve"> u spis predmeta </w:t>
      </w:r>
      <w:r>
        <w:t>dostavio</w:t>
      </w:r>
      <w:r w:rsidR="00507A29">
        <w:t xml:space="preserve"> </w:t>
      </w:r>
      <w:r w:rsidR="00CC1711">
        <w:t>p</w:t>
      </w:r>
      <w:r w:rsidR="00C95F44">
        <w:t>otvrd</w:t>
      </w:r>
      <w:r w:rsidR="00CC1711">
        <w:t>u</w:t>
      </w:r>
      <w:r w:rsidR="00C95F44">
        <w:t xml:space="preserve"> </w:t>
      </w:r>
      <w:r w:rsidR="00BE4BF9">
        <w:t>podnesak od 6. veljače 201</w:t>
      </w:r>
      <w:r w:rsidR="00CC1711">
        <w:t>7</w:t>
      </w:r>
      <w:r w:rsidR="00507A29">
        <w:t xml:space="preserve">. </w:t>
      </w:r>
      <w:r w:rsidR="00C95F44">
        <w:t xml:space="preserve">iz koje proizlazi da dužnik na </w:t>
      </w:r>
      <w:r w:rsidR="00BE4BF9">
        <w:t xml:space="preserve">taj </w:t>
      </w:r>
      <w:r w:rsidR="00C95F44">
        <w:t xml:space="preserve">dan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BE4BF9">
        <w:t>4</w:t>
      </w:r>
      <w:r w:rsidR="00AD18BE" w:rsidRPr="001A23D7">
        <w:t xml:space="preserve">. </w:t>
      </w:r>
      <w:r w:rsidR="00BE4BF9">
        <w:t>travnja</w:t>
      </w:r>
      <w:r w:rsidR="00AD18BE" w:rsidRPr="001A23D7">
        <w:t xml:space="preserve">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C580D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80D" w:rsidP="007A1486" w:rsidR="008C580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C580D" w:rsidP="007A1486" w:rsidR="008C580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C580D" w:rsidP="007A1486" w:rsidR="008C580D" w:rsidRPr="007A1486">
      <w:pPr>
        <w:ind w:left="720"/>
      </w:pPr>
    </w:p>
    <w:p w:rsidRDefault="00C6000B" w:rsidP="008C580D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A4761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44F9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C580D"/>
    <w:rsid w:val="008D5540"/>
    <w:rsid w:val="008F1547"/>
    <w:rsid w:val="00916F06"/>
    <w:rsid w:val="0091757B"/>
    <w:rsid w:val="00922587"/>
    <w:rsid w:val="009348B2"/>
    <w:rsid w:val="0094146A"/>
    <w:rsid w:val="0096290F"/>
    <w:rsid w:val="00963D85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4BF9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7020</izvorni_sadrzaj>
    <derivirana_varijabla naziv="DomainObject.Predmet.Broj_1">7020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St-7020/2016</izvorni_sadrzaj>
    <derivirana_varijabla naziv="DomainObject.Predmet.OznakaBroj_1">St-7020/2016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KORPORATIVNA FILANTROPIJA d.o.o.</izvorni_sadrzaj>
    <derivirana_varijabla naziv="DomainObject.Predmet.ProtustrankaFormated_1">  KORPORATIVNA FILANTROPIJA d.o.o.</derivirana_varijabla>
  </DomainObject.Predmet.ProtustrankaFormated>
  <DomainObject.Predmet.ProtustrankaFormatedOIB>
    <izvorni_sadrzaj>  KORPORATIVNA FILANTROPIJA d.o.o., OIB 47471871565</izvorni_sadrzaj>
    <derivirana_varijabla naziv="DomainObject.Predmet.ProtustrankaFormatedOIB_1">  KORPORATIVNA FILANTROPIJA d.o.o., OIB 47471871565</derivirana_varijabla>
  </DomainObject.Predmet.ProtustrankaFormatedOIB>
  <DomainObject.Predmet.ProtustrankaFormatedWithAdress>
    <izvorni_sadrzaj> KORPORATIVNA FILANTROPIJA d.o.o., Mikulići 134/1, 10000 Zagreb</izvorni_sadrzaj>
    <derivirana_varijabla naziv="DomainObject.Predmet.ProtustrankaFormatedWithAdress_1"> KORPORATIVNA FILANTROPIJA d.o.o., Mikulići 134/1, 10000 Zagreb</derivirana_varijabla>
  </DomainObject.Predmet.ProtustrankaFormatedWithAdress>
  <DomainObject.Predmet.ProtustrankaFormatedWithAdressOIB>
    <izvorni_sadrzaj> KORPORATIVNA FILANTROPIJA d.o.o., OIB 47471871565, Mikulići 134/1, 10000 Zagreb</izvorni_sadrzaj>
    <derivirana_varijabla naziv="DomainObject.Predmet.ProtustrankaFormatedWithAdressOIB_1"> KORPORATIVNA FILANTROPIJA d.o.o., OIB 47471871565, Mikulići 134/1, 10000 Zagreb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KORPORATIVNA FILANTROPIJA d.o.o.</item>
    </izvorni_sadrzaj>
    <derivirana_varijabla naziv="DomainObject.Predmet.ProtuStrankaListFormated_1">
      <item>KORPORATIVNA FILANTROPIJA d.o.o.</item>
    </derivirana_varijabla>
  </DomainObject.Predmet.ProtuStrankaListFormated>
  <DomainObject.Predmet.ProtuStrankaListFormatedOIB>
    <izvorni_sadrzaj>
      <item>KORPORATIVNA FILANTROPIJA d.o.o., OIB 47471871565</item>
    </izvorni_sadrzaj>
    <derivirana_varijabla naziv="DomainObject.Predmet.ProtuStrankaListFormatedOIB_1">
      <item>KORPORATIVNA FILANTROPIJA d.o.o., OIB 47471871565</item>
    </derivirana_varijabla>
  </DomainObject.Predmet.ProtuStrankaListFormatedOIB>
  <DomainObject.Predmet.ProtuStrankaListFormatedWithAdress>
    <izvorni_sadrzaj>
      <item>KORPORATIVNA FILANTROPIJA d.o.o., Mikulići 134/1, 10000 Zagreb</item>
    </izvorni_sadrzaj>
    <derivirana_varijabla naziv="DomainObject.Predmet.ProtuStrankaListFormatedWithAdress_1">
      <item>KORPORATIVNA FILANTROPIJA d.o.o., Mikulići 134/1, 10000 Zagreb</item>
    </derivirana_varijabla>
  </DomainObject.Predmet.ProtuStrankaListFormatedWithAdress>
  <DomainObject.Predmet.ProtuStrankaListFormatedWithAdressOIB>
    <izvorni_sadrzaj>
      <item>KORPORATIVNA FILANTROPIJA d.o.o., OIB 47471871565, Mikulići 134/1, 10000 Zagreb</item>
    </izvorni_sadrzaj>
    <derivirana_varijabla naziv="DomainObject.Predmet.ProtuStrankaListFormatedWithAdressOIB_1">
      <item>KORPORATIVNA FILANTROPIJA d.o.o., OIB 47471871565, Mikulići 134/1, 10000 Zagreb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>
      <item>Petra Horvatović</item>
    </izvorni_sadrzaj>
    <derivirana_varijabla naziv="DomainObject.Predmet.OstaliListFormated_1">
      <item>Petra Horvatović</item>
    </derivirana_varijabla>
  </DomainObject.Predmet.OstaliListFormated>
  <DomainObject.Predmet.OstaliListFormatedOIB>
    <izvorni_sadrzaj>
      <item>Petra Horvatović, OIB 28103387499</item>
    </izvorni_sadrzaj>
    <derivirana_varijabla naziv="DomainObject.Predmet.OstaliListFormatedOIB_1">
      <item>Petra Horvatović, OIB 28103387499</item>
    </derivirana_varijabla>
  </DomainObject.Predmet.OstaliListFormatedOIB>
  <DomainObject.Predmet.OstaliListFormatedWithAdress>
    <izvorni_sadrzaj>
      <item>Petra Horvatović, Mikulići 134/1, 10000 Zagreb</item>
    </izvorni_sadrzaj>
    <derivirana_varijabla naziv="DomainObject.Predmet.OstaliListFormatedWithAdress_1">
      <item>Petra Horvatović, Mikulići 134/1, 10000 Zagreb</item>
    </derivirana_varijabla>
  </DomainObject.Predmet.OstaliListFormatedWithAdress>
  <DomainObject.Predmet.OstaliListFormatedWithAdressOIB>
    <izvorni_sadrzaj>
      <item>Petra Horvatović, OIB 28103387499, Mikulići 134/1, 10000 Zagreb</item>
    </izvorni_sadrzaj>
    <derivirana_varijabla naziv="DomainObject.Predmet.OstaliListFormatedWithAdressOIB_1">
      <item>Petra Horvatović, OIB 28103387499, Mikulići 134/1, 10000 Zagreb</item>
    </derivirana_varijabla>
  </DomainObject.Predmet.OstaliListFormatedWithAdressOIB>
  <DomainObject.Predmet.OstaliListNazivFormated>
    <izvorni_sadrzaj>
      <item>Petra Horvatović</item>
    </izvorni_sadrzaj>
    <derivirana_varijabla naziv="DomainObject.Predmet.OstaliListNazivFormated_1">
      <item>Petra Horvatović</item>
    </derivirana_varijabla>
  </DomainObject.Predmet.OstaliListNazivFormated>
  <DomainObject.Predmet.OstaliListNazivFormatedOIB>
    <izvorni_sadrzaj>
      <item>Petra Horvatović, OIB 28103387499</item>
    </izvorni_sadrzaj>
    <derivirana_varijabla naziv="DomainObject.Predmet.OstaliListNazivFormatedOIB_1">
      <item>Petra Horvatović, OIB 28103387499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KORPORATIVNA FILANTROPIJA d.o.o.</item>
      <item>Petra Horvatović</item>
    </izvorni_sadrzaj>
    <derivirana_varijabla naziv="DomainObject.Predmet.SudioniciListNaziv_1">
      <item>FINA Regionalni centar Zagreb</item>
      <item>KORPORATIVNA FILANTROPIJA d.o.o.</item>
      <item>Petra Horvatović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izvorni_sadrzaj>
    <derivirana_varijabla naziv="DomainObject.Predmet.SudioniciListAdressOIB_1"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47471871565</item>
      <item>, OIB 28103387499</item>
    </izvorni_sadrzaj>
    <derivirana_varijabla naziv="DomainObject.Predmet.SudioniciListNazivOIB_1">
      <item>, OIB 85821130368</item>
      <item>, OIB 47471871565</item>
      <item>, OIB 28103387499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42790-314A-48C8-8D37-6FE914D7C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262</properties:Words>
  <properties:Characters>1347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2017-04-04T09:06:00Z</dcterms:created>
  <dc:creator>Jelena</dc:creator>
  <cp:lastModifiedBy>Ivana Stampf</cp:lastModifiedBy>
  <cp:lastPrinted>2010-12-20T11:38:00Z</cp:lastPrinted>
  <dcterms:modified xmlns:xsi="http://www.w3.org/2001/XMLSchema-instance" xsi:type="dcterms:W3CDTF">2017-04-04T09:10:00Z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