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5d22" w14:paraId="27b5d2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E4CA8">
        <w:t>470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E4CA8">
        <w:t>FUSIO j.d.o.o., Vodice, Ante Grgurev Kukure 29, Vodice, OIB: 56324503489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E4CA8">
        <w:t>FUSIO j.d.o.o., Vodice, Ante Grgurev Kukure 29, Vodice, OIB: 56324503489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1E4CA8">
        <w:t>20</w:t>
      </w:r>
      <w:r w:rsidR="00A70A5D" w:rsidRPr="00F60CD9">
        <w:t xml:space="preserve"> sati </w:t>
      </w:r>
      <w:r w:rsidR="00C933DC" w:rsidRPr="00F60CD9">
        <w:t xml:space="preserve">kod </w:t>
      </w:r>
      <w:r w:rsidR="00C933DC">
        <w:t>Trgovačkog</w:t>
      </w:r>
      <w:r w:rsidR="00C933DC" w:rsidRPr="00F60CD9">
        <w:t xml:space="preserve"> suda</w:t>
      </w:r>
      <w:r w:rsidR="00C933DC">
        <w:t xml:space="preserve"> u Zadru, Stalna služba u Šibeniku</w:t>
      </w:r>
      <w:r w:rsidR="00C933DC" w:rsidRPr="00F60CD9">
        <w:t xml:space="preserve">, </w:t>
      </w:r>
      <w:r w:rsidR="00C933DC">
        <w:t>Stjepana Radića 81/II</w:t>
      </w:r>
      <w:r w:rsidR="00C933DC" w:rsidRPr="00F60CD9">
        <w:t>,</w:t>
      </w:r>
      <w:r w:rsidR="00C933DC">
        <w:t xml:space="preserve"> Šibenik,</w:t>
      </w:r>
      <w:r w:rsidR="00C933DC" w:rsidRPr="00F60CD9">
        <w:t xml:space="preserve"> sudnica br, </w:t>
      </w:r>
      <w:r w:rsidR="00C933DC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1E4CA8">
        <w:t>22</w:t>
      </w:r>
      <w:r w:rsidR="00631438" w:rsidRPr="00F60CD9">
        <w:t xml:space="preserve"> </w:t>
      </w:r>
      <w:r w:rsidR="00A70A5D" w:rsidRPr="00F60CD9">
        <w:t xml:space="preserve">sati </w:t>
      </w:r>
      <w:r w:rsidR="00C933DC" w:rsidRPr="00F60CD9">
        <w:t xml:space="preserve">kod </w:t>
      </w:r>
      <w:r w:rsidR="00C933DC">
        <w:t>Trgovačkog</w:t>
      </w:r>
      <w:r w:rsidR="00C933DC" w:rsidRPr="00F60CD9">
        <w:t xml:space="preserve"> suda</w:t>
      </w:r>
      <w:r w:rsidR="00C933DC">
        <w:t xml:space="preserve"> u Zadru, Stalna služba u Šibeniku</w:t>
      </w:r>
      <w:r w:rsidR="00C933DC" w:rsidRPr="00F60CD9">
        <w:t xml:space="preserve">, </w:t>
      </w:r>
      <w:r w:rsidR="00C933DC">
        <w:t>Stjepana Radića 81/II</w:t>
      </w:r>
      <w:r w:rsidR="00C933DC" w:rsidRPr="00F60CD9">
        <w:t>,</w:t>
      </w:r>
      <w:r w:rsidR="00C933DC">
        <w:t xml:space="preserve"> Šibenik,</w:t>
      </w:r>
      <w:r w:rsidR="00C933DC" w:rsidRPr="00F60CD9">
        <w:t xml:space="preserve"> sudnica br, </w:t>
      </w:r>
      <w:r w:rsidR="00C933DC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E4CA8">
        <w:t>FUSIO j.d.o.o.,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1E4CA8">
        <w:t>196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E4CA8">
        <w:t>14.619,22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E4CA8">
        <w:t>FUSIO j.d.o.o., Vodice</w:t>
      </w:r>
      <w:r w:rsidR="001E4CA8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1E4CA8" w:rsidP="001E4CA8" w:rsidR="004D37AD" w:rsidRPr="001E4CA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SANEL HAJDARPAŠIĆ PETROV iz Vodica, Ante Grgureva Kukure 29 </w:t>
      </w:r>
      <w:r w:rsidR="004D37AD">
        <w:t xml:space="preserve">- uz upozorenje na adresu </w:t>
      </w:r>
      <w:r w:rsidR="000400E9">
        <w:t xml:space="preserve">i na </w:t>
      </w:r>
      <w:r w:rsidR="004D37AD">
        <w:t>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33D1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E4CA8">
      <w:t>470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3D10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33DC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3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D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33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D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 j.d.o.o. za ugostiteljske usluge</izvorni_sadrzaj>
    <derivirana_varijabla naziv="DomainObject.Predmet.ProtustrankaFormated_1">  FUSIO j.d.o.o. za ugostiteljske usluge</derivirana_varijabla>
  </DomainObject.Predmet.ProtustrankaFormated>
  <DomainObject.Predmet.ProtustrankaFormatedOIB>
    <izvorni_sadrzaj>  FUSIO j.d.o.o. za ugostiteljske usluge, OIB 56324503489</izvorni_sadrzaj>
    <derivirana_varijabla naziv="DomainObject.Predmet.ProtustrankaFormatedOIB_1">  FUSIO j.d.o.o. za ugostiteljske usluge, OIB 56324503489</derivirana_varijabla>
  </DomainObject.Predmet.ProtustrankaFormatedOIB>
  <DomainObject.Predmet.ProtustrankaFormatedWithAdress>
    <izvorni_sadrzaj> FUSIO j.d.o.o. za ugostiteljske usluge, Ante Grgurev Kukure 29, 22211 Vodice</izvorni_sadrzaj>
    <derivirana_varijabla naziv="DomainObject.Predmet.ProtustrankaFormatedWithAdress_1"> FUSIO j.d.o.o. za ugostiteljske usluge, Ante Grgurev Kukure 29, 22211 Vodice</derivirana_varijabla>
  </DomainObject.Predmet.ProtustrankaFormatedWithAdress>
  <DomainObject.Predmet.ProtustrankaFormatedWithAdressOIB>
    <izvorni_sadrzaj> FUSIO j.d.o.o. za ugostiteljske usluge, OIB 56324503489, Ante Grgurev Kukure 29, 22211 Vodice</izvorni_sadrzaj>
    <derivirana_varijabla naziv="DomainObject.Predmet.ProtustrankaFormatedWithAdressOIB_1"> FUSIO j.d.o.o. za ugostiteljske usluge, OIB 56324503489, Ante Grgurev Kukure 29, 22211 Vodice</derivirana_varijabla>
  </DomainObject.Predmet.ProtustrankaFormatedWithAdressOIB>
  <DomainObject.Predmet.ProtustrankaWithAdress>
    <izvorni_sadrzaj>FUSIO j.d.o.o. za ugostiteljske usluge Ante Grgurev Kukure 29, 22211 Vodice</izvorni_sadrzaj>
    <derivirana_varijabla naziv="DomainObject.Predmet.ProtustrankaWithAdress_1">FUSIO j.d.o.o. za ugostiteljske usluge Ante Grgurev Kukure 29, 22211 Vodice</derivirana_varijabla>
  </DomainObject.Predmet.ProtustrankaWithAdress>
  <DomainObject.Predmet.ProtustrankaWithAdressOIB>
    <izvorni_sadrzaj>FUSIO j.d.o.o. za ugostiteljske usluge, OIB 56324503489, Ante Grgurev Kukure 29, 22211 Vodice</izvorni_sadrzaj>
    <derivirana_varijabla naziv="DomainObject.Predmet.ProtustrankaWithAdressOIB_1">FUSIO j.d.o.o. za ugostiteljske usluge, OIB 56324503489, Ante Grgurev Kukure 29, 22211 Vodice</derivirana_varijabla>
  </DomainObject.Predmet.ProtustrankaWithAdressOIB>
  <DomainObject.Predmet.ProtustrankaNazivFormated>
    <izvorni_sadrzaj>FUSIO j.d.o.o. za ugostiteljske usluge</izvorni_sadrzaj>
    <derivirana_varijabla naziv="DomainObject.Predmet.ProtustrankaNazivFormated_1">FUSIO j.d.o.o. za ugostiteljske usluge</derivirana_varijabla>
  </DomainObject.Predmet.ProtustrankaNazivFormated>
  <DomainObject.Predmet.ProtustrankaNazivFormatedOIB>
    <izvorni_sadrzaj>FUSIO j.d.o.o. za ugostiteljske usluge, OIB 56324503489</izvorni_sadrzaj>
    <derivirana_varijabla naziv="DomainObject.Predmet.ProtustrankaNazivFormatedOIB_1">FUSIO j.d.o.o. za ugostiteljske usluge, OIB 56324503489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FUSIO j.d.o.o. za ugostiteljske usluge</item>
    </izvorni_sadrzaj>
    <derivirana_varijabla naziv="DomainObject.Predmet.ProtuStrankaListFormated_1">
      <item>FUSIO j.d.o.o. za ugostiteljske usluge</item>
    </derivirana_varijabla>
  </DomainObject.Predmet.ProtuStrankaListFormated>
  <DomainObject.Predmet.ProtuStrankaListFormatedOIB>
    <izvorni_sadrzaj>
      <item>FUSIO j.d.o.o. za ugostiteljske usluge, OIB 56324503489</item>
    </izvorni_sadrzaj>
    <derivirana_varijabla naziv="DomainObject.Predmet.ProtuStrankaListFormatedOIB_1">
      <item>FUSIO j.d.o.o. za ugostiteljske usluge, OIB 56324503489</item>
    </derivirana_varijabla>
  </DomainObject.Predmet.ProtuStrankaListFormatedOIB>
  <DomainObject.Predmet.ProtuStrankaListFormatedWithAdress>
    <izvorni_sadrzaj>
      <item>FUSIO j.d.o.o. za ugostiteljske usluge, Ante Grgurev Kukure 29, 22211 Vodice</item>
    </izvorni_sadrzaj>
    <derivirana_varijabla naziv="DomainObject.Predmet.ProtuStrankaListFormatedWithAdress_1">
      <item>FUSIO j.d.o.o. za ugostiteljske usluge, Ante Grgurev Kukure 29, 22211 Vodice</item>
    </derivirana_varijabla>
  </DomainObject.Predmet.ProtuStrankaListFormatedWithAdress>
  <DomainObject.Predmet.ProtuStrankaListFormatedWithAdressOIB>
    <izvorni_sadrzaj>
      <item>FUSIO j.d.o.o. za ugostiteljske usluge, OIB 56324503489, Ante Grgurev Kukure 29, 22211 Vodice</item>
    </izvorni_sadrzaj>
    <derivirana_varijabla naziv="DomainObject.Predmet.ProtuStrankaListFormatedWithAdressOIB_1">
      <item>FUSIO j.d.o.o. za ugostiteljske usluge, OIB 56324503489, Ante Grgurev Kukure 29, 22211 Vodice</item>
    </derivirana_varijabla>
  </DomainObject.Predmet.ProtuStrankaListFormatedWithAdressOIB>
  <DomainObject.Predmet.ProtuStrankaListNazivFormated>
    <izvorni_sadrzaj>
      <item>FUSIO j.d.o.o. za ugostiteljske usluge</item>
    </izvorni_sadrzaj>
    <derivirana_varijabla naziv="DomainObject.Predmet.ProtuStrankaListNazivFormated_1">
      <item>FUSIO j.d.o.o. za ugostiteljske usluge</item>
    </derivirana_varijabla>
  </DomainObject.Predmet.ProtuStrankaListNazivFormated>
  <DomainObject.Predmet.ProtuStrankaListNazivFormatedOIB>
    <izvorni_sadrzaj>
      <item>FUSIO j.d.o.o. za ugostiteljske usluge, OIB 56324503489</item>
    </izvorni_sadrzaj>
    <derivirana_varijabla naziv="DomainObject.Predmet.ProtuStrankaListNazivFormatedOIB_1">
      <item>FUSIO j.d.o.o. za ugostiteljske usluge, OIB 56324503489</item>
    </derivirana_varijabla>
  </DomainObject.Predmet.ProtuStrankaListNazivFormatedOIB>
  <DomainObject.Predmet.OstaliListFormated>
    <izvorni_sadrzaj>
      <item>Sanel Hajdarpašić Petrov</item>
    </izvorni_sadrzaj>
    <derivirana_varijabla naziv="DomainObject.Predmet.OstaliListFormated_1">
      <item>Sanel Hajdarpašić Petrov</item>
    </derivirana_varijabla>
  </DomainObject.Predmet.OstaliListFormated>
  <DomainObject.Predmet.OstaliListFormatedOIB>
    <izvorni_sadrzaj>
      <item>Sanel Hajdarpašić Petrov, OIB 56335490542</item>
    </izvorni_sadrzaj>
    <derivirana_varijabla naziv="DomainObject.Predmet.OstaliListFormatedOIB_1">
      <item>Sanel Hajdarpašić Petrov, OIB 56335490542</item>
    </derivirana_varijabla>
  </DomainObject.Predmet.OstaliListFormatedOIB>
  <DomainObject.Predmet.OstaliListFormatedWithAdress>
    <izvorni_sadrzaj>
      <item>Sanel Hajdarpašić Petrov, Grgurev Ante Kukure 31a, 22211 Vodice</item>
    </izvorni_sadrzaj>
    <derivirana_varijabla naziv="DomainObject.Predmet.OstaliListFormatedWithAdress_1">
      <item>Sanel Hajdarpašić Petrov, Grgurev Ante Kukure 31a, 22211 Vodice</item>
    </derivirana_varijabla>
  </DomainObject.Predmet.OstaliListFormatedWithAdress>
  <DomainObject.Predmet.OstaliListFormatedWithAdressOIB>
    <izvorni_sadrzaj>
      <item>Sanel Hajdarpašić Petrov, OIB 56335490542, Grgurev Ante Kukure 31a, 22211 Vodice</item>
    </izvorni_sadrzaj>
    <derivirana_varijabla naziv="DomainObject.Predmet.OstaliListFormatedWithAdressOIB_1">
      <item>Sanel Hajdarpašić Petrov, OIB 56335490542, Grgurev Ante Kukure 31a, 22211 Vodice</item>
    </derivirana_varijabla>
  </DomainObject.Predmet.OstaliListFormatedWithAdressOIB>
  <DomainObject.Predmet.OstaliListNazivFormated>
    <izvorni_sadrzaj>
      <item>Sanel Hajdarpašić Petrov</item>
    </izvorni_sadrzaj>
    <derivirana_varijabla naziv="DomainObject.Predmet.OstaliListNazivFormated_1">
      <item>Sanel Hajdarpašić Petrov</item>
    </derivirana_varijabla>
  </DomainObject.Predmet.OstaliListNazivFormated>
  <DomainObject.Predmet.OstaliListNazivFormatedOIB>
    <izvorni_sadrzaj>
      <item>Sanel Hajdarpašić Petrov, OIB 56335490542</item>
    </izvorni_sadrzaj>
    <derivirana_varijabla naziv="DomainObject.Predmet.OstaliListNazivFormatedOIB_1">
      <item>Sanel Hajdarpašić Petrov, OIB 56335490542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FUSIO j.d.o.o. za ugostiteljske usluge</izvorni_sadrzaj>
    <derivirana_varijabla naziv="DomainObject.Predmet.ProtustrankaIDrugi_1">FUSIO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FUSIO j.d.o.o. za ugostiteljske usluge, OIB 56324503489, Ante Grgurev Kukure 29, 22211 Vodice</izvorni_sadrzaj>
    <derivirana_varijabla naziv="DomainObject.Predmet.ProtustrankaIDrugiAdressOIB_1">FUSIO j.d.o.o. za ugostiteljske usluge, OIB 56324503489, Ante Grgurev Kukure 29,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FUSIO j.d.o.o. za ugostiteljske usluge</item>
      <item>Sanel Hajdarpašić Petrov</item>
    </izvorni_sadrzaj>
    <derivirana_varijabla naziv="DomainObject.Predmet.SudioniciListNaziv_1">
      <item>FINA - Podružnica Šibenik</item>
      <item>FUSIO j.d.o.o. za ugostiteljske usluge</item>
      <item>Sanel Hajdarpašić Petrov</item>
    </derivirana_varijabla>
  </DomainObject.Predmet.SudioniciListNaziv>
  <DomainObject.Predmet.SudioniciListAdressOIB>
    <izvorni_sadrzaj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izvorni_sadrzaj>
    <derivirana_varijabla naziv="DomainObject.Predmet.SudioniciListAdressOIB_1"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56324503489</item>
      <item>, OIB 56335490542</item>
    </izvorni_sadrzaj>
    <derivirana_varijabla naziv="DomainObject.Predmet.SudioniciListNazivOIB_1">
      <item>, OIB 85821130368</item>
      <item>, OIB 56324503489</item>
      <item>, OIB 56335490542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A4CEE-5D48-46F5-BA0B-B204AB8F9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1979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2016-03-30T12:47:00Z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