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96db" w14:paraId="69b96db" w:rsidRDefault="009D7B0F" w:rsidP="009D7B0F" w:rsidR="009D7B0F" w:rsidRPr="001B2CA4">
      <w:pPr>
        <w15:collapsed w:val="false"/>
      </w:pPr>
      <w:bookmarkStart w:name="_GoBack" w:id="0"/>
      <w:bookmarkEnd w:id="0"/>
      <w:r w:rsidRPr="001B2CA4">
        <w:rPr>
          <w:sz w:val="22"/>
        </w:rPr>
        <w:t xml:space="preserve">                 </w:t>
      </w:r>
      <w:r w:rsidRPr="001B2CA4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B0F" w:rsidP="009D7B0F" w:rsidR="009D7B0F" w:rsidRPr="001B2CA4">
      <w:pPr>
        <w:jc w:val="both"/>
      </w:pPr>
      <w:r w:rsidRPr="001B2CA4">
        <w:t xml:space="preserve">  REPUBLIKA HRVATSKA</w:t>
      </w:r>
    </w:p>
    <w:p w:rsidRDefault="009D7B0F" w:rsidP="009D7B0F" w:rsidR="009D7B0F" w:rsidRPr="001B2CA4">
      <w:pPr>
        <w:jc w:val="both"/>
      </w:pPr>
      <w:r w:rsidRPr="001B2CA4">
        <w:t xml:space="preserve">TRGOVAČKI SUD  U </w:t>
      </w:r>
      <w:proofErr w:type="spellStart"/>
      <w:r w:rsidRPr="001B2CA4">
        <w:t>PAZINU</w:t>
      </w:r>
      <w:proofErr w:type="spellEnd"/>
    </w:p>
    <w:p w:rsidRDefault="009D7B0F" w:rsidP="009D7B0F" w:rsidR="009D7B0F" w:rsidRPr="001B2CA4">
      <w:pPr>
        <w:jc w:val="both"/>
      </w:pPr>
      <w:r w:rsidRPr="001B2CA4">
        <w:t xml:space="preserve">           Pazin, </w:t>
      </w:r>
      <w:proofErr w:type="spellStart"/>
      <w:r w:rsidRPr="001B2CA4">
        <w:t>Dršćevka</w:t>
      </w:r>
      <w:proofErr w:type="spellEnd"/>
      <w:r w:rsidRPr="001B2CA4">
        <w:t xml:space="preserve"> 1                                              </w:t>
      </w:r>
    </w:p>
    <w:p w:rsidRDefault="009D7B0F" w:rsidP="009D7B0F" w:rsidR="009D7B0F" w:rsidRPr="001B2CA4"/>
    <w:p w:rsidRDefault="009D7B0F" w:rsidP="009D7B0F" w:rsidR="009D7B0F" w:rsidRPr="001B2CA4">
      <w:pPr>
        <w:jc w:val="center"/>
      </w:pPr>
      <w:r w:rsidRPr="001B2CA4">
        <w:t>R E P U B L I K A  H R V A T S K A</w:t>
      </w:r>
    </w:p>
    <w:p w:rsidRDefault="009D7B0F" w:rsidP="009D7B0F" w:rsidR="009D7B0F" w:rsidRPr="001B2CA4">
      <w:pPr>
        <w:ind w:right="512"/>
        <w:rPr>
          <w:sz w:val="20"/>
        </w:rPr>
      </w:pPr>
    </w:p>
    <w:p w:rsidRDefault="009D7B0F" w:rsidP="009D7B0F" w:rsidR="009D7B0F" w:rsidRPr="001B2CA4">
      <w:pPr>
        <w:ind w:right="512"/>
        <w:jc w:val="center"/>
      </w:pPr>
      <w:r w:rsidRPr="001B2CA4">
        <w:t>R J E Š E N J E</w:t>
      </w:r>
    </w:p>
    <w:p w:rsidRDefault="009D7B0F" w:rsidP="009D7B0F" w:rsidR="009D7B0F" w:rsidRPr="001B2CA4"/>
    <w:p w:rsidRDefault="009D7B0F" w:rsidP="009D7B0F" w:rsidR="009D7B0F" w:rsidRPr="001B2CA4">
      <w:pPr>
        <w:ind w:firstLine="708"/>
        <w:jc w:val="both"/>
      </w:pPr>
      <w:r w:rsidRPr="001B2CA4">
        <w:t xml:space="preserve">Trgovački sud u Pazinu, po stečajnom sucu ovoga suda Damiru Rabaru, u predmetu provođenja stečajnog postupka nad dužnikom </w:t>
      </w:r>
      <w:proofErr w:type="spellStart"/>
      <w:r w:rsidRPr="001B2CA4">
        <w:t>EMONIA</w:t>
      </w:r>
      <w:proofErr w:type="spellEnd"/>
      <w:r w:rsidRPr="001B2CA4">
        <w:t xml:space="preserve"> NOVA d.o.o. </w:t>
      </w:r>
      <w:r>
        <w:t>"</w:t>
      </w:r>
      <w:r w:rsidRPr="001B2CA4">
        <w:t>u stečaju</w:t>
      </w:r>
      <w:r>
        <w:t>"</w:t>
      </w:r>
      <w:r w:rsidRPr="001B2CA4">
        <w:t xml:space="preserve">, Pula, </w:t>
      </w:r>
      <w:proofErr w:type="spellStart"/>
      <w:r w:rsidRPr="001B2CA4">
        <w:t>Tartinijeva</w:t>
      </w:r>
      <w:proofErr w:type="spellEnd"/>
      <w:r w:rsidRPr="001B2CA4">
        <w:t xml:space="preserve"> </w:t>
      </w:r>
      <w:proofErr w:type="spellStart"/>
      <w:r w:rsidRPr="001B2CA4">
        <w:t>15</w:t>
      </w:r>
      <w:proofErr w:type="spellEnd"/>
      <w:r w:rsidRPr="001B2CA4">
        <w:t xml:space="preserve">, </w:t>
      </w:r>
      <w:proofErr w:type="spellStart"/>
      <w:r w:rsidRPr="001B2CA4">
        <w:t>OIB</w:t>
      </w:r>
      <w:proofErr w:type="spellEnd"/>
      <w:r w:rsidRPr="001B2CA4">
        <w:t xml:space="preserve">: </w:t>
      </w:r>
      <w:proofErr w:type="spellStart"/>
      <w:r w:rsidRPr="001B2CA4">
        <w:t>67488200435</w:t>
      </w:r>
      <w:proofErr w:type="spellEnd"/>
      <w:r w:rsidRPr="001B2CA4">
        <w:t xml:space="preserve">, </w:t>
      </w:r>
      <w:r>
        <w:t>2</w:t>
      </w:r>
      <w:r w:rsidRPr="001B2CA4">
        <w:t xml:space="preserve">. </w:t>
      </w:r>
      <w:r>
        <w:t xml:space="preserve">kolovoza </w:t>
      </w:r>
      <w:proofErr w:type="spellStart"/>
      <w:r w:rsidRPr="001B2CA4">
        <w:t>201</w:t>
      </w:r>
      <w:r>
        <w:t>8</w:t>
      </w:r>
      <w:proofErr w:type="spellEnd"/>
      <w:r w:rsidRPr="001B2CA4">
        <w:t>.</w:t>
      </w:r>
    </w:p>
    <w:p w:rsidRDefault="009D7B0F" w:rsidP="009D7B0F" w:rsidR="009D7B0F" w:rsidRPr="001B2CA4">
      <w:pPr>
        <w:ind w:firstLine="708"/>
        <w:jc w:val="both"/>
      </w:pPr>
    </w:p>
    <w:p w:rsidRDefault="009D7B0F" w:rsidP="009D7B0F" w:rsidR="009D7B0F" w:rsidRPr="001B2CA4">
      <w:pPr>
        <w:jc w:val="both"/>
      </w:pPr>
    </w:p>
    <w:p w:rsidRDefault="009D7B0F" w:rsidP="009D7B0F" w:rsidR="009D7B0F" w:rsidRPr="001B2CA4">
      <w:pPr>
        <w:jc w:val="center"/>
      </w:pPr>
      <w:r w:rsidRPr="001B2CA4">
        <w:t>r i j e š i o   j e</w:t>
      </w:r>
    </w:p>
    <w:p w:rsidRDefault="009D7B0F" w:rsidP="009D7B0F" w:rsidR="009D7B0F" w:rsidRPr="001B2CA4"/>
    <w:p w:rsidRDefault="009D7B0F" w:rsidP="009D7B0F" w:rsidR="009D7B0F" w:rsidRPr="001B2CA4">
      <w:pPr>
        <w:ind w:firstLine="708"/>
        <w:jc w:val="both"/>
      </w:pPr>
      <w:r w:rsidRPr="001B2CA4">
        <w:t xml:space="preserve">I. Odobrava se obračun stvarnih troškova stečajnom upravitelju Zdravku </w:t>
      </w:r>
      <w:proofErr w:type="spellStart"/>
      <w:r w:rsidRPr="001B2CA4">
        <w:t>Čupkoviću</w:t>
      </w:r>
      <w:proofErr w:type="spellEnd"/>
      <w:r w:rsidRPr="001B2CA4">
        <w:t xml:space="preserve"> </w:t>
      </w:r>
      <w:r>
        <w:t xml:space="preserve">iz Rijeke, </w:t>
      </w:r>
      <w:proofErr w:type="spellStart"/>
      <w:r>
        <w:t>Gnambova</w:t>
      </w:r>
      <w:proofErr w:type="spellEnd"/>
      <w:r>
        <w:t xml:space="preserve"> 2/III,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74095088079</w:t>
      </w:r>
      <w:proofErr w:type="spellEnd"/>
      <w:r>
        <w:t xml:space="preserve">, </w:t>
      </w:r>
      <w:r w:rsidRPr="001B2CA4">
        <w:t xml:space="preserve">u iznosu od </w:t>
      </w:r>
      <w:proofErr w:type="spellStart"/>
      <w:r>
        <w:t>2.406</w:t>
      </w:r>
      <w:proofErr w:type="spellEnd"/>
      <w:r>
        <w:t>,</w:t>
      </w:r>
      <w:proofErr w:type="spellStart"/>
      <w:r>
        <w:t>00</w:t>
      </w:r>
      <w:proofErr w:type="spellEnd"/>
      <w:r w:rsidRPr="001B2CA4">
        <w:t xml:space="preserve"> kuna.</w:t>
      </w:r>
    </w:p>
    <w:p w:rsidRDefault="009D7B0F" w:rsidP="009D7B0F" w:rsidR="009D7B0F" w:rsidRPr="001B2CA4"/>
    <w:p w:rsidRDefault="009D7B0F" w:rsidP="009D7B0F" w:rsidR="009D7B0F" w:rsidRPr="001B2CA4">
      <w:pPr>
        <w:jc w:val="center"/>
      </w:pPr>
      <w:r w:rsidRPr="001B2CA4">
        <w:t>Obrazloženje</w:t>
      </w:r>
    </w:p>
    <w:p w:rsidRDefault="009D7B0F" w:rsidP="009D7B0F" w:rsidR="009D7B0F" w:rsidRPr="001B2CA4"/>
    <w:p w:rsidRDefault="009D7B0F" w:rsidP="009D7B0F" w:rsidR="009D7B0F" w:rsidRPr="001B2CA4">
      <w:pPr>
        <w:ind w:firstLine="708"/>
        <w:jc w:val="both"/>
      </w:pPr>
      <w:r w:rsidRPr="001B2CA4">
        <w:t xml:space="preserve">Stečajni upravitelj dostavio je obračun stvarnih troškova i to za naknadu troškova prijevoza za razdoblje od 1. </w:t>
      </w:r>
      <w:r>
        <w:t xml:space="preserve">svibnja </w:t>
      </w:r>
      <w:proofErr w:type="spellStart"/>
      <w:r w:rsidRPr="001B2CA4">
        <w:t>201</w:t>
      </w:r>
      <w:r>
        <w:t>8</w:t>
      </w:r>
      <w:proofErr w:type="spellEnd"/>
      <w:r w:rsidRPr="001B2CA4">
        <w:t xml:space="preserve">. do </w:t>
      </w:r>
      <w:proofErr w:type="spellStart"/>
      <w:r w:rsidRPr="001B2CA4">
        <w:t>3</w:t>
      </w:r>
      <w:r>
        <w:t>1</w:t>
      </w:r>
      <w:proofErr w:type="spellEnd"/>
      <w:r w:rsidRPr="001B2CA4">
        <w:t xml:space="preserve">. </w:t>
      </w:r>
      <w:r>
        <w:t xml:space="preserve">srpnja </w:t>
      </w:r>
      <w:proofErr w:type="spellStart"/>
      <w:r w:rsidRPr="001B2CA4">
        <w:t>201</w:t>
      </w:r>
      <w:r>
        <w:t>8</w:t>
      </w:r>
      <w:proofErr w:type="spellEnd"/>
      <w:r w:rsidR="00940618">
        <w:t>. godine, od čega</w:t>
      </w:r>
      <w:r w:rsidRPr="001B2CA4">
        <w:t xml:space="preserve"> za putne troškove iznos od ukupno </w:t>
      </w:r>
      <w:proofErr w:type="spellStart"/>
      <w:r w:rsidR="00E54D51" w:rsidRPr="00E54D51">
        <w:t>2</w:t>
      </w:r>
      <w:r w:rsidR="00E54D51">
        <w:t>.</w:t>
      </w:r>
      <w:r w:rsidR="00E54D51" w:rsidRPr="00E54D51">
        <w:t>141</w:t>
      </w:r>
      <w:proofErr w:type="spellEnd"/>
      <w:r w:rsidR="00E54D51">
        <w:t>,</w:t>
      </w:r>
      <w:proofErr w:type="spellStart"/>
      <w:r w:rsidRPr="001B2CA4">
        <w:t>00</w:t>
      </w:r>
      <w:proofErr w:type="spellEnd"/>
      <w:r w:rsidRPr="001B2CA4">
        <w:t xml:space="preserve"> kn, </w:t>
      </w:r>
      <w:r w:rsidR="00940618">
        <w:t xml:space="preserve">a za </w:t>
      </w:r>
      <w:r>
        <w:t>dnevnice iznos</w:t>
      </w:r>
      <w:r w:rsidR="00940618">
        <w:t xml:space="preserve"> od</w:t>
      </w:r>
      <w:r>
        <w:t xml:space="preserve"> </w:t>
      </w:r>
      <w:proofErr w:type="spellStart"/>
      <w:r w:rsidR="00E54D51">
        <w:t>85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</w:t>
      </w:r>
      <w:r w:rsidRPr="001B2CA4">
        <w:t xml:space="preserve">te telefona u iznosu od </w:t>
      </w:r>
      <w:proofErr w:type="spellStart"/>
      <w:r w:rsidR="00E54D51">
        <w:t>180</w:t>
      </w:r>
      <w:proofErr w:type="spellEnd"/>
      <w:r w:rsidRPr="001B2CA4">
        <w:t>,</w:t>
      </w:r>
      <w:proofErr w:type="spellStart"/>
      <w:r w:rsidRPr="001B2CA4">
        <w:t>00</w:t>
      </w:r>
      <w:proofErr w:type="spellEnd"/>
      <w:r w:rsidRPr="001B2CA4">
        <w:t xml:space="preserve"> kn, </w:t>
      </w:r>
      <w:r>
        <w:t xml:space="preserve">te </w:t>
      </w:r>
      <w:r w:rsidRPr="001B2CA4">
        <w:t xml:space="preserve">odnosno ukupno </w:t>
      </w:r>
      <w:proofErr w:type="spellStart"/>
      <w:r w:rsidR="00E54D51">
        <w:t>2.406</w:t>
      </w:r>
      <w:proofErr w:type="spellEnd"/>
      <w:r w:rsidR="00E54D51">
        <w:t>,</w:t>
      </w:r>
      <w:proofErr w:type="spellStart"/>
      <w:r w:rsidR="00E54D51">
        <w:t>00</w:t>
      </w:r>
      <w:proofErr w:type="spellEnd"/>
      <w:r w:rsidRPr="00634C8E">
        <w:t xml:space="preserve"> </w:t>
      </w:r>
      <w:r w:rsidRPr="001B2CA4">
        <w:t>kn. Izvješću je priložen obračun naknade za korištenje osobnog vozila u službene svrhe s putnim nalozima i dnevnikom putovanja u kojem je navedena relacija i svrha korištenja vozila, te računi za telefon.</w:t>
      </w:r>
    </w:p>
    <w:p w:rsidRDefault="009D7B0F" w:rsidP="009D7B0F" w:rsidR="009D7B0F" w:rsidRPr="001B2CA4">
      <w:pPr>
        <w:jc w:val="both"/>
      </w:pPr>
    </w:p>
    <w:p w:rsidRDefault="009D7B0F" w:rsidP="009D7B0F" w:rsidR="009D7B0F" w:rsidRPr="001B2CA4">
      <w:pPr>
        <w:jc w:val="both"/>
      </w:pPr>
      <w:r w:rsidRPr="001B2CA4">
        <w:tab/>
        <w:t xml:space="preserve">Slijedom navedenog, a temeljem odredbe čl. </w:t>
      </w:r>
      <w:proofErr w:type="spellStart"/>
      <w:r w:rsidRPr="001B2CA4">
        <w:t>29</w:t>
      </w:r>
      <w:proofErr w:type="spellEnd"/>
      <w:r w:rsidRPr="001B2CA4">
        <w:t>. st. 3. Stečajnog zakona, odlučeno je kao u izreci.</w:t>
      </w:r>
    </w:p>
    <w:p w:rsidRDefault="009D7B0F" w:rsidP="009D7B0F" w:rsidR="009D7B0F" w:rsidRPr="001B2CA4"/>
    <w:p w:rsidRDefault="009D7B0F" w:rsidP="009D7B0F" w:rsidR="009D7B0F" w:rsidRPr="001B2CA4">
      <w:pPr>
        <w:jc w:val="center"/>
      </w:pPr>
      <w:r w:rsidRPr="001B2CA4">
        <w:t xml:space="preserve">U Pazinu, </w:t>
      </w:r>
      <w:r w:rsidR="00940618">
        <w:t>2</w:t>
      </w:r>
      <w:r w:rsidRPr="001B2CA4">
        <w:t xml:space="preserve">. </w:t>
      </w:r>
      <w:r w:rsidR="00940618">
        <w:t xml:space="preserve">kolovoza </w:t>
      </w:r>
      <w:proofErr w:type="spellStart"/>
      <w:r>
        <w:t>2018</w:t>
      </w:r>
      <w:proofErr w:type="spellEnd"/>
      <w:r>
        <w:t xml:space="preserve">. </w:t>
      </w:r>
    </w:p>
    <w:p w:rsidRDefault="009D7B0F" w:rsidP="009D7B0F" w:rsidR="009D7B0F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</w:p>
    <w:p w:rsidRDefault="009D7B0F" w:rsidP="009D7B0F" w:rsidR="009D7B0F" w:rsidRPr="001B2C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 S</w:t>
      </w:r>
      <w:r w:rsidRPr="001B2CA4">
        <w:t>udac</w:t>
      </w:r>
    </w:p>
    <w:p w:rsidRDefault="009D7B0F" w:rsidP="009D7B0F" w:rsidR="009D7B0F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  <w:t xml:space="preserve">  </w:t>
      </w:r>
      <w:r w:rsidRPr="001B2CA4">
        <w:tab/>
        <w:t>Damir Rabar</w:t>
      </w:r>
      <w:r w:rsidR="0068486F">
        <w:t>, v.r.</w:t>
      </w:r>
    </w:p>
    <w:p w:rsidRDefault="009D7B0F" w:rsidP="009D7B0F" w:rsidR="009D7B0F" w:rsidRPr="001B2CA4">
      <w:r w:rsidRPr="001B2CA4">
        <w:tab/>
      </w:r>
    </w:p>
    <w:p w:rsidRDefault="009D7B0F" w:rsidP="009D7B0F" w:rsidR="009D7B0F" w:rsidRPr="001B2CA4"/>
    <w:p w:rsidRDefault="009D7B0F" w:rsidP="009D7B0F" w:rsidR="009D7B0F" w:rsidRPr="001B2CA4"/>
    <w:p w:rsidRDefault="009D7B0F" w:rsidP="009D7B0F" w:rsidR="009D7B0F" w:rsidRPr="001B2CA4">
      <w:r w:rsidRPr="001B2CA4">
        <w:t>UPUTA O PRAVNOM LIJEKU</w:t>
      </w:r>
    </w:p>
    <w:p w:rsidRDefault="009D7B0F" w:rsidP="009D7B0F" w:rsidR="009D7B0F" w:rsidRPr="001B2CA4">
      <w:pPr>
        <w:ind w:firstLine="708"/>
        <w:jc w:val="both"/>
      </w:pPr>
      <w:r w:rsidRPr="001B2CA4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9D7B0F" w:rsidP="009D7B0F" w:rsidR="009D7B0F" w:rsidRPr="001B2CA4"/>
    <w:p w:rsidRDefault="009D7B0F" w:rsidP="009D7B0F" w:rsidR="009D7B0F" w:rsidRPr="001B2CA4">
      <w:r w:rsidRPr="001B2CA4">
        <w:t>DNA:</w:t>
      </w:r>
    </w:p>
    <w:p w:rsidRDefault="009D7B0F" w:rsidP="009D7B0F" w:rsidR="009D7B0F" w:rsidRPr="001B2CA4">
      <w:r w:rsidRPr="001B2CA4">
        <w:t>- Stečajnom upravitelju</w:t>
      </w:r>
    </w:p>
    <w:p w:rsidRDefault="009D7B0F" w:rsidP="009D7B0F" w:rsidR="009D7B0F" w:rsidRPr="001B2CA4">
      <w:r w:rsidRPr="001B2CA4">
        <w:t>- e-oglasna ploča</w:t>
      </w:r>
      <w:r>
        <w:t xml:space="preserve"> 8 dana</w:t>
      </w:r>
    </w:p>
    <w:p w:rsidRDefault="00EB7624" w:rsidR="00EB7624"/>
    <w:sectPr w:rsidSect="005C7239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59B" w:rsidP="009D7B0F" w:rsidR="00DF459B">
      <w:r>
        <w:separator/>
      </w:r>
    </w:p>
  </w:endnote>
  <w:endnote w:id="0" w:type="continuationSeparator">
    <w:p w:rsidRDefault="00DF459B" w:rsidP="009D7B0F" w:rsidR="00DF4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59B" w:rsidP="009D7B0F" w:rsidR="00DF459B">
      <w:r>
        <w:separator/>
      </w:r>
    </w:p>
  </w:footnote>
  <w:footnote w:id="0" w:type="continuationSeparator">
    <w:p w:rsidRDefault="00DF459B" w:rsidP="009D7B0F" w:rsidR="00DF4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59B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997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59B" w:rsidP="005C7239" w:rsidR="005C7239">
    <w:pPr>
      <w:jc w:val="right"/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="005C7239">
      <w:rPr>
        <w:sz w:val="22"/>
      </w:rPr>
      <w:t xml:space="preserve"> </w:t>
    </w:r>
    <w:r w:rsidR="005C7239">
      <w:t xml:space="preserve">1 </w:t>
    </w:r>
    <w:r w:rsidR="005C7239" w:rsidRPr="008F4083">
      <w:t>St-</w:t>
    </w:r>
    <w:proofErr w:type="spellStart"/>
    <w:r w:rsidR="005C7239">
      <w:t>912</w:t>
    </w:r>
    <w:proofErr w:type="spellEnd"/>
    <w:r w:rsidR="005C7239">
      <w:t>/</w:t>
    </w:r>
    <w:proofErr w:type="spellStart"/>
    <w:r w:rsidR="005C7239">
      <w:t>2016</w:t>
    </w:r>
    <w:proofErr w:type="spellEnd"/>
    <w:r w:rsidR="005C7239">
      <w:t>-</w:t>
    </w:r>
    <w:proofErr w:type="spellStart"/>
    <w:r w:rsidR="005C7239">
      <w:t>170</w:t>
    </w:r>
    <w:proofErr w:type="spellEnd"/>
  </w:p>
  <w:p w:rsidRDefault="001A2997" w:rsidP="00DE275F" w:rsidR="00DE275F" w:rsidRPr="008F4083">
    <w:pPr>
      <w:jc w:val="right"/>
      <w:rPr>
        <w:sz w:val="22"/>
      </w:rPr>
    </w:pPr>
  </w:p>
  <w:p w:rsidRDefault="001A2997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59B" w:rsidP="002C4796" w:rsidR="005C2EBC">
    <w:pPr>
      <w:jc w:val="right"/>
    </w:pPr>
    <w:r>
      <w:rPr>
        <w:sz w:val="22"/>
      </w:rPr>
      <w:t xml:space="preserve"> </w:t>
    </w:r>
    <w:r>
      <w:t xml:space="preserve">1 </w:t>
    </w:r>
    <w:r w:rsidRPr="008F4083">
      <w:t>St-</w:t>
    </w:r>
    <w:proofErr w:type="spellStart"/>
    <w:r w:rsidR="005C7239">
      <w:t>912</w:t>
    </w:r>
    <w:proofErr w:type="spellEnd"/>
    <w:r w:rsidR="005C7239">
      <w:t>/</w:t>
    </w:r>
    <w:proofErr w:type="spellStart"/>
    <w:r w:rsidR="005C7239">
      <w:t>2016</w:t>
    </w:r>
    <w:proofErr w:type="spellEnd"/>
    <w:r w:rsidR="005C7239">
      <w:t>-</w:t>
    </w:r>
    <w:proofErr w:type="spellStart"/>
    <w:r w:rsidR="005C7239">
      <w:t>170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B0F"/>
    <w:rsid w:val="001A2997"/>
    <w:rsid w:val="005C7239"/>
    <w:rsid w:val="0068486F"/>
    <w:rsid w:val="006F2F8F"/>
    <w:rsid w:val="00940618"/>
    <w:rsid w:val="009D7B0F"/>
    <w:rsid w:val="00C21C59"/>
    <w:rsid w:val="00DF459B"/>
    <w:rsid w:val="00E54D51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B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9D7B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7B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7B0F"/>
  </w:style>
  <w:style w:styleId="Tekstbalonia" w:type="paragraph">
    <w:name w:val="Balloon Text"/>
    <w:basedOn w:val="Normal"/>
    <w:link w:val="TekstbaloniaChar"/>
    <w:uiPriority w:val="99"/>
    <w:semiHidden/>
    <w:unhideWhenUsed/>
    <w:rsid w:val="009D7B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B0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B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B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99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99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99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B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9D7B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D7B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7B0F"/>
  </w:style>
  <w:style w:styleId="Tekstbalonia" w:type="paragraph">
    <w:name w:val="Balloon Text"/>
    <w:basedOn w:val="Normal"/>
    <w:link w:val="TekstbaloniaChar"/>
    <w:uiPriority w:val="99"/>
    <w:semiHidden/>
    <w:unhideWhenUsed/>
    <w:rsid w:val="009D7B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B0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B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B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99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99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99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1264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2018-08-02T08:34:00Z</dcterms:created>
  <dc:creator>Damir Rabar</dc:creator>
  <cp:lastModifiedBy>Lorena Paris Aničić</cp:lastModifiedBy>
  <cp:lastPrinted>2018-08-02T08:36:00Z</cp:lastPrinted>
  <dcterms:modified xmlns:xsi="http://www.w3.org/2001/XMLSchema-instance" xsi:type="dcterms:W3CDTF">2018-08-02T08:37:00Z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stvarnih troškova od 2.8.2018.docx)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