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fa60" w14:paraId="d43fa60" w:rsidRDefault="00AE649C" w:rsidP="004A6151" w:rsidR="00AE649C" w:rsidRPr="004A6151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4A6151" w:rsidP="004A6151" w:rsidR="00AE649C" w:rsidRPr="004A6151">
      <w:pPr>
        <w:pStyle w:val="SudNaziv"/>
        <w:ind w:firstLine="708" w:left="4956"/>
        <w:rPr>
          <w:b w:val="false"/>
        </w:rPr>
      </w:pPr>
      <w:r w:rsidRPr="004A6151">
        <w:rPr>
          <w:b w:val="false"/>
          <w:lang w:eastAsia="hr-HR"/>
        </w:rPr>
        <w:t>Poslovni broj: 4 St-643/16-11</w:t>
      </w:r>
    </w:p>
    <w:p w:rsidRDefault="00EA1C6D" w:rsidP="004A6151" w:rsidR="00AE649C" w:rsidRPr="004A6151">
      <w:pPr>
        <w:pStyle w:val="SudSjedite"/>
      </w:pPr>
      <w:r w:rsidRPr="004A6151">
        <w:tab/>
      </w:r>
    </w:p>
    <w:p w:rsidRDefault="004A6151" w:rsidP="004A6151" w:rsidR="004A6151" w:rsidRPr="004A6151">
      <w:pPr>
        <w:spacing w:after="0"/>
        <w:jc w:val="both"/>
        <w:rPr>
          <w:lang w:val="pt-BR"/>
        </w:rPr>
      </w:pPr>
      <w:r w:rsidRPr="004A6151">
        <w:rPr>
          <w:rFonts w:cs="Times New Roman"/>
        </w:rPr>
        <w:t xml:space="preserve">      </w:t>
      </w:r>
    </w:p>
    <w:p w:rsidRDefault="004A6151" w:rsidP="004A6151" w:rsidR="004A6151" w:rsidRPr="004A6151">
      <w:pPr>
        <w:tabs>
          <w:tab w:pos="516" w:val="left"/>
        </w:tabs>
        <w:spacing w:after="0"/>
        <w:rPr>
          <w:bCs/>
        </w:rPr>
      </w:pPr>
      <w:r w:rsidRPr="004A6151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A6151">
        <w:rPr>
          <w:bCs/>
        </w:rPr>
        <w:tab/>
      </w:r>
    </w:p>
    <w:p w:rsidRDefault="004A6151" w:rsidP="004A6151" w:rsidR="004A6151" w:rsidRPr="004A6151">
      <w:pPr>
        <w:spacing w:after="0"/>
      </w:pPr>
    </w:p>
    <w:p w:rsidRDefault="004A6151" w:rsidP="004A6151" w:rsidR="004A6151" w:rsidRPr="004A6151">
      <w:pPr>
        <w:spacing w:after="0"/>
        <w:ind w:firstLine="720"/>
      </w:pPr>
    </w:p>
    <w:p w:rsidRDefault="004A6151" w:rsidP="004A6151" w:rsidR="004A6151" w:rsidRPr="004A6151">
      <w:pPr>
        <w:spacing w:after="0"/>
        <w:ind w:firstLine="720"/>
      </w:pPr>
    </w:p>
    <w:p w:rsidRDefault="004A6151" w:rsidP="004A6151" w:rsidR="004A6151" w:rsidRPr="004A6151">
      <w:pPr>
        <w:spacing w:after="0"/>
      </w:pPr>
      <w:r w:rsidRPr="004A6151">
        <w:t xml:space="preserve">       REPUBLIKA HRVATSKA</w:t>
      </w:r>
    </w:p>
    <w:p w:rsidRDefault="004A6151" w:rsidP="004A6151" w:rsidR="004A6151" w:rsidRPr="004A6151">
      <w:pPr>
        <w:spacing w:after="0"/>
      </w:pPr>
      <w:r w:rsidRPr="004A6151">
        <w:t>TRGOVAČKI SUD U VARAŽDINU</w:t>
      </w:r>
    </w:p>
    <w:p w:rsidRDefault="004A6151" w:rsidP="004A6151" w:rsidR="004A6151" w:rsidRPr="004A6151">
      <w:pPr>
        <w:spacing w:after="0"/>
      </w:pPr>
      <w:r w:rsidRPr="004A6151">
        <w:t xml:space="preserve">                 Braće Radića 2</w:t>
      </w:r>
    </w:p>
    <w:p w:rsidRDefault="004A6151" w:rsidP="004A6151" w:rsidR="004A6151" w:rsidRPr="004A6151">
      <w:pPr>
        <w:spacing w:after="0"/>
        <w:rPr>
          <w:rFonts w:cs="Times New Roman"/>
        </w:rPr>
      </w:pP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  <w:r w:rsidRPr="004A6151">
        <w:rPr>
          <w:rFonts w:cs="Times New Roman"/>
        </w:rPr>
        <w:t xml:space="preserve">           </w:t>
      </w:r>
    </w:p>
    <w:p w:rsidRDefault="004A6151" w:rsidP="004A6151" w:rsidR="004A6151" w:rsidRPr="004A6151">
      <w:pPr>
        <w:spacing w:after="0"/>
        <w:jc w:val="center"/>
        <w:rPr>
          <w:rFonts w:cs="Times New Roman"/>
        </w:rPr>
      </w:pPr>
      <w:r w:rsidRPr="004A6151">
        <w:rPr>
          <w:rFonts w:cs="Times New Roman"/>
        </w:rPr>
        <w:t>U    I M E    R E P U B L I K E    H R V A T S K E</w:t>
      </w:r>
    </w:p>
    <w:p w:rsidRDefault="004A6151" w:rsidP="004A6151" w:rsidR="004A6151" w:rsidRPr="004A6151">
      <w:pPr>
        <w:spacing w:after="0"/>
        <w:jc w:val="center"/>
        <w:rPr>
          <w:rFonts w:cs="Times New Roman"/>
        </w:rPr>
      </w:pPr>
    </w:p>
    <w:p w:rsidRDefault="004A6151" w:rsidP="004A6151" w:rsidR="004A6151" w:rsidRPr="004A6151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4A6151">
        <w:rPr>
          <w:b w:val="false"/>
          <w:sz w:val="24"/>
          <w:szCs w:val="24"/>
        </w:rPr>
        <w:t>R J E Š E NJ E</w:t>
      </w: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</w:p>
    <w:p w:rsidRDefault="004A6151" w:rsidP="004A6151" w:rsidR="004A6151" w:rsidRPr="004A6151">
      <w:pPr>
        <w:spacing w:after="0"/>
        <w:ind w:firstLine="708"/>
        <w:jc w:val="both"/>
        <w:rPr>
          <w:rFonts w:cs="Times New Roman"/>
        </w:rPr>
      </w:pPr>
      <w:r w:rsidRPr="004A6151"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Pr="004A6151">
        <w:t>ASGARD j.d.o.o., OIB: 78717056900 sa sjedištem u Jug II 29, Prelog</w:t>
      </w:r>
      <w:r w:rsidRPr="004A6151">
        <w:rPr>
          <w:rFonts w:cs="Times New Roman"/>
        </w:rPr>
        <w:t xml:space="preserve">, dana 16. prosinca 2016. </w:t>
      </w: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</w:p>
    <w:p w:rsidRDefault="004A6151" w:rsidP="004A6151" w:rsidR="004A6151" w:rsidRPr="004A6151">
      <w:pPr>
        <w:spacing w:after="0"/>
        <w:jc w:val="center"/>
        <w:rPr>
          <w:rFonts w:cs="Times New Roman"/>
        </w:rPr>
      </w:pPr>
      <w:r w:rsidRPr="004A6151">
        <w:rPr>
          <w:rFonts w:cs="Times New Roman"/>
        </w:rPr>
        <w:t>r i j e š i o       j e</w:t>
      </w:r>
    </w:p>
    <w:p w:rsidRDefault="004A6151" w:rsidP="004A6151" w:rsidR="004A6151" w:rsidRPr="004A6151">
      <w:pPr>
        <w:spacing w:after="0"/>
        <w:jc w:val="center"/>
        <w:rPr>
          <w:rFonts w:cs="Times New Roman"/>
        </w:rPr>
      </w:pP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</w:p>
    <w:p w:rsidRDefault="004A6151" w:rsidP="004A6151" w:rsidR="004A6151" w:rsidRPr="004A6151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4A6151">
        <w:rPr>
          <w:rFonts w:cs="Times New Roman"/>
        </w:rPr>
        <w:t xml:space="preserve">Otvara se stečajni postupak nad stečajnim dužnikom </w:t>
      </w:r>
      <w:r w:rsidRPr="004A6151">
        <w:t>ASGARD j.d.o.o., OIB: 78717056900 sa sjedištem u Jug II 29, Prelog</w:t>
      </w:r>
      <w:r w:rsidRPr="004A6151">
        <w:rPr>
          <w:rFonts w:cs="Times New Roman"/>
        </w:rPr>
        <w:t>, s danom 16. prosinca 2016. u 13,15 sati.</w:t>
      </w: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</w:p>
    <w:p w:rsidRDefault="004A6151" w:rsidP="004A6151" w:rsidR="004A6151" w:rsidRPr="004A6151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4A6151">
        <w:t xml:space="preserve">Za stečajnog upravitelja imenuje se Irena </w:t>
      </w:r>
      <w:proofErr w:type="spellStart"/>
      <w:r w:rsidRPr="004A6151">
        <w:t>Pikija</w:t>
      </w:r>
      <w:proofErr w:type="spellEnd"/>
      <w:r w:rsidRPr="004A6151">
        <w:t>, Trakošćanska 18, Varaždin, OIB: 10075192446.</w:t>
      </w:r>
    </w:p>
    <w:p w:rsidRDefault="004A6151" w:rsidP="004A6151" w:rsidR="004A6151" w:rsidRPr="004A6151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4A6151">
        <w:rPr>
          <w:rFonts w:cs="Times New Roman"/>
        </w:rPr>
        <w:t xml:space="preserve">Zaključuje se stečajni postupak nad stečajnim dužnikom </w:t>
      </w:r>
      <w:r w:rsidRPr="004A6151">
        <w:t>ASGARD j.d.o.o., OIB: 78717056900 sa sjedištem u Jug II 29, Prelog</w:t>
      </w:r>
      <w:r w:rsidRPr="004A6151">
        <w:rPr>
          <w:rFonts w:cs="Times New Roman"/>
        </w:rPr>
        <w:t>.</w:t>
      </w:r>
    </w:p>
    <w:p w:rsidRDefault="004A6151" w:rsidP="004A6151" w:rsidR="004A6151" w:rsidRPr="004A6151">
      <w:pPr>
        <w:spacing w:after="0"/>
        <w:ind w:left="1260"/>
        <w:jc w:val="both"/>
        <w:rPr>
          <w:rFonts w:cs="Times New Roman"/>
        </w:rPr>
      </w:pPr>
    </w:p>
    <w:p w:rsidRDefault="004A6151" w:rsidP="004A6151" w:rsidR="004A6151" w:rsidRPr="004A6151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4A6151">
        <w:rPr>
          <w:rFonts w:cs="Times New Roman"/>
        </w:rPr>
        <w:t>Ovo rješenje objavit će se na oglasnoj ploči suda.</w:t>
      </w:r>
    </w:p>
    <w:p w:rsidRDefault="004A6151" w:rsidP="004A6151" w:rsidR="004A6151" w:rsidRPr="004A6151">
      <w:pPr>
        <w:spacing w:after="0"/>
        <w:ind w:left="1260"/>
        <w:jc w:val="both"/>
        <w:rPr>
          <w:rFonts w:cs="Times New Roman"/>
        </w:rPr>
      </w:pPr>
    </w:p>
    <w:p w:rsidRDefault="004A6151" w:rsidP="004A6151" w:rsidR="004A6151" w:rsidRPr="004A6151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4A6151">
        <w:rPr>
          <w:rFonts w:cs="Times New Roman"/>
        </w:rPr>
        <w:t xml:space="preserve">Po pravomoćnosti ovoga rješenja stečajni dužnik </w:t>
      </w:r>
      <w:r w:rsidRPr="004A6151">
        <w:t>ASGARD j.d.o.o., OIB: 78717056900 sa sjedištem u Jug II 29, Prelog</w:t>
      </w:r>
      <w:r w:rsidRPr="004A6151">
        <w:rPr>
          <w:rFonts w:cs="Times New Roman"/>
        </w:rPr>
        <w:t>, biti će brisan iz sudskog registra.</w:t>
      </w:r>
    </w:p>
    <w:p w:rsidRDefault="004A6151" w:rsidP="004A6151" w:rsidR="004A6151" w:rsidRPr="004A6151">
      <w:pPr>
        <w:spacing w:after="0"/>
        <w:ind w:left="705"/>
        <w:jc w:val="both"/>
        <w:rPr>
          <w:rFonts w:cs="Times New Roman"/>
        </w:rPr>
      </w:pPr>
    </w:p>
    <w:p w:rsidRDefault="004A6151" w:rsidP="004A6151" w:rsidR="004A6151" w:rsidRPr="004A6151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4A6151">
        <w:rPr>
          <w:b w:val="false"/>
          <w:sz w:val="24"/>
          <w:szCs w:val="24"/>
        </w:rPr>
        <w:t>Obrazloženje</w:t>
      </w:r>
    </w:p>
    <w:p w:rsidRDefault="004A6151" w:rsidP="004A6151" w:rsidR="004A6151" w:rsidRPr="004A6151">
      <w:pPr>
        <w:spacing w:after="0"/>
        <w:rPr>
          <w:rFonts w:cs="Times New Roman"/>
        </w:rPr>
      </w:pPr>
    </w:p>
    <w:p w:rsidRDefault="004A6151" w:rsidP="004A6151" w:rsidR="004A6151" w:rsidRPr="004A6151">
      <w:pPr>
        <w:spacing w:after="0"/>
        <w:rPr>
          <w:rFonts w:cs="Times New Roman"/>
        </w:rPr>
      </w:pPr>
    </w:p>
    <w:p w:rsidRDefault="004A6151" w:rsidP="004A6151" w:rsidR="004A6151" w:rsidRPr="004A6151">
      <w:pPr>
        <w:spacing w:after="0"/>
        <w:ind w:firstLine="708"/>
        <w:jc w:val="both"/>
        <w:rPr>
          <w:rFonts w:cs="Times New Roman"/>
        </w:rPr>
      </w:pPr>
      <w:r w:rsidRPr="004A6151">
        <w:rPr>
          <w:rFonts w:cs="Times New Roman"/>
        </w:rPr>
        <w:t xml:space="preserve">Financijska agencija podnijela je zahtjev za otvaranje stečajnog postupka nad dužnikom, navodeći da dužnik na dan 1. rujna 2015. u Očevidniku redoslijeda osnova za plaćanje ima evidentirane neizvršene osnove za plaćanje u ukupnom iznosu od 42.790,57 kn te da dužnik ima 1 zaposlenog. </w:t>
      </w:r>
    </w:p>
    <w:p w:rsidRDefault="004A6151" w:rsidP="004A6151" w:rsidR="004A6151" w:rsidRPr="004A6151">
      <w:pPr>
        <w:pStyle w:val="Tijeloteksta"/>
        <w:spacing w:after="0"/>
        <w:ind w:firstLine="720"/>
        <w:rPr>
          <w:rFonts w:cs="Times New Roman"/>
        </w:rPr>
      </w:pPr>
      <w:r w:rsidRPr="004A6151">
        <w:lastRenderedPageBreak/>
        <w:t xml:space="preserve">Zbog navedenog sud je u smislu čl. 115. SZ rješenjem St-643/16-6 od 20. rujna 2016. pokrenuo prethodni postupak. </w:t>
      </w:r>
    </w:p>
    <w:p w:rsidRDefault="004A6151" w:rsidP="004A6151" w:rsidR="004A6151" w:rsidRPr="004A6151">
      <w:pPr>
        <w:pStyle w:val="Tijeloteksta"/>
        <w:spacing w:after="0"/>
        <w:ind w:firstLine="720"/>
      </w:pPr>
    </w:p>
    <w:p w:rsidRDefault="004A6151" w:rsidP="004A6151" w:rsidR="004A6151" w:rsidRPr="004A6151">
      <w:pPr>
        <w:spacing w:after="0"/>
        <w:ind w:firstLine="708"/>
        <w:jc w:val="both"/>
        <w:rPr>
          <w:rFonts w:cs="Times New Roman"/>
        </w:rPr>
      </w:pPr>
      <w:r w:rsidRPr="004A6151">
        <w:rPr>
          <w:rFonts w:cs="Times New Roman"/>
        </w:rPr>
        <w:t xml:space="preserve">Direktor dužnika nije pristupio na ročište radi očitovanja o prijedlogu za otvaranje stečajnog postupka te radi rasprave i odlučivanja o otvaranju stečajnog postupka (čl. 123. i 128. SZ-a)  a na koje je uredno pozvan ali je sudu dostavio podnesak u kojem navodi kako je dužnik otvoren s namjerom vođenja </w:t>
      </w:r>
      <w:proofErr w:type="spellStart"/>
      <w:r w:rsidRPr="004A6151">
        <w:rPr>
          <w:rFonts w:cs="Times New Roman"/>
        </w:rPr>
        <w:t>caffe</w:t>
      </w:r>
      <w:proofErr w:type="spellEnd"/>
      <w:r w:rsidRPr="004A6151">
        <w:rPr>
          <w:rFonts w:cs="Times New Roman"/>
        </w:rPr>
        <w:t xml:space="preserve"> bara u iznajmljenom prostoru te nije nikada posjedovao nikakve nekretnine ni pokretnine. Društvo je u blokadi od 2014., a od ožujka 2015. ne posluje te je iznajmljeni poslovni prostor zatvoren. Suglasan je s otvaranjem stečajnog postupka nad dužnikom. </w:t>
      </w:r>
    </w:p>
    <w:p w:rsidRDefault="004A6151" w:rsidP="004A6151" w:rsidR="004A6151" w:rsidRPr="004A6151">
      <w:pPr>
        <w:spacing w:after="0"/>
        <w:ind w:firstLine="708"/>
        <w:jc w:val="both"/>
        <w:rPr>
          <w:rFonts w:cs="Times New Roman"/>
        </w:rPr>
      </w:pPr>
    </w:p>
    <w:p w:rsidRDefault="004A6151" w:rsidP="004A6151" w:rsidR="004A6151" w:rsidRPr="004A6151">
      <w:pPr>
        <w:spacing w:after="0"/>
        <w:ind w:firstLine="709"/>
        <w:jc w:val="both"/>
        <w:rPr>
          <w:rFonts w:cs="Times New Roman"/>
        </w:rPr>
      </w:pPr>
      <w:r w:rsidRPr="004A6151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4A6151" w:rsidP="004A6151" w:rsidR="004A6151" w:rsidRPr="004A6151">
      <w:pPr>
        <w:spacing w:after="0"/>
        <w:jc w:val="both"/>
        <w:rPr>
          <w:rFonts w:cs="Times New Roman"/>
          <w:lang w:val="en-AU"/>
        </w:rPr>
      </w:pP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  <w:r w:rsidRPr="004A6151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4A6151" w:rsidP="004A6151" w:rsidR="004A6151" w:rsidRPr="004A6151">
      <w:pPr>
        <w:spacing w:after="0"/>
        <w:jc w:val="both"/>
        <w:rPr>
          <w:rFonts w:cs="Times New Roman"/>
          <w:lang w:val="en-AU"/>
        </w:rPr>
      </w:pPr>
    </w:p>
    <w:p w:rsidRDefault="004A6151" w:rsidP="004A6151" w:rsidR="004A6151" w:rsidRPr="004A6151">
      <w:pPr>
        <w:spacing w:after="0"/>
        <w:ind w:firstLine="708"/>
        <w:jc w:val="both"/>
        <w:rPr>
          <w:rFonts w:cs="Times New Roman"/>
        </w:rPr>
      </w:pPr>
      <w:r w:rsidRPr="004A6151">
        <w:rPr>
          <w:rFonts w:cs="Times New Roman"/>
        </w:rPr>
        <w:t xml:space="preserve">Iz podatak o solventnosti dužnika (list 12 spisa) na dan 27. rujna 2016. proizlazi da je iznos blokade 60.850,41 kn, a broj dana neprekidne blokade 663. </w:t>
      </w:r>
    </w:p>
    <w:p w:rsidRDefault="004A6151" w:rsidP="004A6151" w:rsidR="004A6151" w:rsidRPr="004A6151">
      <w:pPr>
        <w:spacing w:after="0"/>
        <w:ind w:firstLine="708"/>
        <w:jc w:val="both"/>
        <w:rPr>
          <w:rFonts w:cs="Times New Roman"/>
        </w:rPr>
      </w:pPr>
    </w:p>
    <w:p w:rsidRDefault="004A6151" w:rsidP="004A6151" w:rsidR="004A6151" w:rsidRPr="004A6151">
      <w:pPr>
        <w:spacing w:after="0"/>
        <w:ind w:firstLine="720"/>
        <w:jc w:val="both"/>
        <w:rPr>
          <w:rFonts w:cs="Times New Roman"/>
        </w:rPr>
      </w:pPr>
      <w:r w:rsidRPr="004A6151">
        <w:rPr>
          <w:rFonts w:cs="Times New Roman"/>
        </w:rPr>
        <w:t>Kako je prije otvaranja stečajnog postupka utvrđeno da dužnik nema imovinu koja bi ušla u stečajnu masu tako da ta imovina nije dovoljna ni za namirenje troškova stečajnog postupka, sud je temeljem članka 132. stavak 1. SZ donio rješenje St-643/16-10 od 26. listopada 2016.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4A6151" w:rsidP="004A6151" w:rsidR="004A6151" w:rsidRPr="004A6151">
      <w:pPr>
        <w:spacing w:after="0"/>
        <w:ind w:firstLine="720"/>
        <w:jc w:val="both"/>
        <w:rPr>
          <w:rFonts w:cs="Times New Roman"/>
        </w:rPr>
      </w:pPr>
    </w:p>
    <w:p w:rsidRDefault="004A6151" w:rsidP="004A6151" w:rsidR="004A6151" w:rsidRPr="004A6151">
      <w:pPr>
        <w:spacing w:after="0"/>
        <w:ind w:firstLine="708"/>
        <w:jc w:val="both"/>
        <w:rPr>
          <w:rFonts w:cs="Times New Roman"/>
        </w:rPr>
      </w:pPr>
      <w:r w:rsidRPr="004A6151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</w:p>
    <w:p w:rsidRDefault="004A6151" w:rsidP="004A6151" w:rsidR="004A6151" w:rsidRPr="004A6151">
      <w:pPr>
        <w:spacing w:after="0"/>
        <w:ind w:firstLine="708"/>
        <w:jc w:val="both"/>
        <w:rPr>
          <w:rFonts w:cs="Times New Roman"/>
        </w:rPr>
      </w:pPr>
    </w:p>
    <w:p w:rsidRDefault="004A6151" w:rsidP="004A6151" w:rsidR="004A6151" w:rsidRPr="004A6151">
      <w:pPr>
        <w:spacing w:after="0"/>
        <w:jc w:val="center"/>
        <w:rPr>
          <w:rFonts w:cs="Times New Roman"/>
        </w:rPr>
      </w:pPr>
      <w:r w:rsidRPr="004A6151">
        <w:rPr>
          <w:rFonts w:cs="Times New Roman"/>
        </w:rPr>
        <w:t>U Varaždinu, 16. prosinca 2016.</w:t>
      </w: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  <w:r w:rsidRPr="004A6151"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  <w:r w:rsidRPr="004A6151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</w:p>
    <w:p w:rsidRDefault="004A6151" w:rsidP="004A6151" w:rsidR="004A6151" w:rsidRPr="004A6151">
      <w:pPr>
        <w:spacing w:after="0"/>
        <w:ind w:firstLine="708" w:left="4248"/>
        <w:jc w:val="both"/>
        <w:rPr>
          <w:rFonts w:cs="Times New Roman"/>
        </w:rPr>
      </w:pPr>
      <w:r w:rsidRPr="004A6151">
        <w:rPr>
          <w:rFonts w:cs="Times New Roman"/>
        </w:rPr>
        <w:t xml:space="preserve"> Za točnost </w:t>
      </w:r>
      <w:proofErr w:type="spellStart"/>
      <w:r w:rsidRPr="004A6151">
        <w:rPr>
          <w:rFonts w:cs="Times New Roman"/>
        </w:rPr>
        <w:t>otpravka</w:t>
      </w:r>
      <w:proofErr w:type="spellEnd"/>
      <w:r w:rsidRPr="004A6151">
        <w:rPr>
          <w:rFonts w:cs="Times New Roman"/>
        </w:rPr>
        <w:t xml:space="preserve">-ovlašteni službenik: </w:t>
      </w: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</w:p>
    <w:p w:rsidRDefault="004A6151" w:rsidP="004A6151" w:rsidR="004A6151" w:rsidRPr="004A6151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4A6151">
        <w:rPr>
          <w:rFonts w:hAnsi="Times New Roman" w:ascii="Times New Roman"/>
          <w:i w:val="false"/>
          <w:color w:val="auto"/>
        </w:rPr>
        <w:t>UPUTA O PRAVNOM LIJEKU:</w:t>
      </w:r>
    </w:p>
    <w:p w:rsidRDefault="004A6151" w:rsidP="004A6151" w:rsidR="004A6151" w:rsidRPr="004A6151">
      <w:pPr>
        <w:pStyle w:val="Podnaslov"/>
        <w:spacing w:after="0"/>
        <w:rPr>
          <w:rFonts w:hAnsi="Times New Roman" w:ascii="Times New Roman"/>
          <w:color w:val="auto"/>
        </w:rPr>
      </w:pP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  <w:r w:rsidRPr="004A6151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  <w:r w:rsidRPr="004A6151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4A6151">
          <w:rPr>
            <w:rFonts w:cs="Times New Roman"/>
          </w:rPr>
          <w:t>53. st</w:t>
        </w:r>
      </w:smartTag>
      <w:r w:rsidRPr="004A6151">
        <w:rPr>
          <w:rFonts w:cs="Times New Roman"/>
        </w:rPr>
        <w:t xml:space="preserve">. 6. SZ-a), u roku od osam dana od primitka pisanog </w:t>
      </w:r>
      <w:proofErr w:type="spellStart"/>
      <w:r w:rsidRPr="004A6151">
        <w:rPr>
          <w:rFonts w:cs="Times New Roman"/>
        </w:rPr>
        <w:t>otpravka</w:t>
      </w:r>
      <w:proofErr w:type="spellEnd"/>
      <w:r w:rsidRPr="004A6151">
        <w:rPr>
          <w:rFonts w:cs="Times New Roman"/>
        </w:rPr>
        <w:t xml:space="preserve"> rješenja.</w:t>
      </w: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  <w:r w:rsidRPr="004A6151">
        <w:rPr>
          <w:rFonts w:cs="Times New Roman"/>
        </w:rPr>
        <w:t xml:space="preserve">DNA:  </w:t>
      </w:r>
    </w:p>
    <w:p w:rsidRDefault="004A6151" w:rsidP="004A6151" w:rsidR="004A6151" w:rsidRPr="004A6151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4A6151">
        <w:t>predlagatelj, FINANCIJSKA AGENCIJA, Podružnica Varaždin, Augusta Cesarca 2</w:t>
      </w:r>
    </w:p>
    <w:p w:rsidRDefault="004A6151" w:rsidP="004A6151" w:rsidR="004A6151" w:rsidRPr="004A615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4A6151">
        <w:rPr>
          <w:rFonts w:cs="Times New Roman"/>
        </w:rPr>
        <w:t xml:space="preserve">dužnik, </w:t>
      </w:r>
      <w:r w:rsidRPr="004A6151">
        <w:t>ASGARD j.d.o.o., Jug II 29, 40323 Prelog</w:t>
      </w:r>
    </w:p>
    <w:p w:rsidRDefault="004A6151" w:rsidP="004A6151" w:rsidR="004A6151" w:rsidRPr="004A6151">
      <w:pPr>
        <w:numPr>
          <w:ilvl w:val="0"/>
          <w:numId w:val="48"/>
        </w:numPr>
        <w:spacing w:after="0"/>
        <w:jc w:val="both"/>
      </w:pPr>
      <w:r w:rsidRPr="004A6151">
        <w:rPr>
          <w:rFonts w:cs="Times New Roman"/>
        </w:rPr>
        <w:t xml:space="preserve">stečajni upravitelj, </w:t>
      </w:r>
      <w:r w:rsidRPr="004A6151">
        <w:t xml:space="preserve">Irena </w:t>
      </w:r>
      <w:proofErr w:type="spellStart"/>
      <w:r w:rsidRPr="004A6151">
        <w:t>Pikija</w:t>
      </w:r>
      <w:proofErr w:type="spellEnd"/>
      <w:r w:rsidRPr="004A6151">
        <w:t xml:space="preserve">, Trakošćanska 18, 42000 Varaždin </w:t>
      </w:r>
    </w:p>
    <w:p w:rsidRDefault="004A6151" w:rsidP="004A6151" w:rsidR="004A6151" w:rsidRPr="004A615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4A6151">
        <w:rPr>
          <w:rFonts w:cs="Times New Roman"/>
        </w:rPr>
        <w:t xml:space="preserve">direktor dužnika </w:t>
      </w:r>
      <w:r w:rsidRPr="004A6151">
        <w:t xml:space="preserve">Tomislav </w:t>
      </w:r>
      <w:proofErr w:type="spellStart"/>
      <w:r w:rsidRPr="004A6151">
        <w:t>Hranjec</w:t>
      </w:r>
      <w:proofErr w:type="spellEnd"/>
      <w:r w:rsidRPr="004A6151">
        <w:t>, Mala Subotica, Ulica braće Radića 41</w:t>
      </w:r>
    </w:p>
    <w:p w:rsidRDefault="004A6151" w:rsidP="004A6151" w:rsidR="004A6151" w:rsidRPr="004A615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4A6151">
        <w:rPr>
          <w:rFonts w:cs="Times New Roman"/>
        </w:rPr>
        <w:t>Financijska agencija, Zagreb, Vrtni put 3, 10000 Zagreb</w:t>
      </w:r>
    </w:p>
    <w:p w:rsidRDefault="004A6151" w:rsidP="004A6151" w:rsidR="004A6151" w:rsidRPr="004A6151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4A6151">
        <w:t xml:space="preserve">Ministarstvo financija, Porezna uprava, Područni ured Sjeverna Hrvatska, Ispostava Čakovec,  O. </w:t>
      </w:r>
      <w:proofErr w:type="spellStart"/>
      <w:r w:rsidRPr="004A6151">
        <w:t>Keršovanija</w:t>
      </w:r>
      <w:proofErr w:type="spellEnd"/>
      <w:r w:rsidRPr="004A6151">
        <w:t xml:space="preserve"> 11, 40000 Čakovec</w:t>
      </w:r>
    </w:p>
    <w:p w:rsidRDefault="004A6151" w:rsidP="004A6151" w:rsidR="004A6151" w:rsidRPr="004A615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4A6151">
        <w:rPr>
          <w:rFonts w:cs="Times New Roman"/>
        </w:rPr>
        <w:t>Županijsko državno odvjetništvo u Varaždinu, Građansko upravni odjel</w:t>
      </w:r>
    </w:p>
    <w:p w:rsidRDefault="004A6151" w:rsidP="004A6151" w:rsidR="004A6151" w:rsidRPr="004A6151">
      <w:pPr>
        <w:numPr>
          <w:ilvl w:val="0"/>
          <w:numId w:val="48"/>
        </w:numPr>
        <w:spacing w:after="0"/>
        <w:jc w:val="both"/>
        <w:rPr>
          <w:szCs w:val="22"/>
        </w:rPr>
      </w:pPr>
      <w:proofErr w:type="spellStart"/>
      <w:r w:rsidRPr="004A6151">
        <w:rPr>
          <w:szCs w:val="22"/>
        </w:rPr>
        <w:t>Raiffeisenbank</w:t>
      </w:r>
      <w:proofErr w:type="spellEnd"/>
      <w:r w:rsidRPr="004A6151">
        <w:rPr>
          <w:szCs w:val="22"/>
        </w:rPr>
        <w:t xml:space="preserve"> </w:t>
      </w:r>
      <w:proofErr w:type="spellStart"/>
      <w:r w:rsidRPr="004A6151">
        <w:rPr>
          <w:szCs w:val="22"/>
        </w:rPr>
        <w:t>Austria</w:t>
      </w:r>
      <w:proofErr w:type="spellEnd"/>
      <w:r w:rsidRPr="004A6151">
        <w:rPr>
          <w:szCs w:val="22"/>
        </w:rPr>
        <w:t xml:space="preserve"> d.d., Zagreb, Petrinjska ulica 59</w:t>
      </w:r>
    </w:p>
    <w:p w:rsidRDefault="004A6151" w:rsidP="004A6151" w:rsidR="004A6151" w:rsidRPr="004A615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4A6151">
        <w:rPr>
          <w:rFonts w:cs="Times New Roman"/>
        </w:rPr>
        <w:t>Sudski registar ovoga suda, radi zabilježbe</w:t>
      </w:r>
    </w:p>
    <w:p w:rsidRDefault="004A6151" w:rsidP="004A6151" w:rsidR="004A6151" w:rsidRPr="004A615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4A6151">
        <w:rPr>
          <w:rFonts w:cs="Times New Roman"/>
        </w:rPr>
        <w:t>Sudski registar ovoga suda, nakon pravomoćnosti rješenja</w:t>
      </w:r>
    </w:p>
    <w:p w:rsidRDefault="004A6151" w:rsidP="004A6151" w:rsidR="004A6151" w:rsidRPr="004A615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4A6151">
        <w:rPr>
          <w:rFonts w:cs="Times New Roman"/>
        </w:rPr>
        <w:t xml:space="preserve">Oglasna ploča suda </w:t>
      </w:r>
    </w:p>
    <w:p w:rsidRDefault="004A6151" w:rsidP="004A6151" w:rsidR="004A6151" w:rsidRPr="004A6151">
      <w:pPr>
        <w:spacing w:after="0"/>
        <w:jc w:val="both"/>
        <w:rPr>
          <w:rFonts w:cs="Times New Roman"/>
        </w:rPr>
      </w:pPr>
    </w:p>
    <w:p w:rsidRDefault="004A6151" w:rsidP="004A6151" w:rsidR="004A6151" w:rsidRPr="004A6151">
      <w:pPr>
        <w:spacing w:after="0"/>
        <w:rPr>
          <w:rFonts w:hAnsiTheme="minorHAnsi" w:asciiTheme="minorHAnsi"/>
        </w:rPr>
      </w:pPr>
    </w:p>
    <w:p w:rsidRDefault="004A6151" w:rsidP="004A6151" w:rsidR="004A6151" w:rsidRPr="004A6151">
      <w:pPr>
        <w:spacing w:after="0"/>
        <w:jc w:val="both"/>
      </w:pPr>
    </w:p>
    <w:p w:rsidRDefault="004A6151" w:rsidP="004A6151" w:rsidR="004A6151" w:rsidRPr="004A6151">
      <w:pPr>
        <w:pStyle w:val="Poetniodjeljak"/>
        <w:spacing w:after="0" w:before="0"/>
      </w:pPr>
    </w:p>
    <w:p w:rsidRDefault="004A6151" w:rsidP="004A6151" w:rsidR="004A6151" w:rsidRPr="004A6151">
      <w:pPr>
        <w:pStyle w:val="NormaleSPIS"/>
        <w:spacing w:after="0"/>
        <w:rPr>
          <w:noProof/>
        </w:rPr>
      </w:pPr>
    </w:p>
    <w:p w:rsidRDefault="004A6151" w:rsidP="004A6151" w:rsidR="004A6151" w:rsidRPr="004A6151">
      <w:pPr>
        <w:pStyle w:val="ZapisniarPotpis"/>
        <w:spacing w:after="0" w:before="0"/>
      </w:pPr>
    </w:p>
    <w:p w:rsidRDefault="004A6151" w:rsidP="004A6151" w:rsidR="004A6151" w:rsidRPr="004A6151">
      <w:pPr>
        <w:spacing w:after="0"/>
      </w:pPr>
    </w:p>
    <w:p w:rsidRDefault="00CB0EA4" w:rsidP="004A6151" w:rsidR="00CB0EA4" w:rsidRPr="004A6151">
      <w:pPr>
        <w:pStyle w:val="Naslovdokumenta"/>
        <w:spacing w:after="0"/>
        <w:rPr>
          <w:b w:val="false"/>
        </w:rPr>
      </w:pPr>
    </w:p>
    <w:p w:rsidRDefault="0071688E" w:rsidP="004A6151" w:rsidR="0071688E" w:rsidRPr="004A6151">
      <w:pPr>
        <w:pStyle w:val="Poetniodjeljak"/>
        <w:spacing w:after="0"/>
      </w:pPr>
    </w:p>
    <w:p w:rsidRDefault="00A21F0D" w:rsidP="004A6151" w:rsidR="00A21F0D" w:rsidRPr="004A6151">
      <w:pPr>
        <w:pStyle w:val="NormaleSPIS"/>
        <w:spacing w:after="0"/>
        <w:rPr>
          <w:noProof/>
        </w:rPr>
      </w:pPr>
    </w:p>
    <w:p w:rsidRDefault="00DA0242" w:rsidP="004A6151" w:rsidR="00DA0242" w:rsidRPr="004A6151">
      <w:pPr>
        <w:pStyle w:val="ZapisniarPotpis"/>
        <w:spacing w:after="0"/>
      </w:pPr>
    </w:p>
    <w:sectPr w:rsidSect="0032366B" w:rsidR="00DA0242" w:rsidRPr="004A6151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15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0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St-643/2016-11</izvorni_sadrzaj>
    <derivirana_varijabla naziv="DomainObject.Oznaka_1">St-643/2016-11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St-643/2016</izvorni_sadrzaj>
    <derivirana_varijabla naziv="DomainObject.Predmet.OznakaBroj_1">St-643/2016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ASGARD jednostavno društvo s ograničenom odgovornošću za trgovinu i usluge</izvorni_sadrzaj>
    <derivirana_varijabla naziv="DomainObject.Predmet.ProtustrankaFormated_1">  ASGARD jednostavno društvo s ograničenom odgovornošću za trgovinu i usluge</derivirana_varijabla>
  </DomainObject.Predmet.ProtustrankaFormated>
  <DomainObject.Predmet.ProtustrankaFormatedOIB>
    <izvorni_sadrzaj>  ASGARD jednostavno društvo s ograničenom odgovornošću za trgovinu i usluge, OIB 78717056900</izvorni_sadrzaj>
    <derivirana_varijabla naziv="DomainObject.Predmet.ProtustrankaFormatedOIB_1">  ASGARD jednostavno društvo s ograničenom odgovornošću za trgovinu i usluge, OIB 78717056900</derivirana_varijabla>
  </DomainObject.Predmet.ProtustrankaFormatedOIB>
  <DomainObject.Predmet.ProtustrankaFormatedWithAdress>
    <izvorni_sadrzaj> ASGARD jednostavno društvo s ograničenom odgovornošću za trgovinu i usluge, Jug II 29, 40323 Prelog</izvorni_sadrzaj>
    <derivirana_varijabla naziv="DomainObject.Predmet.ProtustrankaFormatedWithAdress_1"> ASGARD jednostavno društvo s ograničenom odgovornošću za trgovinu i usluge, Jug II 29, 40323 Prelog</derivirana_varijabla>
  </DomainObject.Predmet.ProtustrankaFormatedWithAdress>
  <DomainObject.Predmet.ProtustrankaFormatedWithAdressOIB>
    <izvorni_sadrzaj> ASGARD jednostavno društvo s ograničenom odgovornošću za trgovinu i usluge, OIB 78717056900, Jug II 29, 40323 Prelog</izvorni_sadrzaj>
    <derivirana_varijabla naziv="DomainObject.Predmet.ProtustrankaFormatedWithAdressOIB_1"> ASGARD jednostavno društvo s ograničenom odgovornošću za trgovinu i usluge, OIB 78717056900, Jug II 29, 40323 Prelog</derivirana_varijabla>
  </DomainObject.Predmet.ProtustrankaFormatedWithAdressOIB>
  <DomainObject.Predmet.ProtustrankaWithAdress>
    <izvorni_sadrzaj>ASGARD jednostavno društvo s ograničenom odgovornošću za trgovinu i usluge Jug II 29, 40323 Prelog</izvorni_sadrzaj>
    <derivirana_varijabla naziv="DomainObject.Predmet.ProtustrankaWithAdress_1">ASGARD jednostavno društvo s ograničenom odgovornošću za trgovinu i usluge Jug II 29, 40323 Prelog</derivirana_varijabla>
  </DomainObject.Predmet.ProtustrankaWithAdress>
  <DomainObject.Predmet.ProtustrankaWithAdressOIB>
    <izvorni_sadrzaj>ASGARD jednostavno društvo s ograničenom odgovornošću za trgovinu i usluge, OIB 78717056900, Jug II 29, 40323 Prelog</izvorni_sadrzaj>
    <derivirana_varijabla naziv="DomainObject.Predmet.ProtustrankaWithAdressOIB_1">ASGARD jednostavno društvo s ograničenom odgovornošću za trgovinu i usluge, OIB 78717056900, Jug II 29, 40323 Prelog</derivirana_varijabla>
  </DomainObject.Predmet.ProtustrankaWithAdressOIB>
  <DomainObject.Predmet.ProtustrankaNazivFormated>
    <izvorni_sadrzaj>ASGARD jednostavno društvo s ograničenom odgovornošću za trgovinu i usluge</izvorni_sadrzaj>
    <derivirana_varijabla naziv="DomainObject.Predmet.ProtustrankaNazivFormated_1">ASGARD jednostavno društvo s ograničenom odgovornošću za trgovinu i usluge</derivirana_varijabla>
  </DomainObject.Predmet.ProtustrankaNazivFormated>
  <DomainObject.Predmet.ProtustrankaNazivFormatedOIB>
    <izvorni_sadrzaj>ASGARD jednostavno društvo s ograničenom odgovornošću za trgovinu i usluge, OIB 78717056900</izvorni_sadrzaj>
    <derivirana_varijabla naziv="DomainObject.Predmet.ProtustrankaNazivFormatedOIB_1">ASGARD jednostavno društvo s ograničenom odgovornošću za trgovinu i usluge, OIB 78717056900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42790.57</izvorni_sadrzaj>
    <derivirana_varijabla naziv="DomainObject.Predmet.TrenutnaVrijednost_1">42790.57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ASGARD jednostavno društvo s ograničenom odgovornošću za trgovinu i usluge</item>
    </izvorni_sadrzaj>
    <derivirana_varijabla naziv="DomainObject.Predmet.ProtuStrankaListFormated_1">
      <item>ASGARD jednostavno društvo s ograničenom odgovornošću za trgovinu i usluge</item>
    </derivirana_varijabla>
  </DomainObject.Predmet.ProtuStrankaListFormated>
  <DomainObject.Predmet.ProtuStrankaListFormatedOIB>
    <izvorni_sadrzaj>
      <item>ASGARD jednostavno društvo s ograničenom odgovornošću za trgovinu i usluge, OIB 78717056900</item>
    </izvorni_sadrzaj>
    <derivirana_varijabla naziv="DomainObject.Predmet.ProtuStrankaListFormatedOIB_1">
      <item>ASGARD jednostavno društvo s ograničenom odgovornošću za trgovinu i usluge, OIB 78717056900</item>
    </derivirana_varijabla>
  </DomainObject.Predmet.ProtuStrankaListFormatedOIB>
  <DomainObject.Predmet.ProtuStrankaListFormatedWithAdress>
    <izvorni_sadrzaj>
      <item>ASGARD jednostavno društvo s ograničenom odgovornošću za trgovinu i usluge, Jug II 29, 40323 Prelog</item>
    </izvorni_sadrzaj>
    <derivirana_varijabla naziv="DomainObject.Predmet.ProtuStrankaListFormatedWithAdress_1">
      <item>ASGARD jednostavno društvo s ograničenom odgovornošću za trgovinu i usluge, Jug II 29, 40323 Prelog</item>
    </derivirana_varijabla>
  </DomainObject.Predmet.ProtuStrankaListFormatedWithAdress>
  <DomainObject.Predmet.ProtuStrankaListFormatedWithAdressOIB>
    <izvorni_sadrzaj>
      <item>ASGARD jednostavno društvo s ograničenom odgovornošću za trgovinu i usluge, OIB 78717056900, Jug II 29, 40323 Prelog</item>
    </izvorni_sadrzaj>
    <derivirana_varijabla naziv="DomainObject.Predmet.ProtuStrankaListFormatedWithAdressOIB_1">
      <item>ASGARD jednostavno društvo s ograničenom odgovornošću za trgovinu i usluge, OIB 78717056900, Jug II 29, 40323 Prelog</item>
    </derivirana_varijabla>
  </DomainObject.Predmet.ProtuStrankaListFormatedWithAdressOIB>
  <DomainObject.Predmet.ProtuStrankaListNazivFormated>
    <izvorni_sadrzaj>
      <item>ASGARD jednostavno društvo s ograničenom odgovornošću za trgovinu i usluge</item>
    </izvorni_sadrzaj>
    <derivirana_varijabla naziv="DomainObject.Predmet.ProtuStrankaListNazivFormated_1">
      <item>ASGARD jednostavno društvo s ograničenom odgovornošću za trgovinu i usluge</item>
    </derivirana_varijabla>
  </DomainObject.Predmet.ProtuStrankaListNazivFormated>
  <DomainObject.Predmet.ProtuStrankaListNazivFormatedOIB>
    <izvorni_sadrzaj>
      <item>ASGARD jednostavno društvo s ograničenom odgovornošću za trgovinu i usluge, OIB 78717056900</item>
    </izvorni_sadrzaj>
    <derivirana_varijabla naziv="DomainObject.Predmet.ProtuStrankaListNazivFormatedOIB_1">
      <item>ASGARD jednostavno društvo s ograničenom odgovornošću za trgovinu i usluge, OIB 78717056900</item>
    </derivirana_varijabla>
  </DomainObject.Predmet.ProtuStrankaListNazivFormatedOIB>
  <DomainObject.Predmet.OstaliListFormated>
    <izvorni_sadrzaj>
      <item>sudski registar</item>
      <item>Županijsko državno odvjetništvo u Varaždinu</item>
      <item>Raiffeisenbank Austria d.d.</item>
      <item>Tomislav Hranjec</item>
    </izvorni_sadrzaj>
    <derivirana_varijabla naziv="DomainObject.Predmet.OstaliListFormated_1">
      <item>sudski registar</item>
      <item>Županijsko državno odvjetništvo u Varaždinu</item>
      <item>Raiffeisenbank Austria d.d.</item>
      <item>Tomislav Hranjec</item>
    </derivirana_varijabla>
  </DomainObject.Predmet.OstaliListFormated>
  <DomainObject.Predmet.OstaliListFormatedOIB>
    <izvorni_sadrzaj>
      <item>sudski registar</item>
      <item>Županijsko državno odvjetništvo u Varaždinu</item>
      <item>Raiffeisenbank Austria d.d., OIB 53056966535</item>
      <item>Tomislav Hranjec, OIB 09309835492</item>
    </izvorni_sadrzaj>
    <derivirana_varijabla naziv="DomainObject.Predmet.OstaliListFormatedOIB_1">
      <item>sudski registar</item>
      <item>Županijsko državno odvjetništvo u Varaždinu</item>
      <item>Raiffeisenbank Austria d.d., OIB 53056966535</item>
      <item>Tomislav Hranjec, OIB 09309835492</item>
    </derivirana_varijabla>
  </DomainObject.Predmet.OstaliListFormatedOIB>
  <DomainObject.Predmet.OstaliListFormatedWithAdress>
    <izvorni_sadrzaj>
      <item>sudski registar</item>
      <item>Županijsko državno odvjetništvo u Varaždinu</item>
      <item>Raiffeisenbank Austria d.d., Magazinska cesta 69, 10000 Zagreb</item>
      <item>Tomislav Hranjec, Ulica Braće Radića 41, 40000 Mala Subotica</item>
    </izvorni_sadrzaj>
    <derivirana_varijabla naziv="DomainObject.Predmet.OstaliListFormatedWithAdress_1">
      <item>sudski registar</item>
      <item>Županijsko državno odvjetništvo u Varaždinu</item>
      <item>Raiffeisenbank Austria d.d., Magazinska cesta 69, 10000 Zagreb</item>
      <item>Tomislav Hranjec, Ulica Braće Radića 41, 40000 Mala Subotica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Raiffeisenbank Austria d.d., OIB 53056966535, Magazinska cesta 69, 10000 Zagreb</item>
      <item>Tomislav Hranjec, OIB 09309835492, Ulica Braće Radića 41, 40000 Mala Subotica</item>
    </izvorni_sadrzaj>
    <derivirana_varijabla naziv="DomainObject.Predmet.OstaliListFormatedWithAdressOIB_1">
      <item>sudski registar</item>
      <item>Županijsko državno odvjetništvo u Varaždinu</item>
      <item>Raiffeisenbank Austria d.d., OIB 53056966535, Magazinska cesta 69, 10000 Zagreb</item>
      <item>Tomislav Hranjec, OIB 09309835492, Ulica Braće Radića 41, 40000 Mala Subotica</item>
    </derivirana_varijabla>
  </DomainObject.Predmet.OstaliListFormatedWithAdressOIB>
  <DomainObject.Predmet.OstaliListNazivFormated>
    <izvorni_sadrzaj>
      <item>sudski registar</item>
      <item>Županijsko državno odvjetništvo u Varaždinu</item>
      <item>Raiffeisenbank Austria d.d.</item>
      <item>Tomislav Hranjec</item>
    </izvorni_sadrzaj>
    <derivirana_varijabla naziv="DomainObject.Predmet.OstaliListNazivFormated_1">
      <item>sudski registar</item>
      <item>Županijsko državno odvjetništvo u Varaždinu</item>
      <item>Raiffeisenbank Austria d.d.</item>
      <item>Tomislav Hranjec</item>
    </derivirana_varijabla>
  </DomainObject.Predmet.OstaliListNazivFormated>
  <DomainObject.Predmet.OstaliListNazivFormatedOIB>
    <izvorni_sadrzaj>
      <item>sudski registar</item>
      <item>Županijsko državno odvjetništvo u Varaždinu</item>
      <item>Raiffeisenbank Austria d.d., OIB 53056966535</item>
      <item>Tomislav Hranjec, OIB 09309835492</item>
    </izvorni_sadrzaj>
    <derivirana_varijabla naziv="DomainObject.Predmet.OstaliListNazivFormatedOIB_1">
      <item>sudski registar</item>
      <item>Županijsko državno odvjetništvo u Varaždinu</item>
      <item>Raiffeisenbank Austria d.d., OIB 53056966535</item>
      <item>Tomislav Hranjec, OIB 09309835492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St-643/2016-11</izvorni_sadrzaj>
    <derivirana_varijabla naziv="DomainObject.PoslovniBrojDokumenta_1">St-643/2016-11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ASGARD jednostavno društvo s ograničenom odgovornošću za trgovinu i usluge</izvorni_sadrzaj>
    <derivirana_varijabla naziv="DomainObject.Predmet.ProtustrankaIDrugi_1">ASGARD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ASGARD jednostavno društvo s ograničenom odgovornošću za trgovinu i usluge, OIB 78717056900, Jug II 29, 40323 Prelog</izvorni_sadrzaj>
    <derivirana_varijabla naziv="DomainObject.Predmet.ProtustrankaIDrugiAdressOIB_1">ASGARD jednostavno društvo s ograničenom odgovornošću za trgovinu i usluge, OIB 78717056900, Jug II 29,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ASGARD jednostavno društvo s ograničenom odgovornošću za trgovinu i usluge</item>
      <item>sudski registar</item>
      <item>Županijsko državno odvjetništvo u Varaždinu</item>
      <item>Raiffeisenbank Austria d.d.</item>
      <item>Tomislav Hranjec</item>
    </izvorni_sadrzaj>
    <derivirana_varijabla naziv="DomainObject.Predmet.SudioniciListNaziv_1">
      <item>Financijska agencija</item>
      <item>ASGARD jednostavno društvo s ograničenom odgovornošću za trgovinu i usluge</item>
      <item>sudski registar</item>
      <item>Županijsko državno odvjetništvo u Varaždinu</item>
      <item>Raiffeisenbank Austria d.d.</item>
      <item>Tomislav Hranjec</item>
    </derivirana_varijabla>
  </DomainObject.Predmet.SudioniciListNaziv>
  <DomainObject.Predmet.SudioniciListAdressOIB>
    <izvorni_sadrzaj>
      <item>Financijska agencija, OIB 85821130368</item>
      <item>ASGARD jednostavno društvo s ograničenom odgovornošću za trgovinu i usluge, OIB 78717056900, Jug II 29,40323 Prelog</item>
      <item>sudski registar</item>
      <item>Županijsko državno odvjetništvo u Varaždinu</item>
      <item>Raiffeisenbank Austria d.d., OIB 53056966535, Magazinska cesta 69,10000 Zagreb</item>
      <item>Tomislav Hranjec, OIB 09309835492, Ulica Braće Radića 41,40000 Mala Subotica</item>
    </izvorni_sadrzaj>
    <derivirana_varijabla naziv="DomainObject.Predmet.SudioniciListAdressOIB_1">
      <item>Financijska agencija, OIB 85821130368</item>
      <item>ASGARD jednostavno društvo s ograničenom odgovornošću za trgovinu i usluge, OIB 78717056900, Jug II 29,40323 Prelog</item>
      <item>sudski registar</item>
      <item>Županijsko državno odvjetništvo u Varaždinu</item>
      <item>Raiffeisenbank Austria d.d., OIB 53056966535, Magazinska cesta 69,10000 Zagreb</item>
      <item>Tomislav Hranjec, OIB 09309835492, Ulica Braće Radića 41,40000 Mala Subotica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477FE0-52FE-4E86-B6EA-7912BA03FC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828</properties:Words>
  <properties:Characters>4448</properties:Characters>
  <properties:Lines>133</properties:Lines>
  <properties:Paragraphs>41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2016-12-16T12:12:00Z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St-643/2016-11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