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ea9a" w14:paraId="731ea9a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C32987">
        <w:t>2017</w:t>
      </w:r>
      <w:r w:rsidR="006D254D">
        <w:t>/16</w:t>
      </w:r>
      <w:r w:rsidR="00C32987">
        <w:t>-9</w:t>
      </w:r>
    </w:p>
    <w:p w:rsidRDefault="004952D7" w:rsidP="004952D7" w:rsidR="004952D7">
      <w:r>
        <w:rPr>
          <w:rStyle w:val="Strong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5F4420" w:rsidRPr="005F4420">
        <w:t xml:space="preserve">Financijska agencija Regionalni centar Osijek, za otvaranje stečajnog  postupka nad dužnikom </w:t>
      </w:r>
      <w:r w:rsidR="00C32987">
        <w:t>ESPADA d.o.o. za proizvodnju i trgovinu</w:t>
      </w:r>
      <w:r w:rsidR="00C32987" w:rsidRPr="006E7865">
        <w:t xml:space="preserve">, </w:t>
      </w:r>
      <w:r w:rsidR="00C32987">
        <w:t>Tenja</w:t>
      </w:r>
      <w:r w:rsidR="00C32987" w:rsidRPr="006E7865">
        <w:t xml:space="preserve">, </w:t>
      </w:r>
      <w:r w:rsidR="00C32987">
        <w:t>V. Mačeka 23</w:t>
      </w:r>
      <w:r w:rsidR="00C32987" w:rsidRPr="006E7865">
        <w:t xml:space="preserve">, OIB: </w:t>
      </w:r>
      <w:r w:rsidR="00C32987">
        <w:t>98581498916</w:t>
      </w:r>
      <w:r w:rsidR="00C32987" w:rsidRPr="006E7865">
        <w:t xml:space="preserve">, MBS: </w:t>
      </w:r>
      <w:r w:rsidR="00C32987">
        <w:t>030102246</w:t>
      </w:r>
      <w:r w:rsidR="00555D95" w:rsidRPr="005F4420">
        <w:rPr>
          <w:b/>
        </w:rPr>
        <w:t>,</w:t>
      </w:r>
      <w:r w:rsidR="00555D95">
        <w:rPr>
          <w:b/>
        </w:rPr>
        <w:t xml:space="preserve"> </w:t>
      </w:r>
      <w:r w:rsidR="00B00E84">
        <w:t>d</w:t>
      </w:r>
      <w:r w:rsidR="006D64E6">
        <w:t xml:space="preserve">ana </w:t>
      </w:r>
      <w:r w:rsidR="006D254D">
        <w:t>1</w:t>
      </w:r>
      <w:r w:rsidR="00C32987">
        <w:t>5</w:t>
      </w:r>
      <w:r w:rsidR="005868BA">
        <w:t xml:space="preserve">. </w:t>
      </w:r>
      <w:r w:rsidR="00C32987">
        <w:t>veljača</w:t>
      </w:r>
      <w:r w:rsidR="005868BA">
        <w:t xml:space="preserve"> 2017. </w:t>
      </w:r>
    </w:p>
    <w:p w:rsidRDefault="004F25AD" w:rsidP="005F4420" w:rsidR="004011EC">
      <w:pPr>
        <w:tabs>
          <w:tab w:pos="3705" w:val="left"/>
          <w:tab w:pos="7005" w:val="left"/>
        </w:tabs>
        <w:jc w:val="both"/>
      </w:pPr>
      <w:r>
        <w:tab/>
      </w:r>
      <w:r w:rsidR="005F4420"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BodyText"/>
      </w:pPr>
    </w:p>
    <w:p w:rsidRDefault="00A0258F" w:rsidP="004B741D" w:rsidR="00A0258F" w:rsidRPr="004011EC">
      <w:pPr>
        <w:pStyle w:val="BodyText"/>
      </w:pPr>
    </w:p>
    <w:p w:rsidRDefault="004B741D" w:rsidP="00E237D5" w:rsidR="009B0969">
      <w:pPr>
        <w:pStyle w:val="BodyText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C32987">
        <w:t>ESPADA d.o.o. za proizvodnju i trgovinu</w:t>
      </w:r>
      <w:r w:rsidR="00C32987" w:rsidRPr="006E7865">
        <w:t xml:space="preserve">, </w:t>
      </w:r>
      <w:r w:rsidR="00C32987">
        <w:t>Tenja</w:t>
      </w:r>
      <w:r w:rsidR="00C32987" w:rsidRPr="006E7865">
        <w:t xml:space="preserve">, </w:t>
      </w:r>
      <w:r w:rsidR="00C32987">
        <w:t>V. Mačeka 23</w:t>
      </w:r>
      <w:r w:rsidR="00C32987" w:rsidRPr="006E7865">
        <w:t xml:space="preserve">, OIB: </w:t>
      </w:r>
      <w:r w:rsidR="00C32987">
        <w:t>98581498916</w:t>
      </w:r>
      <w:r w:rsidR="00C32987" w:rsidRPr="006E7865">
        <w:t xml:space="preserve">, MBS: </w:t>
      </w:r>
      <w:r w:rsidR="00C32987">
        <w:t>030102246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37616B" w:rsidR="00615950">
      <w:pPr>
        <w:pStyle w:val="BodyText"/>
        <w:numPr>
          <w:ilvl w:val="0"/>
          <w:numId w:val="1"/>
        </w:numPr>
      </w:pPr>
      <w:r>
        <w:t xml:space="preserve">Zakazuje se ročište radi izjašnjenja o prijedlogu za dan </w:t>
      </w:r>
      <w:r w:rsidR="00C32987">
        <w:rPr>
          <w:b/>
        </w:rPr>
        <w:t>11</w:t>
      </w:r>
      <w:r w:rsidR="0037616B">
        <w:rPr>
          <w:b/>
        </w:rPr>
        <w:t xml:space="preserve">. </w:t>
      </w:r>
      <w:r w:rsidR="00C32987">
        <w:rPr>
          <w:b/>
        </w:rPr>
        <w:t xml:space="preserve">travnja </w:t>
      </w:r>
      <w:r w:rsidR="0037616B">
        <w:rPr>
          <w:b/>
        </w:rPr>
        <w:t>2017. u 1</w:t>
      </w:r>
      <w:r w:rsidR="00C32987">
        <w:rPr>
          <w:b/>
        </w:rPr>
        <w:t>0</w:t>
      </w:r>
      <w:r w:rsidR="0037616B">
        <w:t>:</w:t>
      </w:r>
      <w:r w:rsidR="00C32987" w:rsidRPr="00492D91">
        <w:rPr>
          <w:b/>
        </w:rPr>
        <w:t>0</w:t>
      </w:r>
      <w:r w:rsidR="006D254D">
        <w:rPr>
          <w:b/>
        </w:rPr>
        <w:t>0</w:t>
      </w:r>
      <w:r w:rsidR="00EB3AC0" w:rsidRPr="0037616B">
        <w:rPr>
          <w:b/>
        </w:rPr>
        <w:t xml:space="preserve"> </w:t>
      </w:r>
      <w:r w:rsidRPr="0037616B"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347263" w:rsidP="00615950" w:rsidR="006C2276" w:rsidRPr="006B0D72">
      <w:pPr>
        <w:pStyle w:val="BodyText"/>
        <w:numPr>
          <w:ilvl w:val="0"/>
          <w:numId w:val="1"/>
        </w:numPr>
        <w:rPr>
          <w:b/>
        </w:rPr>
      </w:pPr>
      <w:r>
        <w:t xml:space="preserve">U ovom postupku imenuje se privremeni stečajni upravitelj u osobi </w:t>
      </w:r>
      <w:r w:rsidR="00C32987">
        <w:t>Zvonko Tomljanović, Našice</w:t>
      </w:r>
      <w:r w:rsidR="00D840DD">
        <w:t>,</w:t>
      </w:r>
      <w:r w:rsidR="004B741D">
        <w:t xml:space="preserve"> </w:t>
      </w:r>
      <w:r w:rsidR="00C32987">
        <w:t>J. Runjanina 7</w:t>
      </w:r>
      <w:r w:rsidR="005868BA">
        <w:t>, OIB:</w:t>
      </w:r>
      <w:r w:rsidR="00C32987">
        <w:t xml:space="preserve"> 01559486405</w:t>
      </w:r>
      <w:r w:rsidR="00A23173" w:rsidRPr="006B0D72">
        <w:rPr>
          <w:b/>
        </w:rPr>
        <w:t>.</w:t>
      </w:r>
    </w:p>
    <w:p w:rsidRDefault="00A26E0B" w:rsidP="004B741D" w:rsidR="004B741D">
      <w:pPr>
        <w:pStyle w:val="BodyText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BodyText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4B741D" w:rsidP="00965A37" w:rsidR="00965A37" w:rsidRPr="0013209D">
      <w:pPr>
        <w:pStyle w:val="BodyText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BodyText"/>
        <w:rPr>
          <w:b/>
          <w:bCs/>
        </w:rPr>
      </w:pPr>
    </w:p>
    <w:p w:rsidRDefault="00A0258F" w:rsidP="004B741D" w:rsidR="00A0258F">
      <w:pPr>
        <w:pStyle w:val="BodyText"/>
        <w:rPr>
          <w:b/>
          <w:bCs/>
        </w:rPr>
      </w:pPr>
    </w:p>
    <w:p w:rsidRDefault="00366021" w:rsidP="005A7923" w:rsidR="003E3A0B">
      <w:pPr>
        <w:pStyle w:val="BodyText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C32987">
        <w:t>28</w:t>
      </w:r>
      <w:r w:rsidR="0037616B">
        <w:t xml:space="preserve">. </w:t>
      </w:r>
      <w:r w:rsidR="00C32987">
        <w:t>lipnja</w:t>
      </w:r>
      <w:r w:rsidR="005868BA">
        <w:t xml:space="preserve"> 2016.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C32987">
        <w:t>ESPADA d.o.o. za proizvodnju i trgovinu</w:t>
      </w:r>
      <w:r w:rsidR="00C32987" w:rsidRPr="006E7865">
        <w:t xml:space="preserve">, </w:t>
      </w:r>
      <w:r w:rsidR="00C32987">
        <w:t>Tenja</w:t>
      </w:r>
      <w:r w:rsidR="00C32987" w:rsidRPr="006E7865">
        <w:t xml:space="preserve">, </w:t>
      </w:r>
      <w:r w:rsidR="00C32987">
        <w:t>V. Mačeka 23</w:t>
      </w:r>
      <w:r w:rsidR="00C32987" w:rsidRPr="006E7865">
        <w:t xml:space="preserve">, OIB: </w:t>
      </w:r>
      <w:r w:rsidR="00C32987">
        <w:t>98581498916</w:t>
      </w:r>
      <w:r w:rsidR="00C32987" w:rsidRPr="006E7865">
        <w:t xml:space="preserve">, MBS: </w:t>
      </w:r>
      <w:r w:rsidR="00C32987">
        <w:t>030102246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BodyText"/>
      </w:pPr>
    </w:p>
    <w:p w:rsidRDefault="002D77B4" w:rsidP="005A7923" w:rsidR="00A0258F">
      <w:pPr>
        <w:pStyle w:val="BodyText"/>
      </w:pPr>
      <w:r>
        <w:tab/>
      </w:r>
    </w:p>
    <w:p w:rsidRDefault="00A0258F" w:rsidP="005A7923" w:rsidR="00A0258F">
      <w:pPr>
        <w:pStyle w:val="BodyText"/>
      </w:pPr>
    </w:p>
    <w:p w:rsidRDefault="005F4420" w:rsidP="005F4420" w:rsidR="005F4420">
      <w:pPr>
        <w:jc w:val="right"/>
      </w:pPr>
      <w:r>
        <w:t>Broj: St-</w:t>
      </w:r>
      <w:r w:rsidR="00C32987">
        <w:t>2017</w:t>
      </w:r>
      <w:r w:rsidR="006D254D">
        <w:t>/16</w:t>
      </w:r>
      <w:r w:rsidR="0037616B">
        <w:t>-</w:t>
      </w:r>
      <w:r w:rsidR="00C32987">
        <w:t>9</w:t>
      </w: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A0258F" w:rsidP="005A7923" w:rsidR="00A0258F">
      <w:pPr>
        <w:pStyle w:val="BodyText"/>
      </w:pPr>
    </w:p>
    <w:p w:rsidRDefault="00214478" w:rsidP="001160A4" w:rsidR="00214478">
      <w:pPr>
        <w:pStyle w:val="BodyText"/>
        <w:ind w:firstLine="708"/>
      </w:pPr>
      <w:r>
        <w:t xml:space="preserve">U prijedlogu FINA navodi da dužnik na dan </w:t>
      </w:r>
      <w:r w:rsidR="006D254D">
        <w:t>1.</w:t>
      </w:r>
      <w:r w:rsidR="00016642">
        <w:t xml:space="preserve"> rujna</w:t>
      </w:r>
      <w:r w:rsidR="006D254D">
        <w:t>2015</w:t>
      </w:r>
      <w:r w:rsidR="005868BA">
        <w:t>.</w:t>
      </w:r>
      <w:r>
        <w:t xml:space="preserve"> u Očevidniku redoslijedu osnova za plaćanje ima evidentirane neizvršene osnove za plaćanje u neprekinutom razdoblju od</w:t>
      </w:r>
      <w:r w:rsidR="00B94A89">
        <w:t xml:space="preserve"> </w:t>
      </w:r>
      <w:r w:rsidR="006D254D">
        <w:t>467</w:t>
      </w:r>
      <w:r>
        <w:t xml:space="preserve"> dana u ukupnom iznosu od </w:t>
      </w:r>
      <w:r w:rsidR="00C32987">
        <w:t>605</w:t>
      </w:r>
      <w:r w:rsidR="006D254D">
        <w:t>.</w:t>
      </w:r>
      <w:r w:rsidR="00C32987">
        <w:t>209,91</w:t>
      </w:r>
      <w:r>
        <w:t xml:space="preserve"> kn u koji iznos je uračunata kamata i naknada FINE za provedbu ovrhe na novčanim sredstvima te da dužnik ima </w:t>
      </w:r>
      <w:r w:rsidR="00C32987">
        <w:t>2</w:t>
      </w:r>
      <w:r>
        <w:t xml:space="preserve"> zaposlenika.</w:t>
      </w:r>
    </w:p>
    <w:p w:rsidRDefault="00DD6DE4" w:rsidP="00316834" w:rsidR="00DD6DE4">
      <w:pPr>
        <w:pStyle w:val="BodyText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5868BA">
        <w:t xml:space="preserve">Ivana Krstić, Osijek, Županijska 2, OIB: 47574637103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BodyText"/>
        <w:rPr>
          <w:b/>
          <w:bCs/>
        </w:rPr>
      </w:pPr>
    </w:p>
    <w:p w:rsidRDefault="004B741D" w:rsidP="003E3A0B" w:rsidR="004B741D">
      <w:pPr>
        <w:pStyle w:val="BodyText"/>
        <w:rPr>
          <w:b/>
          <w:bCs/>
        </w:rPr>
      </w:pPr>
    </w:p>
    <w:p w:rsidRDefault="005A1D35" w:rsidP="004B741D" w:rsidR="005A1D35">
      <w:pPr>
        <w:pStyle w:val="BodyText"/>
        <w:jc w:val="center"/>
        <w:rPr>
          <w:b/>
          <w:bCs/>
        </w:rPr>
      </w:pPr>
    </w:p>
    <w:p w:rsidRDefault="00F1595D" w:rsidP="00F1595D" w:rsidR="007242CD">
      <w:pPr>
        <w:pStyle w:val="BodyText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C32987">
        <w:t>15</w:t>
      </w:r>
      <w:r w:rsidR="005868BA">
        <w:t xml:space="preserve">. </w:t>
      </w:r>
      <w:r w:rsidR="00C32987">
        <w:t>veljače</w:t>
      </w:r>
      <w:r w:rsidR="005868BA">
        <w:t xml:space="preserve"> 2017.</w:t>
      </w:r>
    </w:p>
    <w:p w:rsidRDefault="00094230" w:rsidP="001309A4" w:rsidR="00094230">
      <w:pPr>
        <w:pStyle w:val="BodyText"/>
        <w:jc w:val="center"/>
      </w:pPr>
    </w:p>
    <w:p w:rsidRDefault="00094230" w:rsidP="001309A4" w:rsidR="00094230">
      <w:pPr>
        <w:pStyle w:val="BodyText"/>
        <w:jc w:val="center"/>
      </w:pPr>
    </w:p>
    <w:p w:rsidRDefault="004B741D" w:rsidP="004B741D" w:rsidR="004B741D">
      <w:pPr>
        <w:pStyle w:val="BodyText"/>
        <w:jc w:val="left"/>
      </w:pPr>
      <w:r>
        <w:t>Zapisničar</w:t>
      </w:r>
    </w:p>
    <w:p w:rsidRDefault="00C32987" w:rsidP="004B741D" w:rsidR="007242CD">
      <w:pPr>
        <w:pStyle w:val="BodyText"/>
        <w:jc w:val="left"/>
      </w:pPr>
      <w:r>
        <w:t>Maja Videnović</w:t>
      </w:r>
    </w:p>
    <w:p w:rsidRDefault="007242CD" w:rsidP="00E11F11" w:rsidR="007242CD">
      <w:pPr>
        <w:pStyle w:val="BodyText"/>
        <w:ind w:firstLine="708"/>
        <w:jc w:val="left"/>
      </w:pP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BodyText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BodyText"/>
        <w:jc w:val="left"/>
      </w:pPr>
      <w:r>
        <w:t>POUKA O PRAVNOM LIJEKU:</w:t>
      </w:r>
    </w:p>
    <w:p w:rsidRDefault="004B741D" w:rsidP="004B741D" w:rsidR="004B741D">
      <w:pPr>
        <w:pStyle w:val="BodyText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E3A0B" w:rsidP="004B741D" w:rsidR="005868BA">
      <w:pPr>
        <w:pStyle w:val="BodyText"/>
        <w:numPr>
          <w:ilvl w:val="0"/>
          <w:numId w:val="3"/>
        </w:numPr>
        <w:jc w:val="left"/>
      </w:pPr>
      <w:r>
        <w:t>priv. st. upravitelj</w:t>
      </w:r>
      <w:r w:rsidR="004952D7">
        <w:t xml:space="preserve"> </w:t>
      </w:r>
    </w:p>
    <w:p w:rsidRDefault="00214478" w:rsidP="004B741D" w:rsidR="003E3A0B">
      <w:pPr>
        <w:pStyle w:val="BodyText"/>
        <w:numPr>
          <w:ilvl w:val="0"/>
          <w:numId w:val="3"/>
        </w:numPr>
        <w:jc w:val="left"/>
      </w:pPr>
      <w:r>
        <w:t xml:space="preserve">FINA </w:t>
      </w:r>
    </w:p>
    <w:p w:rsidRDefault="001160A4" w:rsidP="004B741D" w:rsidR="001160A4">
      <w:pPr>
        <w:pStyle w:val="BodyText"/>
        <w:numPr>
          <w:ilvl w:val="0"/>
          <w:numId w:val="3"/>
        </w:numPr>
        <w:jc w:val="left"/>
      </w:pPr>
      <w:r>
        <w:t xml:space="preserve">ŽDO </w:t>
      </w:r>
      <w:r w:rsidR="006D254D">
        <w:t>Osijek</w:t>
      </w:r>
    </w:p>
    <w:p w:rsidRDefault="002D77B4" w:rsidP="004B741D" w:rsidR="002D77B4">
      <w:pPr>
        <w:pStyle w:val="BodyText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BodyText"/>
        <w:numPr>
          <w:ilvl w:val="0"/>
          <w:numId w:val="3"/>
        </w:numPr>
        <w:jc w:val="left"/>
      </w:pPr>
      <w:r>
        <w:t>e-</w:t>
      </w:r>
      <w:r w:rsidR="003E3A0B">
        <w:t>ogl. pl.</w:t>
      </w:r>
      <w:r w:rsidR="00316834">
        <w:t xml:space="preserve"> </w:t>
      </w:r>
    </w:p>
    <w:p w:rsidRDefault="005868BA" w:rsidP="005868BA" w:rsidR="000C20F1">
      <w:pPr>
        <w:pStyle w:val="BodyText"/>
        <w:numPr>
          <w:ilvl w:val="0"/>
          <w:numId w:val="3"/>
        </w:numPr>
        <w:jc w:val="left"/>
      </w:pPr>
      <w:r>
        <w:t>R.</w:t>
      </w:r>
      <w:r w:rsidR="00C32987">
        <w:t>11/4</w:t>
      </w:r>
    </w:p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2D5985" w:rsidR="002D5985"/>
    <w:sectPr w:rsidSect="00C32987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2D" w:rsidR="00262A2D">
      <w:r>
        <w:separator/>
      </w:r>
    </w:p>
  </w:endnote>
  <w:endnote w:id="0" w:type="continuationSeparator">
    <w:p w:rsidRDefault="00262A2D" w:rsidR="00262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2D" w:rsidR="00262A2D">
      <w:r>
        <w:separator/>
      </w:r>
    </w:p>
  </w:footnote>
  <w:footnote w:id="0" w:type="continuationSeparator">
    <w:p w:rsidRDefault="00262A2D" w:rsidR="00262A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5661" w:rsidR="00DE5661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5168">
      <w:rPr>
        <w:rStyle w:val="PageNumber"/>
        <w:noProof/>
      </w:rPr>
      <w:t>2</w:t>
    </w:r>
    <w:r>
      <w:rPr>
        <w:rStyle w:val="PageNumber"/>
      </w:rPr>
      <w:fldChar w:fldCharType="end"/>
    </w:r>
  </w:p>
  <w:p w:rsidRDefault="00DE5661" w:rsidR="00DE5661">
    <w:pPr>
      <w:pStyle w:val="Header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6642"/>
    <w:rsid w:val="000242C5"/>
    <w:rsid w:val="00036EE7"/>
    <w:rsid w:val="0005396D"/>
    <w:rsid w:val="00070D0F"/>
    <w:rsid w:val="00094230"/>
    <w:rsid w:val="000C20F1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47263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2D91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32987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40DD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25168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00EE6"/>
    <w:rsid w:val="00F1595D"/>
    <w:rsid w:val="00F1779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F00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F00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F00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E171AF"/>
  </w:style>
  <w:style w:styleId="Footer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070D0F"/>
    <w:rPr>
      <w:sz w:val="24"/>
      <w:szCs w:val="24"/>
    </w:rPr>
  </w:style>
  <w:style w:styleId="Strong" w:type="character">
    <w:name w:val="Strong"/>
    <w:qFormat/>
    <w:rsid w:val="004952D7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F00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F00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F00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8E5F3-2E4F-40EE-AEA4-F89D6DEB8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2519</properties:Characters>
  <properties:Lines>96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2017-02-15T06:41:00Z</dcterms:created>
  <dc:creator>hermanj</dc:creator>
  <cp:lastModifiedBy>Maja Videnović</cp:lastModifiedBy>
  <cp:lastPrinted>2017-02-15T06:46:00Z</cp:lastPrinted>
  <dcterms:modified xmlns:xsi="http://www.w3.org/2001/XMLSchema-instance" xsi:type="dcterms:W3CDTF">2017-02-15T10:50:00Z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