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ec0d" w14:paraId="eaaec0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6628B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4510E7">
        <w:t>GAVIOTA</w:t>
      </w:r>
      <w:r w:rsidR="00B767F0">
        <w:t xml:space="preserve"> </w:t>
      </w:r>
      <w:r w:rsidR="00F6628B">
        <w:t xml:space="preserve">d.o.o., </w:t>
      </w:r>
      <w:r w:rsidR="004510E7">
        <w:t>Vir</w:t>
      </w:r>
      <w:r w:rsidR="00F6628B">
        <w:t xml:space="preserve">, </w:t>
      </w:r>
      <w:r w:rsidR="004510E7">
        <w:t>Miljkovica IV 19</w:t>
      </w:r>
      <w:r w:rsidR="00F6628B">
        <w:t xml:space="preserve">, OIB: </w:t>
      </w:r>
      <w:r w:rsidR="004510E7">
        <w:t>12268732692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510E7">
        <w:t>2</w:t>
      </w:r>
      <w:r w:rsidR="00B767F0">
        <w:t>7</w:t>
      </w:r>
      <w:r>
        <w:t xml:space="preserve">. </w:t>
      </w:r>
      <w:r w:rsidR="00B767F0">
        <w:t>ožujka</w:t>
      </w:r>
      <w:r w:rsidR="00F6628B">
        <w:t xml:space="preserve"> </w:t>
      </w:r>
      <w:r w:rsidR="00997BBA">
        <w:t>201</w:t>
      </w:r>
      <w:r w:rsidR="00F6628B">
        <w:t>7</w:t>
      </w:r>
      <w:r w:rsidRPr="00FC1537">
        <w:t>.</w:t>
      </w:r>
      <w:r>
        <w:t xml:space="preserve">, </w:t>
      </w:r>
      <w:r w:rsidR="00B767F0">
        <w:t>3</w:t>
      </w:r>
      <w:r>
        <w:t xml:space="preserve">. </w:t>
      </w:r>
      <w:r w:rsidR="00B767F0">
        <w:t>travnja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510E7">
        <w:t>GAVIOTA d.o.o., Vir, Miljkovica IV 19, OIB: 12268732692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4510E7">
        <w:t>8</w:t>
      </w:r>
      <w:r w:rsidR="00B767F0">
        <w:t>.25</w:t>
      </w:r>
      <w:r w:rsidR="004510E7">
        <w:t>8</w:t>
      </w:r>
      <w:r w:rsidR="00F6628B">
        <w:t>,</w:t>
      </w:r>
      <w:r w:rsidR="004510E7">
        <w:t>39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osoba</w:t>
      </w:r>
      <w:r>
        <w:t xml:space="preserve"> </w:t>
      </w:r>
      <w:r w:rsidR="00A64D31">
        <w:t>ovlašten</w:t>
      </w:r>
      <w:r w:rsidR="00F508E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510E7">
        <w:t>Damir Jurjević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767F0">
        <w:t>3</w:t>
      </w:r>
      <w:r w:rsidR="00814E35">
        <w:t xml:space="preserve">. </w:t>
      </w:r>
      <w:r w:rsidR="00B767F0">
        <w:t>travnja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510E7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D205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6628B">
      <w:t>Poslovni broj: 5</w:t>
    </w:r>
    <w:r w:rsidR="00F6628B" w:rsidRPr="00FC1537">
      <w:t xml:space="preserve"> St</w:t>
    </w:r>
    <w:r w:rsidR="00F6628B">
      <w:t>-</w:t>
    </w:r>
    <w:r w:rsidR="004510E7">
      <w:t>132</w:t>
    </w:r>
    <w:r w:rsidR="00B767F0">
      <w:t>/17-</w:t>
    </w:r>
    <w:r w:rsidR="004510E7">
      <w:t>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4510E7">
      <w:t>132</w:t>
    </w:r>
    <w:r>
      <w:t>/1</w:t>
    </w:r>
    <w:r w:rsidR="00F6628B">
      <w:t>7</w:t>
    </w:r>
    <w:r>
      <w:t>-</w:t>
    </w:r>
    <w:r w:rsidR="004510E7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447958"/>
    <w:rsid w:val="004510E7"/>
    <w:rsid w:val="004635D5"/>
    <w:rsid w:val="004B64F0"/>
    <w:rsid w:val="005F67DA"/>
    <w:rsid w:val="00611283"/>
    <w:rsid w:val="006A66B9"/>
    <w:rsid w:val="006D444F"/>
    <w:rsid w:val="006E6B12"/>
    <w:rsid w:val="0071080F"/>
    <w:rsid w:val="00804643"/>
    <w:rsid w:val="00814E35"/>
    <w:rsid w:val="008337B7"/>
    <w:rsid w:val="00983B50"/>
    <w:rsid w:val="00990A98"/>
    <w:rsid w:val="00997BBA"/>
    <w:rsid w:val="009E2467"/>
    <w:rsid w:val="00A32F79"/>
    <w:rsid w:val="00A64D31"/>
    <w:rsid w:val="00B767F0"/>
    <w:rsid w:val="00BA4D2C"/>
    <w:rsid w:val="00BD2056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GAVIOTA d.o.o. za nautički turizam, ugostiteljstvo i turistička agencija</izvorni_sadrzaj>
    <derivirana_varijabla naziv="DomainObject.Predmet.ProtustrankaFormated_1">  GAVIOTA d.o.o. za nautički turizam, ugostiteljstvo i turistička agencija</derivirana_varijabla>
  </DomainObject.Predmet.ProtustrankaFormated>
  <DomainObject.Predmet.ProtustrankaFormatedOIB>
    <izvorni_sadrzaj>  GAVIOTA d.o.o. za nautički turizam, ugostiteljstvo i turistička agencija, OIB 12268732692</izvorni_sadrzaj>
    <derivirana_varijabla naziv="DomainObject.Predmet.ProtustrankaFormatedOIB_1">  GAVIOTA d.o.o. za nautički turizam, ugostiteljstvo i turistička agencija, OIB 12268732692</derivirana_varijabla>
  </DomainObject.Predmet.ProtustrankaFormatedOIB>
  <DomainObject.Predmet.ProtustrankaFormatedWithAdress>
    <izvorni_sadrzaj> GAVIOTA d.o.o. za nautički turizam, ugostiteljstvo i turistička agencija, Miljkovica IV 19, 23234 Vir</izvorni_sadrzaj>
    <derivirana_varijabla naziv="DomainObject.Predmet.ProtustrankaFormatedWithAdress_1"> GAVIOTA d.o.o. za nautički turizam, ugostiteljstvo i turistička agencija, Miljkovica IV 19, 23234 Vir</derivirana_varijabla>
  </DomainObject.Predmet.ProtustrankaFormatedWithAdress>
  <DomainObject.Predmet.ProtustrankaFormatedWithAdressOIB>
    <izvorni_sadrzaj> GAVIOTA d.o.o. za nautički turizam, ugostiteljstvo i turistička agencija, OIB 12268732692, Miljkovica IV 19, 23234 Vir</izvorni_sadrzaj>
    <derivirana_varijabla naziv="DomainObject.Predmet.ProtustrankaFormatedWithAdressOIB_1"> GAVIOTA d.o.o. za nautički turizam, ugostiteljstvo i turistička agencija, OIB 12268732692, Miljkovica IV 19, 23234 Vir</derivirana_varijabla>
  </DomainObject.Predmet.ProtustrankaFormatedWithAdressOIB>
  <DomainObject.Predmet.ProtustrankaWithAdress>
    <izvorni_sadrzaj>GAVIOTA d.o.o. za nautički turizam, ugostiteljstvo i turistička agencija Miljkovica IV 19, 23234 Vir</izvorni_sadrzaj>
    <derivirana_varijabla naziv="DomainObject.Predmet.ProtustrankaWithAdress_1">GAVIOTA d.o.o. za nautički turizam, ugostiteljstvo i turistička agencija Miljkovica IV 19, 23234 Vir</derivirana_varijabla>
  </DomainObject.Predmet.ProtustrankaWithAdress>
  <DomainObject.Predmet.ProtustrankaWithAdressOIB>
    <izvorni_sadrzaj>GAVIOTA d.o.o. za nautički turizam, ugostiteljstvo i turistička agencija, OIB 12268732692, Miljkovica IV 19, 23234 Vir</izvorni_sadrzaj>
    <derivirana_varijabla naziv="DomainObject.Predmet.ProtustrankaWithAdressOIB_1">GAVIOTA d.o.o. za nautički turizam, ugostiteljstvo i turistička agencija, OIB 12268732692, Miljkovica IV 19, 23234 Vir</derivirana_varijabla>
  </DomainObject.Predmet.ProtustrankaWithAdressOIB>
  <DomainObject.Predmet.ProtustrankaNazivFormated>
    <izvorni_sadrzaj>GAVIOTA d.o.o. za nautički turizam, ugostiteljstvo i turistička agencija</izvorni_sadrzaj>
    <derivirana_varijabla naziv="DomainObject.Predmet.ProtustrankaNazivFormated_1">GAVIOTA d.o.o. za nautički turizam, ugostiteljstvo i turistička agencija</derivirana_varijabla>
  </DomainObject.Predmet.ProtustrankaNazivFormated>
  <DomainObject.Predmet.ProtustrankaNazivFormatedOIB>
    <izvorni_sadrzaj>GAVIOTA d.o.o. za nautički turizam, ugostiteljstvo i turistička agencija, OIB 12268732692</izvorni_sadrzaj>
    <derivirana_varijabla naziv="DomainObject.Predmet.ProtustrankaNazivFormatedOIB_1">GAVIOTA d.o.o. za nautički turizam, ugostiteljstvo i turistička agencija, OIB 12268732692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GAVIOTA d.o.o. za nautički turizam, ugostiteljstvo i turistička agencija</item>
    </izvorni_sadrzaj>
    <derivirana_varijabla naziv="DomainObject.Predmet.ProtuStrankaListFormated_1">
      <item>GAVIOTA d.o.o. za nautički turizam, ugostiteljstvo i turistička agencija</item>
    </derivirana_varijabla>
  </DomainObject.Predmet.ProtuStrankaListFormated>
  <DomainObject.Predmet.ProtuStrankaListFormatedOIB>
    <izvorni_sadrzaj>
      <item>GAVIOTA d.o.o. za nautički turizam, ugostiteljstvo i turistička agencija, OIB 12268732692</item>
    </izvorni_sadrzaj>
    <derivirana_varijabla naziv="DomainObject.Predmet.ProtuStrankaListFormatedOIB_1">
      <item>GAVIOTA d.o.o. za nautički turizam, ugostiteljstvo i turistička agencija, OIB 12268732692</item>
    </derivirana_varijabla>
  </DomainObject.Predmet.ProtuStrankaListFormatedOIB>
  <DomainObject.Predmet.ProtuStrankaListFormatedWithAdress>
    <izvorni_sadrzaj>
      <item>GAVIOTA d.o.o. za nautički turizam, ugostiteljstvo i turistička agencija, Miljkovica IV 19, 23234 Vir</item>
    </izvorni_sadrzaj>
    <derivirana_varijabla naziv="DomainObject.Predmet.ProtuStrankaListFormatedWithAdress_1">
      <item>GAVIOTA d.o.o. za nautički turizam, ugostiteljstvo i turistička agencija, Miljkovica IV 19, 23234 Vir</item>
    </derivirana_varijabla>
  </DomainObject.Predmet.ProtuStrankaListFormatedWithAdress>
  <DomainObject.Predmet.ProtuStrankaListFormatedWithAdressOIB>
    <izvorni_sadrzaj>
      <item>GAVIOTA d.o.o. za nautički turizam, ugostiteljstvo i turistička agencija, OIB 12268732692, Miljkovica IV 19, 23234 Vir</item>
    </izvorni_sadrzaj>
    <derivirana_varijabla naziv="DomainObject.Predmet.ProtuStrankaListFormatedWithAdressOIB_1">
      <item>GAVIOTA d.o.o. za nautički turizam, ugostiteljstvo i turistička agencija, OIB 12268732692, Miljkovica IV 19, 23234 Vir</item>
    </derivirana_varijabla>
  </DomainObject.Predmet.ProtuStrankaListFormatedWithAdressOIB>
  <DomainObject.Predmet.ProtuStrankaListNazivFormated>
    <izvorni_sadrzaj>
      <item>GAVIOTA d.o.o. za nautički turizam, ugostiteljstvo i turistička agencija</item>
    </izvorni_sadrzaj>
    <derivirana_varijabla naziv="DomainObject.Predmet.ProtuStrankaListNazivFormated_1">
      <item>GAVIOTA d.o.o. za nautički turizam, ugostiteljstvo i turistička agencija</item>
    </derivirana_varijabla>
  </DomainObject.Predmet.ProtuStrankaListNazivFormated>
  <DomainObject.Predmet.ProtuStrankaListNazivFormatedOIB>
    <izvorni_sadrzaj>
      <item>GAVIOTA d.o.o. za nautički turizam, ugostiteljstvo i turistička agencija, OIB 12268732692</item>
    </izvorni_sadrzaj>
    <derivirana_varijabla naziv="DomainObject.Predmet.ProtuStrankaListNazivFormatedOIB_1">
      <item>GAVIOTA d.o.o. za nautički turizam, ugostiteljstvo i turistička agencija, OIB 12268732692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GAVIOTA d.o.o. za nautički turizam, ugostiteljstvo i turistička agencija</izvorni_sadrzaj>
    <derivirana_varijabla naziv="DomainObject.Predmet.ProtustrankaIDrugi_1">GAVIOTA d.o.o. za nautički turizam, ugostiteljstvo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GAVIOTA d.o.o. za nautički turizam, ugostiteljstvo i turistička agencija, OIB 12268732692, Miljkovica IV 19, 23234 Vir</izvorni_sadrzaj>
    <derivirana_varijabla naziv="DomainObject.Predmet.ProtustrankaIDrugiAdressOIB_1">GAVIOTA d.o.o. za nautički turizam, ugostiteljstvo i turistička agencija, OIB 12268732692, Miljkovica IV 19,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GAVIOTA d.o.o. za nautički turizam, ugostiteljstvo i turistička agencija</item>
    </izvorni_sadrzaj>
    <derivirana_varijabla naziv="DomainObject.Predmet.SudioniciListNaziv_1">
      <item>FINA</item>
      <item>GAVIOTA d.o.o. za nautički turizam, ugostiteljstvo i turistička agencija</item>
    </derivirana_varijabla>
  </DomainObject.Predmet.SudioniciListNaziv>
  <DomainObject.Predmet.SudioniciListAdressOIB>
    <izvorni_sadrzaj>
      <item>FINA, OIB 85821130368</item>
      <item>GAVIOTA d.o.o. za nautički turizam, ugostiteljstvo i turistička agencija, OIB 12268732692, Miljkovica IV 19,23234 Vir</item>
    </izvorni_sadrzaj>
    <derivirana_varijabla naziv="DomainObject.Predmet.SudioniciListAdressOIB_1">
      <item>FINA, OIB 85821130368</item>
      <item>GAVIOTA d.o.o. za nautički turizam, ugostiteljstvo i turistička agencija, OIB 12268732692, Miljkovica IV 19,23234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12268732692</item>
    </izvorni_sadrzaj>
    <derivirana_varijabla naziv="DomainObject.Predmet.SudioniciListNazivOIB_1">
      <item>, OIB 85821130368</item>
      <item>, OIB 12268732692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1944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2017-04-03T12:43:00Z</dcterms:created>
  <dc:creator>Tina Grgas</dc:creator>
  <cp:lastModifiedBy>Ante Rubelj</cp:lastModifiedBy>
  <cp:lastPrinted>2017-04-03T12:39:00Z</cp:lastPrinted>
  <dcterms:modified xmlns:xsi="http://www.w3.org/2001/XMLSchema-instance" xsi:type="dcterms:W3CDTF">2017-04-03T13:13:00Z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