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a935" w14:paraId="221a935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 w:rsidR="008A4975">
        <w:rPr>
          <w:b w:val="false"/>
        </w:rPr>
        <w:t>. Sp-</w:t>
      </w:r>
      <w:r w:rsidR="00884DE7">
        <w:rPr>
          <w:b w:val="false"/>
        </w:rPr>
        <w:t>24/2017-2</w:t>
      </w:r>
    </w:p>
    <w:p w:rsidRDefault="00F37CDF" w:rsidP="00F37CDF" w:rsidR="00F37CDF">
      <w:pPr>
        <w:jc w:val="both"/>
      </w:pPr>
    </w:p>
    <w:p w:rsidRDefault="002B3CA1" w:rsidP="00F37CDF" w:rsidR="002B3CA1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884DE7">
        <w:t xml:space="preserve">DUŠANA BLAŠEVIĆA, OIB: 83809255800,  iz </w:t>
      </w:r>
      <w:r w:rsidR="00DC4E43">
        <w:t>Dalja, Bana Josipa Jelačića 102,</w:t>
      </w:r>
      <w:r w:rsidR="00F272FC">
        <w:t xml:space="preserve"> </w:t>
      </w:r>
      <w:r w:rsidR="00914FC3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</w:t>
      </w:r>
      <w:r w:rsidR="00DC4E43">
        <w:t>1. prosinca</w:t>
      </w:r>
      <w:r w:rsidR="002B06BB">
        <w:t xml:space="preserve"> 2017.</w:t>
      </w:r>
      <w:r w:rsidR="00F37CDF">
        <w:t xml:space="preserve">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</w:t>
      </w:r>
      <w:r w:rsidR="00DC4E43">
        <w:t>Dušan Balažević</w:t>
      </w:r>
      <w:r>
        <w:t xml:space="preserve"> </w:t>
      </w:r>
      <w:r w:rsidR="00EA1927">
        <w:t>u roku od 60 dana predujmiti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CC5C4C">
        <w:t>e</w:t>
      </w:r>
      <w:r w:rsidR="00DC4E43">
        <w:t>l HR 05, uz poziv na broj 370-24</w:t>
      </w:r>
      <w:r w:rsidR="002B06BB">
        <w:t>-2017</w:t>
      </w:r>
      <w:r w:rsidR="0048363B">
        <w:t xml:space="preserve">, uz opis </w:t>
      </w:r>
      <w:r w:rsidR="002272D5">
        <w:tab/>
      </w:r>
      <w:r w:rsidR="0048363B">
        <w:t>plaćanja: predujam za troškove stečaja potrošača u predmetu  Sp-</w:t>
      </w:r>
      <w:r w:rsidR="00DC4E43">
        <w:t>24</w:t>
      </w:r>
      <w:r w:rsidR="002B06BB">
        <w:t>/2017</w:t>
      </w:r>
      <w:r w:rsidR="0048363B">
        <w:t xml:space="preserve">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DF2D66">
        <w:t>1. prosinca</w:t>
      </w:r>
      <w:r w:rsidR="00634033">
        <w:t xml:space="preserve">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</w:t>
      </w:r>
      <w:r w:rsidR="009B22DB">
        <w:t xml:space="preserve">         </w:t>
      </w:r>
      <w:r w:rsidRPr="00C92328">
        <w:t>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</w:t>
      </w:r>
      <w:r w:rsidR="009B22DB">
        <w:t xml:space="preserve">            </w:t>
      </w:r>
      <w:r w:rsidRPr="00C92328">
        <w:t>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</w:r>
      <w:r w:rsidR="009B22DB">
        <w:rPr>
          <w:bCs/>
        </w:rPr>
        <w:t xml:space="preserve">           </w:t>
      </w:r>
      <w:r w:rsidR="002B3CA1">
        <w:rPr>
          <w:bCs/>
        </w:rPr>
        <w:t xml:space="preserve">  </w:t>
      </w:r>
      <w:r w:rsidR="00BE079F">
        <w:rPr>
          <w:bCs/>
        </w:rPr>
        <w:t>Za točnost otpravka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1044B">
        <w:rPr>
          <w:bCs/>
        </w:rPr>
        <w:t xml:space="preserve">  </w:t>
      </w:r>
      <w:r>
        <w:rPr>
          <w:bCs/>
        </w:rPr>
        <w:tab/>
      </w:r>
      <w:r w:rsidR="009B22DB">
        <w:rPr>
          <w:bCs/>
        </w:rPr>
        <w:t xml:space="preserve">         </w:t>
      </w:r>
      <w:r>
        <w:rPr>
          <w:bCs/>
        </w:rPr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3B84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3B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3B84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1044B"/>
    <w:rsid w:val="00040DE9"/>
    <w:rsid w:val="000941E4"/>
    <w:rsid w:val="000B1A33"/>
    <w:rsid w:val="000B3FFB"/>
    <w:rsid w:val="000E1C44"/>
    <w:rsid w:val="000E7D35"/>
    <w:rsid w:val="00144A53"/>
    <w:rsid w:val="002272D5"/>
    <w:rsid w:val="00291DA3"/>
    <w:rsid w:val="002B06BB"/>
    <w:rsid w:val="002B3CA1"/>
    <w:rsid w:val="00353F2C"/>
    <w:rsid w:val="00362EF7"/>
    <w:rsid w:val="003C3B84"/>
    <w:rsid w:val="00466542"/>
    <w:rsid w:val="0048363B"/>
    <w:rsid w:val="004A56F1"/>
    <w:rsid w:val="004C1E1B"/>
    <w:rsid w:val="005616AB"/>
    <w:rsid w:val="005B20AD"/>
    <w:rsid w:val="005C4813"/>
    <w:rsid w:val="00622D58"/>
    <w:rsid w:val="00634033"/>
    <w:rsid w:val="0067212D"/>
    <w:rsid w:val="00684823"/>
    <w:rsid w:val="006A3DE7"/>
    <w:rsid w:val="006C3A7A"/>
    <w:rsid w:val="00701EA7"/>
    <w:rsid w:val="00816C2F"/>
    <w:rsid w:val="00873331"/>
    <w:rsid w:val="00877E28"/>
    <w:rsid w:val="00884DE7"/>
    <w:rsid w:val="008A4975"/>
    <w:rsid w:val="008F1FA1"/>
    <w:rsid w:val="00914FC3"/>
    <w:rsid w:val="009809E5"/>
    <w:rsid w:val="00987EDB"/>
    <w:rsid w:val="009B22DB"/>
    <w:rsid w:val="00B03A81"/>
    <w:rsid w:val="00B87C0F"/>
    <w:rsid w:val="00BE079F"/>
    <w:rsid w:val="00C254EE"/>
    <w:rsid w:val="00C745D9"/>
    <w:rsid w:val="00C94556"/>
    <w:rsid w:val="00C973BF"/>
    <w:rsid w:val="00CA08B4"/>
    <w:rsid w:val="00CC5C4C"/>
    <w:rsid w:val="00CD024A"/>
    <w:rsid w:val="00DC4E43"/>
    <w:rsid w:val="00DD21CD"/>
    <w:rsid w:val="00DF2D66"/>
    <w:rsid w:val="00EA1927"/>
    <w:rsid w:val="00F272FC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Balašević</izvorni_sadrzaj>
    <derivirana_varijabla naziv="DomainObject.Predmet.StrankaFormated_1">  Dušan Balašević</derivirana_varijabla>
  </DomainObject.Predmet.StrankaFormated>
  <DomainObject.Predmet.StrankaFormatedOIB>
    <izvorni_sadrzaj>  Dušan Balašević, OIB 83809255800</izvorni_sadrzaj>
    <derivirana_varijabla naziv="DomainObject.Predmet.StrankaFormatedOIB_1">  Dušan Balašević, OIB 83809255800</derivirana_varijabla>
  </DomainObject.Predmet.StrankaFormatedOIB>
  <DomainObject.Predmet.StrankaFormatedWithAdress>
    <izvorni_sadrzaj> Dušan Balašević, Crkvena 57, 31000 Osijek</izvorni_sadrzaj>
    <derivirana_varijabla naziv="DomainObject.Predmet.StrankaFormatedWithAdress_1"> Dušan Balašević, Crkvena 57, 31000 Osijek</derivirana_varijabla>
  </DomainObject.Predmet.StrankaFormatedWithAdress>
  <DomainObject.Predmet.StrankaFormatedWithAdressOIB>
    <izvorni_sadrzaj> Dušan Balašević, OIB 83809255800, Crkvena 57, 31000 Osijek</izvorni_sadrzaj>
    <derivirana_varijabla naziv="DomainObject.Predmet.StrankaFormatedWithAdressOIB_1"> Dušan Balašević, OIB 83809255800, Crkvena 57, 31000 Osijek</derivirana_varijabla>
  </DomainObject.Predmet.StrankaFormatedWithAdressOIB>
  <DomainObject.Predmet.StrankaWithAdress>
    <izvorni_sadrzaj>Dušan Balašević Crkvena 57,31000 Osijek</izvorni_sadrzaj>
    <derivirana_varijabla naziv="DomainObject.Predmet.StrankaWithAdress_1">Dušan Balašević Crkvena 57,31000 Osijek</derivirana_varijabla>
  </DomainObject.Predmet.StrankaWithAdress>
  <DomainObject.Predmet.StrankaWithAdressOIB>
    <izvorni_sadrzaj>Dušan Balašević, OIB 83809255800, Crkvena 57,31000 Osijek</izvorni_sadrzaj>
    <derivirana_varijabla naziv="DomainObject.Predmet.StrankaWithAdressOIB_1">Dušan Balašević, OIB 83809255800, Crkvena 57,31000 Osijek</derivirana_varijabla>
  </DomainObject.Predmet.StrankaWithAdressOIB>
  <DomainObject.Predmet.StrankaNazivFormated>
    <izvorni_sadrzaj>Dušan Balašević</izvorni_sadrzaj>
    <derivirana_varijabla naziv="DomainObject.Predmet.StrankaNazivFormated_1">Dušan Balašević</derivirana_varijabla>
  </DomainObject.Predmet.StrankaNazivFormated>
  <DomainObject.Predmet.StrankaNazivFormatedOIB>
    <izvorni_sadrzaj>Dušan Balašević, OIB 83809255800</izvorni_sadrzaj>
    <derivirana_varijabla naziv="DomainObject.Predmet.StrankaNazivFormatedOIB_1">Dušan Balašević, OIB 83809255800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Dušan Balašević</item>
    </izvorni_sadrzaj>
    <derivirana_varijabla naziv="DomainObject.Predmet.StrankaListFormated_1">
      <item>Dušan Balašević</item>
    </derivirana_varijabla>
  </DomainObject.Predmet.StrankaListFormated>
  <DomainObject.Predmet.StrankaListFormatedOIB>
    <izvorni_sadrzaj>
      <item>Dušan Balašević, OIB 83809255800</item>
    </izvorni_sadrzaj>
    <derivirana_varijabla naziv="DomainObject.Predmet.StrankaListFormatedOIB_1">
      <item>Dušan Balašević, OIB 83809255800</item>
    </derivirana_varijabla>
  </DomainObject.Predmet.StrankaListFormatedOIB>
  <DomainObject.Predmet.StrankaListFormatedWithAdress>
    <izvorni_sadrzaj>
      <item>Dušan Balašević, Crkvena 57, 31000 Osijek</item>
    </izvorni_sadrzaj>
    <derivirana_varijabla naziv="DomainObject.Predmet.StrankaListFormatedWithAdress_1">
      <item>Dušan Balašević, Crkvena 57, 31000 Osijek</item>
    </derivirana_varijabla>
  </DomainObject.Predmet.StrankaListFormatedWithAdress>
  <DomainObject.Predmet.StrankaListFormatedWithAdressOIB>
    <izvorni_sadrzaj>
      <item>Dušan Balašević, OIB 83809255800, Crkvena 57, 31000 Osijek</item>
    </izvorni_sadrzaj>
    <derivirana_varijabla naziv="DomainObject.Predmet.StrankaListFormatedWithAdressOIB_1">
      <item>Dušan Balašević, OIB 83809255800, Crkvena 57, 31000 Osijek</item>
    </derivirana_varijabla>
  </DomainObject.Predmet.StrankaListFormatedWithAdressOIB>
  <DomainObject.Predmet.StrankaListNazivFormated>
    <izvorni_sadrzaj>
      <item>Dušan Balašević</item>
    </izvorni_sadrzaj>
    <derivirana_varijabla naziv="DomainObject.Predmet.StrankaListNazivFormated_1">
      <item>Dušan Balašević</item>
    </derivirana_varijabla>
  </DomainObject.Predmet.StrankaListNazivFormated>
  <DomainObject.Predmet.StrankaListNazivFormatedOIB>
    <izvorni_sadrzaj>
      <item>Dušan Balašević, OIB 83809255800</item>
    </izvorni_sadrzaj>
    <derivirana_varijabla naziv="DomainObject.Predmet.StrankaListNazivFormatedOIB_1">
      <item>Dušan Balašević, OIB 83809255800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Balašević</izvorni_sadrzaj>
    <derivirana_varijabla naziv="DomainObject.Predmet.StrankaIDrugi_1">Dušan Balašević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Balašević, OIB 83809255800, Crkvena 57, 31000 Osijek</izvorni_sadrzaj>
    <derivirana_varijabla naziv="DomainObject.Predmet.StrankaIDrugiAdressOIB_1">Dušan Balašević, OIB 83809255800, Crkvena 57,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Balašević</item>
    </izvorni_sadrzaj>
    <derivirana_varijabla naziv="DomainObject.Predmet.SudioniciListNaziv_1">
      <item>Dušan Balašević</item>
    </derivirana_varijabla>
  </DomainObject.Predmet.SudioniciListNaziv>
  <DomainObject.Predmet.SudioniciListAdressOIB>
    <izvorni_sadrzaj>
      <item>Dušan Balašević, OIB 83809255800, Crkvena 57,31000 Osijek</item>
    </izvorni_sadrzaj>
    <derivirana_varijabla naziv="DomainObject.Predmet.SudioniciListAdressOIB_1">
      <item>Dušan Balašević, OIB 83809255800, Crkvena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83809255800</item>
    </izvorni_sadrzaj>
    <derivirana_varijabla naziv="DomainObject.Predmet.SudioniciListNazivOIB_1">
      <item>, OIB 83809255800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1410</properties:Characters>
  <properties:Lines>51</properties:Lines>
  <properties:Paragraphs>20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2017-12-01T07:40:00Z</cp:lastPrinted>
  <dcterms:modified xmlns:xsi="http://www.w3.org/2001/XMLSchema-instance" xsi:type="dcterms:W3CDTF">2017-12-01T07:41:00Z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