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8b9b" w14:paraId="c7d8b9b" w:rsidRDefault="008A48CE" w:rsidP="008A48CE" w:rsidR="008A48CE">
      <w:pPr>
        <w15:collapsed w:val="false"/>
      </w:pPr>
      <w:bookmarkStart w:name="_GoBack" w:id="0"/>
      <w:bookmarkEnd w:id="0"/>
    </w:p>
    <w:p w:rsidRDefault="008A48CE" w:rsidP="008A48CE" w:rsidR="008A48CE">
      <w:r>
        <w:t>REPUBLIKA HRVATSKA</w:t>
      </w:r>
    </w:p>
    <w:p w:rsidRDefault="008A48CE" w:rsidP="008A48CE" w:rsidR="008A48CE">
      <w:r>
        <w:t>TRGOVAČKI SUD U ZAGREBU</w:t>
      </w:r>
    </w:p>
    <w:p w:rsidRDefault="008A48CE" w:rsidP="008A48CE" w:rsidR="008A48CE">
      <w:r>
        <w:t xml:space="preserve">Zagreb, </w:t>
      </w:r>
      <w:proofErr w:type="spellStart"/>
      <w:r>
        <w:t>Amruševa</w:t>
      </w:r>
      <w:proofErr w:type="spellEnd"/>
      <w:r>
        <w:t xml:space="preserve"> 2/II        </w:t>
      </w:r>
      <w:r w:rsidR="00856A46">
        <w:tab/>
      </w:r>
      <w:r w:rsidR="00856A46">
        <w:tab/>
      </w:r>
      <w:r w:rsidR="00856A46">
        <w:tab/>
      </w:r>
      <w:r w:rsidR="00856A46">
        <w:tab/>
      </w:r>
      <w:r w:rsidR="00856A46">
        <w:tab/>
      </w:r>
      <w:r w:rsidR="00A8071E">
        <w:tab/>
      </w:r>
      <w:r w:rsidR="00A8071E">
        <w:tab/>
      </w:r>
      <w:r w:rsidR="00D1612A">
        <w:t>18</w:t>
      </w:r>
      <w:r w:rsidR="00A12D3E">
        <w:t>. St-</w:t>
      </w:r>
      <w:r w:rsidR="00323D8D">
        <w:t>2927/18</w:t>
      </w:r>
    </w:p>
    <w:p w:rsidRDefault="008A48CE" w:rsidP="008A48CE" w:rsidR="008A48CE"/>
    <w:p w:rsidRDefault="008A48CE" w:rsidP="00856A46" w:rsidR="008A48CE">
      <w:pPr>
        <w:jc w:val="center"/>
      </w:pPr>
      <w:r>
        <w:t>Z A P I S N I K</w:t>
      </w:r>
    </w:p>
    <w:p w:rsidRDefault="008A48CE" w:rsidP="00856A46" w:rsidR="008A48CE">
      <w:pPr>
        <w:jc w:val="center"/>
      </w:pPr>
      <w:r>
        <w:t xml:space="preserve">s ročišta radi </w:t>
      </w:r>
      <w:r w:rsidR="00916AAC">
        <w:t>rasprave o pretpostavkama</w:t>
      </w:r>
      <w:r>
        <w:t xml:space="preserve"> za otvaranje stečajnog postupka</w:t>
      </w:r>
    </w:p>
    <w:p w:rsidRDefault="008A48CE" w:rsidP="008A48CE" w:rsidR="008A48CE"/>
    <w:p w:rsidRDefault="008A48CE" w:rsidP="00856A46" w:rsidR="008A48CE">
      <w:pPr>
        <w:jc w:val="both"/>
      </w:pPr>
      <w:r>
        <w:t xml:space="preserve">sastavljen </w:t>
      </w:r>
      <w:r w:rsidR="00856A46">
        <w:t>pri Trgo</w:t>
      </w:r>
      <w:r w:rsidR="00777E93">
        <w:t xml:space="preserve">vačkom sudu u Zagrebu </w:t>
      </w:r>
      <w:r w:rsidR="008225F9">
        <w:t>18</w:t>
      </w:r>
      <w:r w:rsidR="00A12D3E">
        <w:t xml:space="preserve">. </w:t>
      </w:r>
      <w:r w:rsidR="008225F9">
        <w:t>srpnja</w:t>
      </w:r>
      <w:r w:rsidR="00D1612A">
        <w:t xml:space="preserve"> 2019</w:t>
      </w:r>
      <w:r>
        <w:t xml:space="preserve">. u stečajnom postupku nad dužnikom </w:t>
      </w:r>
      <w:r w:rsidR="00323D8D">
        <w:rPr>
          <w:lang w:val="pt-BR"/>
        </w:rPr>
        <w:t>EKO SEVER proizvodnja d.o.o., Zagreb, Vukomerečka cesta 4</w:t>
      </w:r>
      <w:r w:rsidR="00CE2EA8">
        <w:rPr>
          <w:lang w:val="pt-BR"/>
        </w:rPr>
        <w:t xml:space="preserve">, </w:t>
      </w:r>
      <w:r w:rsidR="00126807" w:rsidRPr="00126807">
        <w:rPr>
          <w:lang w:val="pt-BR"/>
        </w:rPr>
        <w:t xml:space="preserve"> </w:t>
      </w:r>
    </w:p>
    <w:p w:rsidRDefault="008A48CE" w:rsidP="008A48CE" w:rsidR="008A48CE"/>
    <w:p w:rsidRDefault="008A48CE" w:rsidP="008A48CE" w:rsidR="008A48CE">
      <w:r>
        <w:t>NAZOČNI OD SUDA:</w:t>
      </w:r>
    </w:p>
    <w:p w:rsidRDefault="008A48CE" w:rsidP="008A48CE" w:rsidR="008A48CE"/>
    <w:p w:rsidRDefault="008A48CE" w:rsidP="008A48CE" w:rsidR="008A48CE" w:rsidRPr="00EA7C1F">
      <w:r>
        <w:t>SUDAC:</w:t>
      </w:r>
      <w:r w:rsidR="00856A46">
        <w:t xml:space="preserve"> </w:t>
      </w:r>
      <w:r w:rsidR="00D1612A">
        <w:t>Danijela Uzelac</w:t>
      </w:r>
    </w:p>
    <w:p w:rsidRDefault="008A48CE" w:rsidP="008A48CE" w:rsidR="008A48CE" w:rsidRPr="00EA7C1F">
      <w:r w:rsidRPr="00EA7C1F">
        <w:t>ZAPISNIČAR:</w:t>
      </w:r>
      <w:r w:rsidR="001A0AAD" w:rsidRPr="00EA7C1F">
        <w:t xml:space="preserve"> </w:t>
      </w:r>
      <w:r w:rsidR="00D1612A">
        <w:t>Katarina Franjić</w:t>
      </w:r>
    </w:p>
    <w:p w:rsidRDefault="0061789D" w:rsidP="00856A46" w:rsidR="0061789D">
      <w:pPr>
        <w:jc w:val="both"/>
      </w:pPr>
    </w:p>
    <w:p w:rsidRDefault="0061789D" w:rsidP="00856A46" w:rsidR="008A48CE">
      <w:pPr>
        <w:jc w:val="both"/>
      </w:pPr>
      <w:r>
        <w:t>S</w:t>
      </w:r>
      <w:r w:rsidR="001A0AAD">
        <w:t xml:space="preserve">udac otvara raspravu u </w:t>
      </w:r>
      <w:r w:rsidR="00D1612A">
        <w:t>09:</w:t>
      </w:r>
      <w:r w:rsidR="00916AAC">
        <w:t>30</w:t>
      </w:r>
      <w:r w:rsidR="008A48CE">
        <w:t xml:space="preserve"> sati, rasprava je javna i utvrđuje da su, pristupili:</w:t>
      </w:r>
    </w:p>
    <w:p w:rsidRDefault="008A48CE" w:rsidP="008A48CE" w:rsidR="008A48CE"/>
    <w:p w:rsidRDefault="00777E93" w:rsidP="0092074C" w:rsidR="008A48CE">
      <w:pPr>
        <w:jc w:val="both"/>
      </w:pPr>
      <w:r>
        <w:t>P</w:t>
      </w:r>
      <w:r w:rsidR="003F52B1">
        <w:t>redlagatelj</w:t>
      </w:r>
      <w:r w:rsidR="008A48CE">
        <w:t xml:space="preserve">: </w:t>
      </w:r>
      <w:r w:rsidR="00D1612A">
        <w:t>nitko, dostava poziva uredno iskazana</w:t>
      </w:r>
    </w:p>
    <w:p w:rsidRDefault="00777E93" w:rsidP="0092074C" w:rsidR="008A48CE">
      <w:pPr>
        <w:tabs>
          <w:tab w:pos="1365" w:val="left"/>
        </w:tabs>
        <w:jc w:val="both"/>
      </w:pPr>
      <w:r>
        <w:t>Dužnik</w:t>
      </w:r>
      <w:r w:rsidR="00652B09">
        <w:t xml:space="preserve">: </w:t>
      </w:r>
      <w:r w:rsidR="00574685">
        <w:t>Mario Sever, zastupnik po zakonu</w:t>
      </w:r>
      <w:r w:rsidR="000575FA">
        <w:t xml:space="preserve"> uz punomoćnicu Alemku Šodan</w:t>
      </w:r>
    </w:p>
    <w:p w:rsidRDefault="008A48CE" w:rsidP="0092074C" w:rsidR="008A48CE">
      <w:pPr>
        <w:jc w:val="both"/>
      </w:pPr>
      <w:r>
        <w:t xml:space="preserve">Zastupnik po zakonu dužnika: </w:t>
      </w:r>
      <w:r w:rsidR="00574685">
        <w:t>osobno</w:t>
      </w:r>
    </w:p>
    <w:p w:rsidRDefault="00916AAC" w:rsidP="0092074C" w:rsidR="00916AAC">
      <w:pPr>
        <w:jc w:val="both"/>
      </w:pPr>
    </w:p>
    <w:p w:rsidRDefault="00916AAC" w:rsidP="0092074C" w:rsidR="000575FA">
      <w:pPr>
        <w:jc w:val="both"/>
      </w:pPr>
      <w:r w:rsidRPr="00916AAC">
        <w:t xml:space="preserve">Utvrđuje se da je FINA podneskom od </w:t>
      </w:r>
      <w:r w:rsidR="008225F9">
        <w:t>7</w:t>
      </w:r>
      <w:r w:rsidRPr="00916AAC">
        <w:t xml:space="preserve">. </w:t>
      </w:r>
      <w:r w:rsidR="008225F9">
        <w:t>lipnja</w:t>
      </w:r>
      <w:r w:rsidRPr="00916AAC">
        <w:t xml:space="preserve"> 2019. ispričala nedolazak</w:t>
      </w:r>
      <w:r>
        <w:t xml:space="preserve"> na današnje ročište i izjavila </w:t>
      </w:r>
      <w:r w:rsidRPr="00916AAC">
        <w:t>da u cijelosti ostaje kod navoda iz prijedloga za otvaranje stečajnog postupka.</w:t>
      </w:r>
      <w:r w:rsidR="000575FA">
        <w:t xml:space="preserve"> </w:t>
      </w:r>
    </w:p>
    <w:p w:rsidRDefault="000575FA" w:rsidP="0092074C" w:rsidR="000575FA">
      <w:pPr>
        <w:jc w:val="both"/>
      </w:pPr>
    </w:p>
    <w:p w:rsidRDefault="000575FA" w:rsidP="0092074C" w:rsidR="008F7E83">
      <w:pPr>
        <w:jc w:val="both"/>
      </w:pPr>
      <w:r>
        <w:t>Utvrđuje se da je sud po službenoj dužnosti izvršio uvid u sustav e blokade FINA-e iz kojeg proizlazi da se dužnik nalazi u neprekidnoj blokadi od 28. lipnja 2019. i da iznos blokade iznosi 101.639,79 kn.</w:t>
      </w:r>
    </w:p>
    <w:p w:rsidRDefault="000575FA" w:rsidP="0092074C" w:rsidR="000575FA">
      <w:pPr>
        <w:jc w:val="both"/>
      </w:pPr>
    </w:p>
    <w:p w:rsidRDefault="000575FA" w:rsidP="000575FA" w:rsidR="000575FA">
      <w:pPr>
        <w:jc w:val="both"/>
      </w:pPr>
      <w:r>
        <w:t>Utvrđuje se da je sud na temelju odredbe čl. 11. st. 3. SZ-a uvidom u elektronički sustav zemljišnih knjiga utvrdio kako dužnik nije evidentiran kao vlasnik nekretnina (list 6. spisa).</w:t>
      </w:r>
    </w:p>
    <w:p w:rsidRDefault="000575FA" w:rsidP="000575FA" w:rsidR="000575FA">
      <w:pPr>
        <w:jc w:val="both"/>
      </w:pPr>
    </w:p>
    <w:p w:rsidRDefault="000575FA" w:rsidP="000575FA" w:rsidR="000575FA">
      <w:pPr>
        <w:jc w:val="both"/>
      </w:pPr>
      <w:r>
        <w:t>Utvrđuje se da se u spisu nalazi Uvjerenje Stanice za tehnički pregled Centar za vozila Hrvatske d.d. od 1. veljače 2019. iz kojeg proizlazi kako dužnik na dan 1. veljače 2019. nije evidentiran kao vlasnik vozila.</w:t>
      </w:r>
    </w:p>
    <w:p w:rsidRDefault="000575FA" w:rsidP="0092074C" w:rsidR="000575FA">
      <w:pPr>
        <w:jc w:val="both"/>
      </w:pPr>
    </w:p>
    <w:p w:rsidRDefault="000575FA" w:rsidP="0092074C" w:rsidR="000575FA">
      <w:pPr>
        <w:jc w:val="both"/>
      </w:pPr>
      <w:r>
        <w:t>Utvrđuje se da zastupnik po zakonu dužnika nije postupio po zaključku ovoga suda od 17. siječnja 2019. i dostavio izvješće o financijsko gospodarskom stanju dužnika.</w:t>
      </w:r>
    </w:p>
    <w:p w:rsidRDefault="000575FA" w:rsidP="0092074C" w:rsidR="000575FA">
      <w:pPr>
        <w:jc w:val="both"/>
      </w:pPr>
    </w:p>
    <w:p w:rsidRDefault="000575FA" w:rsidP="0092074C" w:rsidR="000575FA">
      <w:pPr>
        <w:jc w:val="both"/>
      </w:pPr>
      <w:r>
        <w:t xml:space="preserve">Zastupnik po zakonu dužnika predlaže da mu sud dodijeli novi rok kako bi dostavio </w:t>
      </w:r>
      <w:r w:rsidRPr="000575FA">
        <w:t>izvješće o financijsko gospodarskom stanju dužnika</w:t>
      </w:r>
    </w:p>
    <w:p w:rsidRDefault="00916AAC" w:rsidP="0092074C" w:rsidR="00916AAC">
      <w:pPr>
        <w:jc w:val="both"/>
      </w:pPr>
    </w:p>
    <w:p w:rsidRDefault="008F7E83" w:rsidP="00574685" w:rsidR="001946CA" w:rsidRPr="008F7E83">
      <w:pPr>
        <w:jc w:val="both"/>
      </w:pPr>
      <w:r w:rsidRPr="008F7E83">
        <w:t>Sud donosi</w:t>
      </w:r>
    </w:p>
    <w:p w:rsidRDefault="0059527C" w:rsidP="00574685" w:rsidR="008F7E83">
      <w:pPr>
        <w:jc w:val="center"/>
      </w:pPr>
      <w:r>
        <w:t xml:space="preserve">Z a k </w:t>
      </w:r>
      <w:proofErr w:type="spellStart"/>
      <w:r>
        <w:t>lj</w:t>
      </w:r>
      <w:proofErr w:type="spellEnd"/>
      <w:r>
        <w:t xml:space="preserve"> u č a k</w:t>
      </w:r>
    </w:p>
    <w:p w:rsidRDefault="007D434E" w:rsidP="0092074C" w:rsidR="007D434E">
      <w:pPr>
        <w:jc w:val="both"/>
        <w:rPr>
          <w:color w:val="FF0000"/>
        </w:rPr>
      </w:pPr>
    </w:p>
    <w:p w:rsidRDefault="000575FA" w:rsidP="000575FA" w:rsidR="000575FA">
      <w:r w:rsidRPr="000575FA">
        <w:t xml:space="preserve">I. Naređuje se osobi ovlaštenoj za zastupanje dužnika Mariu Severu, OIB 70963841095, Zagreb, </w:t>
      </w:r>
      <w:proofErr w:type="spellStart"/>
      <w:r w:rsidRPr="000575FA">
        <w:t>Vukomerečka</w:t>
      </w:r>
      <w:proofErr w:type="spellEnd"/>
      <w:r w:rsidRPr="000575FA">
        <w:t xml:space="preserve"> cesta 4,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w:t>
      </w:r>
      <w:r w:rsidRPr="000575FA">
        <w:lastRenderedPageBreak/>
        <w:t>određena imovinska prava, prema kome dužnik ima kakvu novčanu ili koju drugu tražbinu, koja druga prava čine imovinu dužnika, ima li na računima dužnika i kod koga novčana sredstva, ima li dužnik kakvu drugu imovinu.</w:t>
      </w:r>
    </w:p>
    <w:p w:rsidRDefault="000575FA" w:rsidP="000575FA" w:rsidR="000575FA" w:rsidRPr="000575FA"/>
    <w:p w:rsidRDefault="000575FA" w:rsidP="000575FA" w:rsidR="000575FA">
      <w:r w:rsidRPr="000575FA">
        <w:t xml:space="preserve">II. Naređuje se osobi ovlaštenoj za zastupanje dužnika Mariu Severu, OIB 70963841095, Zagreb, </w:t>
      </w:r>
      <w:proofErr w:type="spellStart"/>
      <w:r w:rsidRPr="000575FA">
        <w:t>Vukomerečka</w:t>
      </w:r>
      <w:proofErr w:type="spellEnd"/>
      <w:r w:rsidRPr="000575FA">
        <w:t xml:space="preserve"> cesta 4,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575FA" w:rsidP="000575FA" w:rsidR="000575FA"/>
    <w:p w:rsidRDefault="000575FA" w:rsidP="000575FA" w:rsidR="000575FA">
      <w:r>
        <w:t>III. Današnje ročište se odgađa a sljedeće se određuje za dan</w:t>
      </w:r>
    </w:p>
    <w:p w:rsidRDefault="000575FA" w:rsidP="000575FA" w:rsidR="000575FA"/>
    <w:p w:rsidRDefault="000575FA" w:rsidP="000575FA" w:rsidR="000575FA" w:rsidRPr="000575FA">
      <w:pPr>
        <w:jc w:val="center"/>
        <w:rPr>
          <w:b/>
        </w:rPr>
      </w:pPr>
      <w:r w:rsidRPr="000575FA">
        <w:rPr>
          <w:b/>
        </w:rPr>
        <w:t>27. rujna 2019. u 9 sati</w:t>
      </w:r>
    </w:p>
    <w:p w:rsidRDefault="000575FA" w:rsidP="000575FA" w:rsidR="000575FA">
      <w:pPr>
        <w:jc w:val="both"/>
      </w:pPr>
    </w:p>
    <w:p w:rsidRDefault="000575FA" w:rsidP="000575FA" w:rsidR="000575FA">
      <w:pPr>
        <w:jc w:val="both"/>
      </w:pPr>
      <w:r>
        <w:t>što prisutni primaju na znanje i neće se posebno pozivati, dok će se FINA pozvati objavom zapisnika s današnjeg ročišta.</w:t>
      </w:r>
    </w:p>
    <w:p w:rsidRDefault="007D434E" w:rsidP="00574685" w:rsidR="007D434E"/>
    <w:p w:rsidRDefault="005E4A84" w:rsidP="00574685" w:rsidR="008A48CE">
      <w:pPr>
        <w:jc w:val="center"/>
      </w:pPr>
      <w:r>
        <w:t xml:space="preserve">Dovršeno </w:t>
      </w:r>
      <w:r w:rsidR="00D1612A">
        <w:t>09</w:t>
      </w:r>
      <w:r w:rsidR="00732732">
        <w:t>:</w:t>
      </w:r>
      <w:r w:rsidR="000575FA">
        <w:t>39</w:t>
      </w:r>
    </w:p>
    <w:p w:rsidRDefault="008A48CE" w:rsidP="0092074C" w:rsidR="008A48CE">
      <w:pPr>
        <w:jc w:val="both"/>
      </w:pPr>
    </w:p>
    <w:p w:rsidRDefault="008A48CE" w:rsidP="00856A46" w:rsidR="008A48CE">
      <w:pPr>
        <w:jc w:val="center"/>
      </w:pPr>
      <w:r>
        <w:t>SUDAC</w:t>
      </w:r>
    </w:p>
    <w:p w:rsidRDefault="008A48CE" w:rsidP="008A48CE" w:rsidR="008A48CE"/>
    <w:p w:rsidRDefault="008A48CE" w:rsidP="008A48CE" w:rsidR="008A48CE"/>
    <w:p w:rsidRDefault="008A48CE" w:rsidP="008A48CE" w:rsidR="008A48CE">
      <w:r>
        <w:t xml:space="preserve">ZAPISNIČAR       </w:t>
      </w:r>
      <w:r w:rsidR="00856A46">
        <w:tab/>
      </w:r>
      <w:r w:rsidR="00856A46">
        <w:tab/>
      </w:r>
      <w:r w:rsidR="00856A46">
        <w:tab/>
      </w:r>
      <w:r w:rsidR="00856A46">
        <w:tab/>
      </w:r>
      <w:r w:rsidR="00856A46">
        <w:tab/>
      </w:r>
      <w:r w:rsidR="00856A46">
        <w:tab/>
      </w:r>
      <w:r>
        <w:t>PREDLAGATELJ</w:t>
      </w:r>
    </w:p>
    <w:p w:rsidRDefault="000575FA" w:rsidP="008A48CE" w:rsidR="000575FA"/>
    <w:p w:rsidRDefault="008A48CE" w:rsidP="008A48CE" w:rsidR="008A48CE"/>
    <w:p w:rsidRDefault="00574685" w:rsidP="00574685" w:rsidR="008A48CE">
      <w:pPr>
        <w:ind w:left="4956"/>
      </w:pPr>
      <w:r>
        <w:t>ZASTUPNIK PO ZAKONU DUŽNIKA</w:t>
      </w:r>
    </w:p>
    <w:p w:rsidRDefault="000575FA" w:rsidP="00574685" w:rsidR="000575FA">
      <w:pPr>
        <w:ind w:left="4956"/>
      </w:pPr>
    </w:p>
    <w:p w:rsidRDefault="008A48CE" w:rsidP="008A48CE" w:rsidR="008A48CE"/>
    <w:p w:rsidRDefault="008A48CE" w:rsidP="00854C5A" w:rsidR="008A48CE">
      <w:pPr>
        <w:ind w:firstLine="708" w:left="4956"/>
      </w:pPr>
      <w:r>
        <w:t>DUŽNIK</w:t>
      </w:r>
    </w:p>
    <w:sectPr w:rsidSect="00863645" w:rsidR="008A48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18149F"/>
    <w:multiLevelType w:val="hybridMultilevel"/>
    <w:tmpl w:val="B5167AF2"/>
    <w:lvl w:tplc="95A8B2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AC55BA9"/>
    <w:multiLevelType w:val="hybridMultilevel"/>
    <w:tmpl w:val="36D4C5F8"/>
    <w:lvl w:tplc="6A1298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8CE"/>
    <w:rsid w:val="000223D1"/>
    <w:rsid w:val="000575FA"/>
    <w:rsid w:val="0009692D"/>
    <w:rsid w:val="000E53B9"/>
    <w:rsid w:val="000F3BBC"/>
    <w:rsid w:val="001047EF"/>
    <w:rsid w:val="00126807"/>
    <w:rsid w:val="001946CA"/>
    <w:rsid w:val="001A0AAD"/>
    <w:rsid w:val="00323D8D"/>
    <w:rsid w:val="003553B9"/>
    <w:rsid w:val="003706C6"/>
    <w:rsid w:val="00394AE0"/>
    <w:rsid w:val="003A4630"/>
    <w:rsid w:val="003F52B1"/>
    <w:rsid w:val="00422ED8"/>
    <w:rsid w:val="004350A5"/>
    <w:rsid w:val="0044150A"/>
    <w:rsid w:val="00451B15"/>
    <w:rsid w:val="00491A16"/>
    <w:rsid w:val="004C0220"/>
    <w:rsid w:val="004C1C4D"/>
    <w:rsid w:val="00562BC5"/>
    <w:rsid w:val="00574685"/>
    <w:rsid w:val="0059527C"/>
    <w:rsid w:val="005D6877"/>
    <w:rsid w:val="005E4A84"/>
    <w:rsid w:val="0061789D"/>
    <w:rsid w:val="00652B09"/>
    <w:rsid w:val="00666D8C"/>
    <w:rsid w:val="00693CB2"/>
    <w:rsid w:val="006A697E"/>
    <w:rsid w:val="006D4024"/>
    <w:rsid w:val="00732732"/>
    <w:rsid w:val="00735144"/>
    <w:rsid w:val="00765CC9"/>
    <w:rsid w:val="007700AC"/>
    <w:rsid w:val="00777E93"/>
    <w:rsid w:val="007D3477"/>
    <w:rsid w:val="007D434E"/>
    <w:rsid w:val="0082184A"/>
    <w:rsid w:val="008225F9"/>
    <w:rsid w:val="008313EE"/>
    <w:rsid w:val="00843D94"/>
    <w:rsid w:val="00854C5A"/>
    <w:rsid w:val="00856A46"/>
    <w:rsid w:val="008628DF"/>
    <w:rsid w:val="00863645"/>
    <w:rsid w:val="00877BC1"/>
    <w:rsid w:val="00877C33"/>
    <w:rsid w:val="008A48CE"/>
    <w:rsid w:val="008D66F8"/>
    <w:rsid w:val="008F7E83"/>
    <w:rsid w:val="00916AAC"/>
    <w:rsid w:val="0092074C"/>
    <w:rsid w:val="00920DF0"/>
    <w:rsid w:val="009347BC"/>
    <w:rsid w:val="009C02DB"/>
    <w:rsid w:val="009D2B74"/>
    <w:rsid w:val="00A00184"/>
    <w:rsid w:val="00A12D3E"/>
    <w:rsid w:val="00A342D4"/>
    <w:rsid w:val="00A76D33"/>
    <w:rsid w:val="00A8071E"/>
    <w:rsid w:val="00AB4061"/>
    <w:rsid w:val="00AC3B33"/>
    <w:rsid w:val="00B33248"/>
    <w:rsid w:val="00B83736"/>
    <w:rsid w:val="00C32A48"/>
    <w:rsid w:val="00C51C4E"/>
    <w:rsid w:val="00C56637"/>
    <w:rsid w:val="00C91B7F"/>
    <w:rsid w:val="00CA596D"/>
    <w:rsid w:val="00CE2EA8"/>
    <w:rsid w:val="00D1612A"/>
    <w:rsid w:val="00D31142"/>
    <w:rsid w:val="00D524ED"/>
    <w:rsid w:val="00D847D7"/>
    <w:rsid w:val="00DC51AE"/>
    <w:rsid w:val="00DC7CB8"/>
    <w:rsid w:val="00E21683"/>
    <w:rsid w:val="00E23A1D"/>
    <w:rsid w:val="00E25179"/>
    <w:rsid w:val="00E312C0"/>
    <w:rsid w:val="00E65613"/>
    <w:rsid w:val="00EA5215"/>
    <w:rsid w:val="00EA7C1F"/>
    <w:rsid w:val="00F87AC1"/>
    <w:rsid w:val="00FE4F49"/>
    <w:rsid w:val="00FF0914"/>
    <w:rsid w:val="00FF7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Tekstrezerviranogmjesta" w:type="character">
    <w:name w:val="Placeholder Text"/>
    <w:basedOn w:val="Zadanifontodlomka"/>
    <w:uiPriority w:val="99"/>
    <w:semiHidden/>
    <w:rsid w:val="008D66F8"/>
    <w:rPr>
      <w:color w:val="808080"/>
      <w:bdr w:space="0" w:sz="0" w:color="auto" w:val="none"/>
      <w:shd w:fill="auto" w:color="auto" w:val="clear"/>
    </w:rPr>
  </w:style>
  <w:style w:customStyle="true" w:styleId="eSPISCCParagraphDefaultFont" w:type="character">
    <w:name w:val="eSPIS_CC_Paragraph Default Font"/>
    <w:basedOn w:val="Zadanifontodlomka"/>
    <w:rsid w:val="008D66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66F8"/>
    <w:rPr>
      <w:bdr w:space="0" w:sz="0" w:color="auto" w:val="none"/>
      <w:shd w:fill="FFFFCC" w:color="auto" w:val="clear"/>
      <w:lang w:val="hr-HR"/>
    </w:rPr>
  </w:style>
  <w:style w:customStyle="true" w:styleId="PozadinaSvijetloCrvena" w:type="character">
    <w:name w:val="Pozadina_SvijetloCrvena"/>
    <w:basedOn w:val="eSPISCCParagraphDefaultFont"/>
    <w:rsid w:val="008D66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66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Tekstrezerviranogmjesta" w:type="character">
    <w:name w:val="Placeholder Text"/>
    <w:basedOn w:val="Zadanifontodlomka"/>
    <w:uiPriority w:val="99"/>
    <w:semiHidden/>
    <w:rsid w:val="008D66F8"/>
    <w:rPr>
      <w:color w:val="808080"/>
      <w:bdr w:color="auto" w:space="0" w:sz="0" w:val="none"/>
      <w:shd w:color="auto" w:fill="auto" w:val="clear"/>
    </w:rPr>
  </w:style>
  <w:style w:customStyle="1" w:styleId="eSPISCCParagraphDefaultFont" w:type="character">
    <w:name w:val="eSPIS_CC_Paragraph Default Font"/>
    <w:basedOn w:val="Zadanifontodlomka"/>
    <w:rsid w:val="008D66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66F8"/>
    <w:rPr>
      <w:bdr w:color="auto" w:space="0" w:sz="0" w:val="none"/>
      <w:shd w:color="auto" w:fill="FFFFCC" w:val="clear"/>
      <w:lang w:val="hr-HR"/>
    </w:rPr>
  </w:style>
  <w:style w:customStyle="1" w:styleId="PozadinaSvijetloCrvena" w:type="character">
    <w:name w:val="Pozadina_SvijetloCrvena"/>
    <w:basedOn w:val="eSPISCCParagraphDefaultFont"/>
    <w:rsid w:val="008D66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66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56</izvorni_sadrzaj>
    <derivirana_varijabla naziv="DomainObject.Prostorija.Naziv_1">Soba DZ III 56</derivirana_varijabla>
  </DomainObject.Prostorija.Naziv>
  <DomainObject.Prostorija.Oznaka>
    <izvorni_sadrzaj>DZ III 56</izvorni_sadrzaj>
    <derivirana_varijabla naziv="DomainObject.Prostorija.Oznaka_1">DZ III 56</derivirana_varijabla>
  </DomainObject.Prostorija.Oznaka>
  <DomainObject.Obrazlozenje>
    <izvorni_sadrzaj/>
    <derivirana_varijabla naziv="DomainObject.Obrazlozenje_1"/>
  </DomainObject.Obrazlozenje>
  <DomainObject.StvarniPocetakDatum>
    <izvorni_sadrzaj>18. srpnja 2019.</izvorni_sadrzaj>
    <derivirana_varijabla naziv="DomainObject.StvarniPocetakDatum_1">18. srpnja 2019.</derivirana_varijabla>
  </DomainObject.StvarniPocetakDatum>
  <DomainObject.StvarniZavrsetakDatum>
    <izvorni_sadrzaj>18. srpnja 2019.</izvorni_sadrzaj>
    <derivirana_varijabla naziv="DomainObject.StvarniZavrsetakDatum_1">18. srpnja 2019.</derivirana_varijabla>
  </DomainObject.StvarniZavrsetakDatum>
  <DomainObject.PlaniraniZavrsetakDatum>
    <izvorni_sadrzaj>18. srpnja 2019.</izvorni_sadrzaj>
    <derivirana_varijabla naziv="DomainObject.PlaniraniZavrsetakDatum_1">18. srpnja 2019.</derivirana_varijabla>
  </DomainObject.PlaniraniZavrsetakDatum>
  <DomainObject.PlaniraniPocetakDatum>
    <izvorni_sadrzaj>18. srpnja 2019.</izvorni_sadrzaj>
    <derivirana_varijabla naziv="DomainObject.PlaniraniPocetakDatum_1">18. srpnja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09:39</izvorni_sadrzaj>
    <derivirana_varijabla naziv="DomainObject.StvarniZavrsetakVrijeme_1">09:39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srpnja 2019.</izvorni_sadrzaj>
    <derivirana_varijabla naziv="DomainObject.Zapisnik.DatumKreiranja_1">18. srpnja 2019.</derivirana_varijabla>
  </DomainObject.Zapisnik.DatumKreiranja>
  <DomainObject.Zapisnik.ImovinskaKorist>
    <izvorni_sadrzaj/>
    <derivirana_varijabla naziv="DomainObject.Zapisnik.ImovinskaKorist_1"/>
  </DomainObject.Zapisnik.ImovinskaKorist>
  <DomainObject.Zapisnik.Oznaka>
    <izvorni_sadrzaj>St-2927/2018-21</izvorni_sadrzaj>
    <derivirana_varijabla naziv="DomainObject.Zapisnik.Oznaka_1">St-2927/2018-21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St-2927/2018</izvorni_sadrzaj>
    <derivirana_varijabla naziv="DomainObject.Predmet.OznakaBroj_1">St-2927/2018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SEVER proizvodnja d.o.o. zastupanog po punomoćniku Mario Sever; Alemka Šodan</izvorni_sadrzaj>
    <derivirana_varijabla naziv="DomainObject.Predmet.ProtustrankaFormated_1">  EKO SEVER proizvodnja d.o.o. zastupanog po punomoćniku Mario Sever; Alemka Šodan</derivirana_varijabla>
  </DomainObject.Predmet.ProtustrankaFormated>
  <DomainObject.Predmet.ProtustrankaFormatedOIB>
    <izvorni_sadrzaj>  EKO SEVER proizvodnja d.o.o., OIB 04289266414 zastupanog po punomoćniku Mario Sever; Alemka Šodan</izvorni_sadrzaj>
    <derivirana_varijabla naziv="DomainObject.Predmet.ProtustrankaFormatedOIB_1">  EKO SEVER proizvodnja d.o.o., OIB 04289266414 zastupanog po punomoćniku Mario Sever; Alemka Šodan</derivirana_varijabla>
  </DomainObject.Predmet.ProtustrankaFormatedOIB>
  <DomainObject.Predmet.ProtustrankaFormatedWithAdress>
    <izvorni_sadrzaj> EKO SEVER proizvodnja d.o.o., Vukomerečka cesta 4, 10000 Zagreb zastupanog po punomoćniku Mario Sever; Alemka Šodan</izvorni_sadrzaj>
    <derivirana_varijabla naziv="DomainObject.Predmet.ProtustrankaFormatedWithAdress_1"> EKO SEVER proizvodnja d.o.o., Vukomerečka cesta 4, 10000 Zagreb zastupanog po punomoćniku Mario Sever; Alemka Šodan</derivirana_varijabla>
  </DomainObject.Predmet.ProtustrankaFormatedWithAdress>
  <DomainObject.Predmet.ProtustrankaFormatedWithAdressOIB>
    <izvorni_sadrzaj> EKO SEVER proizvodnja d.o.o., OIB 04289266414, Vukomerečka cesta 4, 10000 Zagreb zastupanog po punomoćniku Mario Sever; Alemka Šodan</izvorni_sadrzaj>
    <derivirana_varijabla naziv="DomainObject.Predmet.ProtustrankaFormatedWithAdressOIB_1"> EKO SEVER proizvodnja d.o.o., OIB 04289266414, Vukomerečka cesta 4, 10000 Zagreb zastupanog po punomoćniku Mario Sever; Alemka Šodan</derivirana_varijabla>
  </DomainObject.Predmet.ProtustrankaFormatedWithAdressOIB>
  <DomainObject.Predmet.ProtustrankaWithAdress>
    <izvorni_sadrzaj>EKO SEVER proizvodnja d.o.o. Vukomerečka cesta 4, 10000 Zagreb</izvorni_sadrzaj>
    <derivirana_varijabla naziv="DomainObject.Predmet.ProtustrankaWithAdress_1">EKO SEVER proizvodnja d.o.o. Vukomerečka cesta 4, 10000 Zagreb</derivirana_varijabla>
  </DomainObject.Predmet.ProtustrankaWithAdress>
  <DomainObject.Predmet.ProtustrankaWithAdressOIB>
    <izvorni_sadrzaj>EKO SEVER proizvodnja d.o.o., OIB 04289266414, Vukomerečka cesta 4, 10000 Zagreb</izvorni_sadrzaj>
    <derivirana_varijabla naziv="DomainObject.Predmet.ProtustrankaWithAdressOIB_1">EKO SEVER proizvodnja d.o.o., OIB 04289266414, Vukomerečka cesta 4, 10000 Zagreb</derivirana_varijabla>
  </DomainObject.Predmet.ProtustrankaWithAdressOIB>
  <DomainObject.Predmet.ProtustrankaNazivFormated>
    <izvorni_sadrzaj>EKO SEVER proizvodnja d.o.o.</izvorni_sadrzaj>
    <derivirana_varijabla naziv="DomainObject.Predmet.ProtustrankaNazivFormated_1">EKO SEVER proizvodnja d.o.o.</derivirana_varijabla>
  </DomainObject.Predmet.ProtustrankaNazivFormated>
  <DomainObject.Predmet.ProtustrankaNazivFormatedOIB>
    <izvorni_sadrzaj>EKO SEVER proizvodnja d.o.o., OIB 04289266414</izvorni_sadrzaj>
    <derivirana_varijabla naziv="DomainObject.Predmet.ProtustrankaNazivFormatedOIB_1">EKO SEVER proizvodnja d.o.o., OIB 04289266414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SEVER proizvodnja d.o.o. zastupanog po punomoćniku Mario Sever; Alemka Šodan</item>
    </izvorni_sadrzaj>
    <derivirana_varijabla naziv="DomainObject.Predmet.ProtuStrankaListFormated_1">
      <item>EKO SEVER proizvodnja d.o.o. zastupanog po punomoćniku Mario Sever; Alemka Šodan</item>
    </derivirana_varijabla>
  </DomainObject.Predmet.ProtuStrankaListFormated>
  <DomainObject.Predmet.ProtuStrankaListFormatedOIB>
    <izvorni_sadrzaj>
      <item>EKO SEVER proizvodnja d.o.o., OIB 04289266414 zastupanog po punomoćniku Mario Sever; Alemka Šodan</item>
    </izvorni_sadrzaj>
    <derivirana_varijabla naziv="DomainObject.Predmet.ProtuStrankaListFormatedOIB_1">
      <item>EKO SEVER proizvodnja d.o.o., OIB 04289266414 zastupanog po punomoćniku Mario Sever; Alemka Šodan</item>
    </derivirana_varijabla>
  </DomainObject.Predmet.ProtuStrankaListFormatedOIB>
  <DomainObject.Predmet.ProtuStrankaListFormatedWithAdress>
    <izvorni_sadrzaj>
      <item>EKO SEVER proizvodnja d.o.o., Vukomerečka cesta 4, 10000 Zagreb zastupanog po punomoćniku Mario Sever; Alemka Šodan</item>
    </izvorni_sadrzaj>
    <derivirana_varijabla naziv="DomainObject.Predmet.ProtuStrankaListFormatedWithAdress_1">
      <item>EKO SEVER proizvodnja d.o.o., Vukomerečka cesta 4, 10000 Zagreb zastupanog po punomoćniku Mario Sever; Alemka Šodan</item>
    </derivirana_varijabla>
  </DomainObject.Predmet.ProtuStrankaListFormatedWithAdress>
  <DomainObject.Predmet.ProtuStrankaListFormatedWithAdressOIB>
    <izvorni_sadrzaj>
      <item>EKO SEVER proizvodnja d.o.o., OIB 04289266414, Vukomerečka cesta 4, 10000 Zagreb zastupanog po punomoćniku Mario Sever; Alemka Šodan</item>
    </izvorni_sadrzaj>
    <derivirana_varijabla naziv="DomainObject.Predmet.ProtuStrankaListFormatedWithAdressOIB_1">
      <item>EKO SEVER proizvodnja d.o.o., OIB 04289266414, Vukomerečka cesta 4, 10000 Zagreb zastupanog po punomoćniku Mario Sever; Alemka Šodan</item>
    </derivirana_varijabla>
  </DomainObject.Predmet.ProtuStrankaListFormatedWithAdressOIB>
  <DomainObject.Predmet.ProtuStrankaListNazivFormated>
    <izvorni_sadrzaj>
      <item>EKO SEVER proizvodnja d.o.o.</item>
    </izvorni_sadrzaj>
    <derivirana_varijabla naziv="DomainObject.Predmet.ProtuStrankaListNazivFormated_1">
      <item>EKO SEVER proizvodnja d.o.o.</item>
    </derivirana_varijabla>
  </DomainObject.Predmet.ProtuStrankaListNazivFormated>
  <DomainObject.Predmet.ProtuStrankaListNazivFormatedOIB>
    <izvorni_sadrzaj>
      <item>EKO SEVER proizvodnja d.o.o., OIB 04289266414</item>
    </izvorni_sadrzaj>
    <derivirana_varijabla naziv="DomainObject.Predmet.ProtuStrankaListNazivFormatedOIB_1">
      <item>EKO SEVER proizvodnja d.o.o., OIB 04289266414</item>
    </derivirana_varijabla>
  </DomainObject.Predmet.ProtuStrankaListNazivFormatedOIB>
  <DomainObject.Predmet.OstaliListFormated>
    <izvorni_sadrzaj>
      <item>Mario Sever punomoćnik sudionika u postupku EKO SEVER proizvodnja d.o.o.</item>
      <item>Zagrebačka banka d.d.</item>
      <item>Partner banka d.d. Zagreb</item>
      <item>Alemka Šodan punomoćnik sudionika u postupku EKO SEVER proizvodnja d.o.o.</item>
    </izvorni_sadrzaj>
    <derivirana_varijabla naziv="DomainObject.Predmet.OstaliListFormated_1">
      <item>Mario Sever punomoćnik sudionika u postupku EKO SEVER proizvodnja d.o.o.</item>
      <item>Zagrebačka banka d.d.</item>
      <item>Partner banka d.d. Zagreb</item>
      <item>Alemka Šodan punomoćnik sudionika u postupku EKO SEVER proizvodnja d.o.o.</item>
    </derivirana_varijabla>
  </DomainObject.Predmet.OstaliListFormated>
  <DomainObject.Predmet.OstaliListFormatedOIB>
    <izvorni_sadrzaj>
      <item>Mario Sever punomoćnik sudionika u postupku EKO SEVER proizvodnja d.o.o.</item>
      <item>Zagrebačka banka d.d.</item>
      <item>Partner banka d.d. Zagreb</item>
      <item>Alemka Šodan punomoćnik sudionika u postupku EKO SEVER proizvodnja d.o.o.</item>
    </izvorni_sadrzaj>
    <derivirana_varijabla naziv="DomainObject.Predmet.OstaliListFormatedOIB_1">
      <item>Mario Sever punomoćnik sudionika u postupku EKO SEVER proizvodnja d.o.o.</item>
      <item>Zagrebačka banka d.d.</item>
      <item>Partner banka d.d. Zagreb</item>
      <item>Alemka Šodan punomoćnik sudionika u postupku EKO SEVER proizvodnja d.o.o.</item>
    </derivirana_varijabla>
  </DomainObject.Predmet.OstaliListFormatedOIB>
  <DomainObject.Predmet.OstaliListFormatedWithAdress>
    <izvorni_sadrzaj>
      <item>Mario Sever, Vukomerečka cesta 4, 10000 Zagreb punomoćnik sudionika u postupku EKO SEVER proizvodnja d.o.o.</item>
      <item>Zagrebačka banka d.d., Trg bana Josipa Jelačića 10, 10000 Zagreb</item>
      <item>Partner banka d.d. Zagreb, Vončinina 2, 10000 Zagreb</item>
      <item>Alemka Šodan, Masarykova 10, 10000 Zagreb punomoćnik sudionika u postupku EKO SEVER proizvodnja d.o.o.</item>
    </izvorni_sadrzaj>
    <derivirana_varijabla naziv="DomainObject.Predmet.OstaliListFormatedWithAdress_1">
      <item>Mario Sever, Vukomerečka cesta 4, 10000 Zagreb punomoćnik sudionika u postupku EKO SEVER proizvodnja d.o.o.</item>
      <item>Zagrebačka banka d.d., Trg bana Josipa Jelačića 10, 10000 Zagreb</item>
      <item>Partner banka d.d. Zagreb, Vončinina 2, 10000 Zagreb</item>
      <item>Alemka Šodan, Masarykova 10, 10000 Zagreb punomoćnik sudionika u postupku EKO SEVER proizvodnja d.o.o.</item>
    </derivirana_varijabla>
  </DomainObject.Predmet.OstaliListFormatedWithAdress>
  <DomainObject.Predmet.OstaliListFormatedWithAdressOIB>
    <izvorni_sadrzaj>
      <item>Mario Sever, Vukomerečka cesta 4, 10000 Zagreb punomoćnik sudionika u postupku EKO SEVER proizvodnja d.o.o.</item>
      <item>Zagrebačka banka d.d., Trg bana Josipa Jelačića 10, 10000 Zagreb</item>
      <item>Partner banka d.d. Zagreb, Vončinina 2, 10000 Zagreb</item>
      <item>Alemka Šodan, Masarykova 10, 10000 Zagreb punomoćnik sudionika u postupku EKO SEVER proizvodnja d.o.o.</item>
    </izvorni_sadrzaj>
    <derivirana_varijabla naziv="DomainObject.Predmet.OstaliListFormatedWithAdressOIB_1">
      <item>Mario Sever, Vukomerečka cesta 4, 10000 Zagreb punomoćnik sudionika u postupku EKO SEVER proizvodnja d.o.o.</item>
      <item>Zagrebačka banka d.d., Trg bana Josipa Jelačića 10, 10000 Zagreb</item>
      <item>Partner banka d.d. Zagreb, Vončinina 2, 10000 Zagreb</item>
      <item>Alemka Šodan, Masarykova 10, 10000 Zagreb punomoćnik sudionika u postupku EKO SEVER proizvodnja d.o.o.</item>
    </derivirana_varijabla>
  </DomainObject.Predmet.OstaliListFormatedWithAdressOIB>
  <DomainObject.Predmet.OstaliListNazivFormated>
    <izvorni_sadrzaj>
      <item>Mario Sever</item>
      <item>Zagrebačka banka d.d.</item>
      <item>Partner banka d.d. Zagreb</item>
      <item>Alemka Šodan</item>
    </izvorni_sadrzaj>
    <derivirana_varijabla naziv="DomainObject.Predmet.OstaliListNazivFormated_1">
      <item>Mario Sever</item>
      <item>Zagrebačka banka d.d.</item>
      <item>Partner banka d.d. Zagreb</item>
      <item>Alemka Šodan</item>
    </derivirana_varijabla>
  </DomainObject.Predmet.OstaliListNazivFormated>
  <DomainObject.Predmet.OstaliListNazivFormatedOIB>
    <izvorni_sadrzaj>
      <item>Mario Sever</item>
      <item>Zagrebačka banka d.d.</item>
      <item>Partner banka d.d. Zagreb</item>
      <item>Alemka Šodan</item>
    </izvorni_sadrzaj>
    <derivirana_varijabla naziv="DomainObject.Predmet.OstaliListNazivFormatedOIB_1">
      <item>Mario Sever</item>
      <item>Zagrebačka banka d.d.</item>
      <item>Partner banka d.d. Zagreb</item>
      <item>Alemka Šodan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St-2927/2018-21</izvorni_sadrzaj>
    <derivirana_varijabla naziv="DomainObject.PoslovniBrojDokumenta_1">St-2927/2018-21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SEVER proizvodnja d.o.o.</izvorni_sadrzaj>
    <derivirana_varijabla naziv="DomainObject.Predmet.ProtustrankaIDrugi_1">EKO SEVER proizvodnja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SEVER proizvodnja d.o.o., OIB 04289266414, Vukomerečka cesta 4, 10000 Zagreb</izvorni_sadrzaj>
    <derivirana_varijabla naziv="DomainObject.Predmet.ProtustrankaIDrugiAdressOIB_1">EKO SEVER proizvodnja d.o.o., OIB 04289266414, Vukomerečka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SEVER proizvodnja d.o.o.</item>
      <item>Mario Sever</item>
      <item>Zagrebačka banka d.d.</item>
      <item>Partner banka d.d. Zagreb</item>
      <item>Alemka Šodan</item>
    </izvorni_sadrzaj>
    <derivirana_varijabla naziv="DomainObject.Predmet.SudioniciListNaziv_1">
      <item>FINA Regionalni centar Zagreb</item>
      <item>EKO SEVER proizvodnja d.o.o.</item>
      <item>Mario Sever</item>
      <item>Zagrebačka banka d.d.</item>
      <item>Partner banka d.d. Zagreb</item>
      <item>Alemka Šodan</item>
    </derivirana_varijabla>
  </DomainObject.Predmet.SudioniciListNaziv>
  <DomainObject.Predmet.SudioniciListAdressOIB>
    <izvorni_sadrzaj>
      <item>FINA Regionalni centar Zagreb, OIB 85821130368, Trg svibanjskih žrtava 1995. 1,10000 Zagreb</item>
      <item>EKO SEVER proizvodnja d.o.o., OIB 04289266414, Vukomerečka cesta 4,10000 Zagreb</item>
      <item>Mario Sever, Vukomerečka cesta 4,10000 Zagreb</item>
      <item>Zagrebačka banka d.d., Trg bana Josipa Jelačića 10,10000 Zagreb</item>
      <item>Partner banka d.d. Zagreb, Vončinina 2,10000 Zagreb</item>
      <item>Alemka Šodan, Masarykova 10,10000 Zagreb</item>
    </izvorni_sadrzaj>
    <derivirana_varijabla naziv="DomainObject.Predmet.SudioniciListAdressOIB_1">
      <item>FINA Regionalni centar Zagreb, OIB 85821130368, Trg svibanjskih žrtava 1995. 1,10000 Zagreb</item>
      <item>EKO SEVER proizvodnja d.o.o., OIB 04289266414, Vukomerečka cesta 4,10000 Zagreb</item>
      <item>Mario Sever, Vukomerečka cesta 4,10000 Zagreb</item>
      <item>Zagrebačka banka d.d., Trg bana Josipa Jelačića 10,10000 Zagreb</item>
      <item>Partner banka d.d. Zagreb, Vončinina 2,10000 Zagreb</item>
      <item>Alemka Šodan, Masarykova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04289266414</item>
      <item>, OIB null</item>
      <item>, OIB null</item>
      <item>, OIB null</item>
      <item>, OIB null</item>
    </izvorni_sadrzaj>
    <derivirana_varijabla naziv="DomainObject.Predmet.SudioniciListNazivOIB_1">
      <item>, OIB 85821130368</item>
      <item>, OIB 04289266414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srpnja 2019.</izvorni_sadrzaj>
    <derivirana_varijabla naziv="DomainObject.Predmet.DatumZadnjeOdrzaneSudskeRadnje_1">18.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497</properties:Words>
  <properties:Characters>2577</properties:Characters>
  <properties:Lines>79</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2019-07-18T05:41:00Z</dcterms:created>
  <dc:creator>gzubak</dc:creator>
  <cp:lastModifiedBy>Katarina Franjić</cp:lastModifiedBy>
  <cp:lastPrinted>2019-02-12T08:35:00Z</cp:lastPrinted>
  <dcterms:modified xmlns:xsi="http://www.w3.org/2001/XMLSchema-instance" xsi:type="dcterms:W3CDTF">2019-07-18T07:45:00Z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St-2927/2018-21 / Zapisnik - Ročište radi rasprave o uvjetima za otvaranje steč. post. (zapisnik - 18.7.19..docx)</vt:lpwstr>
  </prop:property>
  <prop:property name="CC_coloring" pid="4" fmtid="{D5CDD505-2E9C-101B-9397-08002B2CF9AE}">
    <vt:bool>false</vt:bool>
  </prop:property>
  <prop:property name="BrojStranica" pid="5" fmtid="{D5CDD505-2E9C-101B-9397-08002B2CF9AE}">
    <vt:i4>2</vt:i4>
  </prop:property>
</prop:Properties>
</file>