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e799" w14:paraId="a1ae799" w:rsidRDefault="00A16660" w:rsidP="00A16660" w:rsidR="00A16660" w:rsidRPr="00D21A2C">
      <w:pPr>
        <w15:collapsed w:val="false"/>
      </w:pPr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A8492D">
      <w:pPr>
        <w:ind w:hanging="720" w:left="360"/>
      </w:pPr>
      <w:r w:rsidRPr="00A8492D">
        <w:t xml:space="preserve">     </w:t>
      </w:r>
      <w:r w:rsidR="00A8492D">
        <w:t xml:space="preserve"> </w:t>
      </w:r>
      <w:r w:rsidRPr="00A8492D">
        <w:t>REPUBLIKA HRVATSKA</w:t>
      </w:r>
    </w:p>
    <w:p w:rsidRDefault="00A16660" w:rsidP="00300189" w:rsidR="00390B09" w:rsidRPr="0030018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/>
    <w:p w:rsidRDefault="001C613C" w:rsidP="00BD0DFD" w:rsidR="001C613C" w:rsidRPr="002722A7"/>
    <w:p w:rsidRDefault="00D05AE6" w:rsidP="00D05AE6" w:rsidR="00D05AE6">
      <w:pPr>
        <w:jc w:val="center"/>
      </w:pPr>
      <w:r>
        <w:t>REPUBLIKA HRVATSKA</w:t>
      </w:r>
    </w:p>
    <w:p w:rsidRDefault="00D05AE6" w:rsidP="00D05AE6" w:rsidR="00D05AE6">
      <w:pPr>
        <w:jc w:val="center"/>
      </w:pPr>
      <w:r>
        <w:t>R J E Š E N J E</w:t>
      </w:r>
    </w:p>
    <w:p w:rsidRDefault="00D05AE6" w:rsidP="00D05AE6" w:rsidR="00D05AE6">
      <w:pPr>
        <w:jc w:val="both"/>
      </w:pPr>
    </w:p>
    <w:p w:rsidRDefault="001C613C" w:rsidP="00D05AE6" w:rsidR="001C613C">
      <w:pPr>
        <w:jc w:val="both"/>
      </w:pPr>
    </w:p>
    <w:p w:rsidRDefault="006B2298" w:rsidP="009258EF" w:rsidR="009258EF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 w:rsidR="009258EF" w:rsidRPr="00EC1582">
        <w:rPr>
          <w:color w:val="000000"/>
        </w:rPr>
        <w:t xml:space="preserve">APS Delta S.A., </w:t>
      </w:r>
      <w:proofErr w:type="spellStart"/>
      <w:r w:rsidR="009258EF" w:rsidRPr="00EC1582">
        <w:rPr>
          <w:color w:val="000000"/>
        </w:rPr>
        <w:t>societe</w:t>
      </w:r>
      <w:proofErr w:type="spellEnd"/>
      <w:r w:rsidR="009258EF" w:rsidRPr="00EC1582">
        <w:rPr>
          <w:color w:val="000000"/>
        </w:rPr>
        <w:t xml:space="preserve"> </w:t>
      </w:r>
      <w:proofErr w:type="spellStart"/>
      <w:r w:rsidR="009258EF" w:rsidRPr="00EC1582">
        <w:rPr>
          <w:color w:val="000000"/>
        </w:rPr>
        <w:t>anon</w:t>
      </w:r>
      <w:r w:rsidR="00EC1582">
        <w:rPr>
          <w:color w:val="000000"/>
        </w:rPr>
        <w:t>y</w:t>
      </w:r>
      <w:r w:rsidR="009258EF" w:rsidRPr="00EC1582">
        <w:rPr>
          <w:color w:val="000000"/>
        </w:rPr>
        <w:t>me</w:t>
      </w:r>
      <w:proofErr w:type="spellEnd"/>
      <w:r w:rsidR="009258EF" w:rsidRPr="00EC1582">
        <w:rPr>
          <w:color w:val="000000"/>
        </w:rPr>
        <w:t xml:space="preserve">, </w:t>
      </w:r>
      <w:r w:rsidR="00EC1582">
        <w:rPr>
          <w:color w:val="000000"/>
        </w:rPr>
        <w:t xml:space="preserve">koje posluje kao neregulirano društvo za </w:t>
      </w:r>
      <w:proofErr w:type="spellStart"/>
      <w:r w:rsidR="00EC1582">
        <w:rPr>
          <w:color w:val="000000"/>
        </w:rPr>
        <w:t>sekuritizaciju</w:t>
      </w:r>
      <w:proofErr w:type="spellEnd"/>
      <w:r w:rsidR="00EC1582">
        <w:rPr>
          <w:color w:val="000000"/>
        </w:rPr>
        <w:t xml:space="preserve"> osnovano sukladno pravu Velikog Vojvodstva Luksemburga, </w:t>
      </w:r>
      <w:r w:rsidR="009258EF" w:rsidRPr="00EC1582">
        <w:rPr>
          <w:color w:val="000000"/>
        </w:rPr>
        <w:t xml:space="preserve">sa sjedištem na adresi 1 </w:t>
      </w:r>
      <w:proofErr w:type="spellStart"/>
      <w:r w:rsidR="009258EF" w:rsidRPr="00EC1582">
        <w:rPr>
          <w:color w:val="000000"/>
        </w:rPr>
        <w:t>rue</w:t>
      </w:r>
      <w:proofErr w:type="spellEnd"/>
      <w:r w:rsidR="009258EF" w:rsidRPr="00EC1582">
        <w:rPr>
          <w:color w:val="000000"/>
        </w:rPr>
        <w:t xml:space="preserve"> </w:t>
      </w:r>
      <w:proofErr w:type="spellStart"/>
      <w:r w:rsidR="009258EF" w:rsidRPr="00EC1582">
        <w:rPr>
          <w:color w:val="000000"/>
        </w:rPr>
        <w:t>Jean</w:t>
      </w:r>
      <w:proofErr w:type="spellEnd"/>
      <w:r w:rsidR="009258EF" w:rsidRPr="00EC1582">
        <w:rPr>
          <w:color w:val="000000"/>
        </w:rPr>
        <w:t xml:space="preserve"> </w:t>
      </w:r>
      <w:proofErr w:type="spellStart"/>
      <w:r w:rsidR="009258EF" w:rsidRPr="00EC1582">
        <w:rPr>
          <w:color w:val="000000"/>
        </w:rPr>
        <w:t>Piret</w:t>
      </w:r>
      <w:proofErr w:type="spellEnd"/>
      <w:r w:rsidR="009258EF" w:rsidRPr="00EC1582">
        <w:rPr>
          <w:color w:val="000000"/>
        </w:rPr>
        <w:t xml:space="preserve">, L-2350 - Luxembourg, </w:t>
      </w:r>
      <w:r w:rsidR="005D77FA">
        <w:rPr>
          <w:color w:val="000000"/>
        </w:rPr>
        <w:t xml:space="preserve">upisano u Trgovački registar i registar trgovačkih društava Luksemburga pod brojem RCS B 204.416, OIB: 45421012929, zastupano po Nenadu </w:t>
      </w:r>
      <w:r w:rsidR="009258EF">
        <w:rPr>
          <w:color w:val="000000"/>
        </w:rPr>
        <w:t>Grof</w:t>
      </w:r>
      <w:r w:rsidR="005D77FA">
        <w:rPr>
          <w:color w:val="000000"/>
        </w:rPr>
        <w:t>u</w:t>
      </w:r>
      <w:r w:rsidR="009258EF">
        <w:rPr>
          <w:color w:val="000000"/>
        </w:rPr>
        <w:t xml:space="preserve"> odvjetnik</w:t>
      </w:r>
      <w:r w:rsidR="005D77FA">
        <w:rPr>
          <w:color w:val="000000"/>
        </w:rPr>
        <w:t>u</w:t>
      </w:r>
      <w:r w:rsidR="009258EF">
        <w:rPr>
          <w:color w:val="000000"/>
        </w:rPr>
        <w:t xml:space="preserve"> iz Zagreba, Nikole Pavića 7, u stečajnom postupku nad imovinom pravne osobe koja je prestala postojati T.R.N. d.o.o., Osijek, </w:t>
      </w:r>
      <w:proofErr w:type="spellStart"/>
      <w:r w:rsidR="009258EF">
        <w:rPr>
          <w:color w:val="000000"/>
        </w:rPr>
        <w:t>Šamačka</w:t>
      </w:r>
      <w:proofErr w:type="spellEnd"/>
      <w:r w:rsidR="009258EF">
        <w:rPr>
          <w:color w:val="000000"/>
        </w:rPr>
        <w:t xml:space="preserve"> 4, MBS: 080026022, OIB: 63707391028, dana 27. studenog 2018. </w:t>
      </w:r>
    </w:p>
    <w:p w:rsidRDefault="009258EF" w:rsidP="009258EF" w:rsidR="009258EF">
      <w:pPr>
        <w:ind w:hanging="720" w:left="360"/>
        <w:jc w:val="both"/>
      </w:pPr>
    </w:p>
    <w:p w:rsidRDefault="00D05AE6" w:rsidP="009258EF" w:rsidR="00D05AE6">
      <w:pPr>
        <w:ind w:firstLine="708"/>
        <w:jc w:val="both"/>
      </w:pPr>
    </w:p>
    <w:p w:rsidRDefault="00D05AE6" w:rsidP="00D05AE6" w:rsidR="00D05AE6" w:rsidRPr="005D77FA">
      <w:pPr>
        <w:jc w:val="center"/>
      </w:pPr>
      <w:r w:rsidRPr="005D77FA">
        <w:t>r i j e š i o  j e</w:t>
      </w:r>
      <w:r w:rsidRPr="005D77FA">
        <w:tab/>
      </w:r>
      <w:r w:rsidRPr="005D77FA">
        <w:tab/>
      </w:r>
    </w:p>
    <w:p w:rsidRDefault="00D05AE6" w:rsidP="00D05AE6" w:rsidR="00D05AE6" w:rsidRPr="005D77FA">
      <w:pPr>
        <w:jc w:val="center"/>
      </w:pPr>
      <w:r w:rsidRPr="005D77FA">
        <w:tab/>
      </w:r>
    </w:p>
    <w:p w:rsidRDefault="00D05AE6" w:rsidP="00D05AE6" w:rsidR="00D05AE6" w:rsidRPr="005D77FA">
      <w:pPr>
        <w:jc w:val="center"/>
      </w:pPr>
      <w:r w:rsidRPr="005D77FA">
        <w:tab/>
      </w:r>
      <w:r w:rsidRPr="005D77FA">
        <w:tab/>
      </w:r>
    </w:p>
    <w:p w:rsidRDefault="00D05AE6" w:rsidP="00D05AE6" w:rsidR="00D05AE6" w:rsidRPr="005D77FA">
      <w:pPr>
        <w:ind w:firstLine="708"/>
        <w:jc w:val="both"/>
      </w:pPr>
      <w:r w:rsidRPr="005D77FA">
        <w:t xml:space="preserve">Zakazuje se ročište radi očitovanja o prijedlogu za otvaranje stečajnoga postupka i rasprave o pretpostavkama za ispitivanje uvjeta za otvaranje stečajnog postupka </w:t>
      </w:r>
      <w:r w:rsidR="005D77FA">
        <w:rPr>
          <w:color w:val="000000"/>
        </w:rPr>
        <w:t xml:space="preserve">nad imovinom pravne osobe koja je prestala postojati T.R.N. d.o.o., Osijek, </w:t>
      </w:r>
      <w:proofErr w:type="spellStart"/>
      <w:r w:rsidR="005D77FA">
        <w:rPr>
          <w:color w:val="000000"/>
        </w:rPr>
        <w:t>Šamačka</w:t>
      </w:r>
      <w:proofErr w:type="spellEnd"/>
      <w:r w:rsidR="005D77FA">
        <w:rPr>
          <w:color w:val="000000"/>
        </w:rPr>
        <w:t xml:space="preserve"> 4, MBS: 080026022, OIB: 63707391028</w:t>
      </w:r>
      <w:r w:rsidRPr="005D77FA">
        <w:t>, za dan</w:t>
      </w:r>
    </w:p>
    <w:p w:rsidRDefault="00D05AE6" w:rsidP="00D05AE6" w:rsidR="00D05AE6" w:rsidRPr="005D77FA">
      <w:pPr>
        <w:jc w:val="both"/>
      </w:pPr>
    </w:p>
    <w:p w:rsidRDefault="005D77FA" w:rsidP="00D05AE6" w:rsidR="00D05AE6" w:rsidRPr="005D77FA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9. siječanj 2019</w:t>
      </w:r>
      <w:r w:rsidR="00D05AE6" w:rsidRPr="005D77FA">
        <w:rPr>
          <w:b/>
          <w:u w:val="single"/>
        </w:rPr>
        <w:t>. u 10,</w:t>
      </w:r>
      <w:r>
        <w:rPr>
          <w:b/>
          <w:u w:val="single"/>
        </w:rPr>
        <w:t>00</w:t>
      </w:r>
      <w:r w:rsidR="00D05AE6" w:rsidRPr="005D77FA">
        <w:rPr>
          <w:b/>
          <w:u w:val="single"/>
        </w:rPr>
        <w:t xml:space="preserve"> sati</w:t>
      </w:r>
    </w:p>
    <w:p w:rsidRDefault="00D05AE6" w:rsidP="00D05AE6" w:rsidR="00D05AE6">
      <w:pPr>
        <w:jc w:val="center"/>
      </w:pPr>
    </w:p>
    <w:p w:rsidRDefault="008501A2" w:rsidP="00D05AE6" w:rsidR="008501A2" w:rsidRPr="005D77FA">
      <w:pPr>
        <w:jc w:val="center"/>
      </w:pPr>
    </w:p>
    <w:p w:rsidRDefault="00D05AE6" w:rsidP="00D05AE6" w:rsidR="00D05AE6" w:rsidRPr="005D77FA">
      <w:pPr>
        <w:jc w:val="center"/>
        <w:rPr>
          <w:b/>
        </w:rPr>
      </w:pPr>
      <w:r w:rsidRPr="005D77FA">
        <w:rPr>
          <w:b/>
        </w:rPr>
        <w:t>u prostorijama Trgovačkog suda u Osijeku, Zagrebačka 2, soba br. 23/I.</w:t>
      </w:r>
    </w:p>
    <w:p w:rsidRDefault="00D05AE6" w:rsidP="00D05AE6" w:rsidR="00D05AE6" w:rsidRPr="005D77FA"/>
    <w:p w:rsidRDefault="00D05AE6" w:rsidP="00D05AE6" w:rsidR="00D05AE6" w:rsidRPr="005D77FA">
      <w:r w:rsidRPr="005D77FA">
        <w:t>Na ročište se pozivaju:</w:t>
      </w:r>
    </w:p>
    <w:p w:rsidRDefault="005D77FA" w:rsidP="005D77FA" w:rsidR="005D77FA" w:rsidRPr="005D77FA">
      <w:pPr>
        <w:jc w:val="both"/>
        <w:rPr>
          <w:color w:val="000000"/>
        </w:rPr>
      </w:pPr>
      <w:r w:rsidRPr="005D77FA">
        <w:rPr>
          <w:color w:val="000000"/>
        </w:rPr>
        <w:t>-FINA</w:t>
      </w:r>
    </w:p>
    <w:p w:rsidRDefault="005D77FA" w:rsidP="005D77FA" w:rsidR="005D77FA" w:rsidRPr="005D77FA">
      <w:pPr>
        <w:jc w:val="both"/>
        <w:rPr>
          <w:color w:val="000000"/>
        </w:rPr>
      </w:pPr>
      <w:r w:rsidRPr="005D77FA">
        <w:rPr>
          <w:color w:val="000000"/>
        </w:rPr>
        <w:t>-ŽDO GUO Osijek</w:t>
      </w:r>
    </w:p>
    <w:p w:rsidRDefault="005D77FA" w:rsidP="005D77FA" w:rsidR="005D77FA" w:rsidRPr="005D77FA">
      <w:pPr>
        <w:jc w:val="both"/>
        <w:rPr>
          <w:color w:val="000000"/>
        </w:rPr>
      </w:pPr>
      <w:r w:rsidRPr="005D77FA">
        <w:rPr>
          <w:color w:val="000000"/>
        </w:rPr>
        <w:t xml:space="preserve">-likvidator </w:t>
      </w:r>
      <w:proofErr w:type="spellStart"/>
      <w:r w:rsidRPr="005D77FA">
        <w:rPr>
          <w:color w:val="000000"/>
        </w:rPr>
        <w:t>Daša</w:t>
      </w:r>
      <w:proofErr w:type="spellEnd"/>
      <w:r w:rsidRPr="005D77FA">
        <w:rPr>
          <w:color w:val="000000"/>
        </w:rPr>
        <w:t xml:space="preserve"> </w:t>
      </w:r>
      <w:proofErr w:type="spellStart"/>
      <w:r w:rsidRPr="005D77FA">
        <w:rPr>
          <w:color w:val="000000"/>
        </w:rPr>
        <w:t>Panjaković</w:t>
      </w:r>
      <w:proofErr w:type="spellEnd"/>
      <w:r w:rsidRPr="005D77FA">
        <w:rPr>
          <w:color w:val="000000"/>
        </w:rPr>
        <w:t xml:space="preserve"> </w:t>
      </w:r>
      <w:proofErr w:type="spellStart"/>
      <w:r w:rsidRPr="005D77FA">
        <w:rPr>
          <w:color w:val="000000"/>
        </w:rPr>
        <w:t>Senjić</w:t>
      </w:r>
      <w:proofErr w:type="spellEnd"/>
      <w:r w:rsidRPr="005D77FA">
        <w:rPr>
          <w:color w:val="000000"/>
        </w:rPr>
        <w:t xml:space="preserve">, Osijek, </w:t>
      </w:r>
      <w:proofErr w:type="spellStart"/>
      <w:r w:rsidRPr="005D77FA">
        <w:rPr>
          <w:color w:val="000000"/>
        </w:rPr>
        <w:t>Gornjodravska</w:t>
      </w:r>
      <w:proofErr w:type="spellEnd"/>
      <w:r w:rsidRPr="005D77FA">
        <w:rPr>
          <w:color w:val="000000"/>
        </w:rPr>
        <w:t xml:space="preserve"> obala 89a</w:t>
      </w:r>
    </w:p>
    <w:p w:rsidRDefault="005D77FA" w:rsidP="005D77FA" w:rsidR="005D77FA">
      <w:pPr>
        <w:jc w:val="both"/>
        <w:rPr>
          <w:color w:val="000000"/>
        </w:rPr>
      </w:pPr>
      <w:r w:rsidRPr="005D77FA">
        <w:rPr>
          <w:color w:val="000000"/>
        </w:rPr>
        <w:t xml:space="preserve">-predlagatelj po pun. Nenad Grof, </w:t>
      </w:r>
      <w:proofErr w:type="spellStart"/>
      <w:r w:rsidRPr="005D77FA">
        <w:rPr>
          <w:color w:val="000000"/>
        </w:rPr>
        <w:t>odvj</w:t>
      </w:r>
      <w:proofErr w:type="spellEnd"/>
      <w:r w:rsidRPr="005D77FA">
        <w:rPr>
          <w:color w:val="000000"/>
        </w:rPr>
        <w:t>. iz Zagreba, N. Pavića 7</w:t>
      </w:r>
    </w:p>
    <w:p w:rsidRDefault="005D77FA" w:rsidP="005D77FA" w:rsidR="005D77FA" w:rsidRPr="005D77FA">
      <w:pPr>
        <w:jc w:val="both"/>
        <w:rPr>
          <w:color w:val="000000"/>
        </w:rPr>
      </w:pPr>
    </w:p>
    <w:p w:rsidRDefault="00D05AE6" w:rsidP="00D05AE6" w:rsidR="00D05AE6" w:rsidRPr="005D77FA">
      <w:pPr>
        <w:jc w:val="both"/>
      </w:pPr>
      <w:r w:rsidRPr="005D77FA">
        <w:tab/>
      </w:r>
      <w:r w:rsidRPr="005D77FA">
        <w:tab/>
      </w:r>
      <w:r w:rsidRPr="005D77FA">
        <w:tab/>
      </w:r>
      <w:r w:rsidRPr="005D77FA">
        <w:tab/>
        <w:t xml:space="preserve">U Osijeku, </w:t>
      </w:r>
      <w:r w:rsidR="005D77FA">
        <w:t>27</w:t>
      </w:r>
      <w:r w:rsidR="00850CC8" w:rsidRPr="005D77FA">
        <w:t>. studenog</w:t>
      </w:r>
      <w:r w:rsidRPr="005D77FA">
        <w:t xml:space="preserve"> 2018. </w:t>
      </w:r>
    </w:p>
    <w:p w:rsidRDefault="00D05AE6" w:rsidP="00D05AE6" w:rsidR="00D05AE6" w:rsidRPr="005D77FA">
      <w:pPr>
        <w:jc w:val="both"/>
      </w:pPr>
    </w:p>
    <w:p w:rsidRDefault="00D05AE6" w:rsidP="00D05AE6" w:rsidR="00D05AE6" w:rsidRPr="005D77FA">
      <w:pPr>
        <w:pStyle w:val="Naslov2"/>
        <w:rPr>
          <w:b w:val="false"/>
          <w:bCs w:val="false"/>
        </w:rPr>
      </w:pPr>
      <w:r w:rsidRPr="005D77FA">
        <w:rPr>
          <w:b w:val="false"/>
          <w:bCs w:val="false"/>
        </w:rPr>
        <w:tab/>
      </w:r>
      <w:r w:rsidRPr="005D77FA">
        <w:rPr>
          <w:b w:val="false"/>
          <w:bCs w:val="false"/>
        </w:rPr>
        <w:tab/>
      </w:r>
      <w:r w:rsidRPr="005D77FA">
        <w:rPr>
          <w:b w:val="false"/>
          <w:bCs w:val="false"/>
        </w:rPr>
        <w:tab/>
      </w:r>
      <w:r w:rsidRPr="005D77FA">
        <w:rPr>
          <w:b w:val="false"/>
          <w:bCs w:val="false"/>
        </w:rPr>
        <w:tab/>
      </w:r>
      <w:r w:rsidRPr="005D77FA">
        <w:rPr>
          <w:b w:val="false"/>
          <w:bCs w:val="false"/>
        </w:rPr>
        <w:tab/>
      </w:r>
      <w:r w:rsidRPr="005D77FA">
        <w:rPr>
          <w:b w:val="false"/>
          <w:bCs w:val="false"/>
        </w:rPr>
        <w:tab/>
      </w:r>
      <w:r w:rsidRPr="005D77FA">
        <w:rPr>
          <w:b w:val="false"/>
          <w:bCs w:val="false"/>
        </w:rPr>
        <w:tab/>
      </w:r>
      <w:r w:rsidRPr="005D77FA">
        <w:rPr>
          <w:b w:val="false"/>
          <w:bCs w:val="false"/>
        </w:rPr>
        <w:tab/>
      </w:r>
      <w:r w:rsidRPr="005D77FA">
        <w:rPr>
          <w:b w:val="false"/>
          <w:bCs w:val="false"/>
        </w:rPr>
        <w:tab/>
        <w:t>STEČAJNI SUDAC:</w:t>
      </w:r>
    </w:p>
    <w:p w:rsidRDefault="00D05AE6" w:rsidP="00D05AE6" w:rsidR="00D05AE6" w:rsidRPr="005D77FA">
      <w:pPr>
        <w:jc w:val="both"/>
      </w:pPr>
      <w:r w:rsidRPr="005D77FA">
        <w:tab/>
      </w:r>
      <w:r w:rsidRPr="005D77FA">
        <w:tab/>
      </w:r>
      <w:r w:rsidRPr="005D77FA">
        <w:tab/>
      </w:r>
      <w:r w:rsidRPr="005D77FA">
        <w:tab/>
      </w:r>
      <w:r w:rsidRPr="005D77FA">
        <w:tab/>
      </w:r>
      <w:r w:rsidRPr="005D77FA">
        <w:tab/>
      </w:r>
      <w:r w:rsidRPr="005D77FA">
        <w:tab/>
      </w:r>
      <w:r w:rsidRPr="005D77FA">
        <w:tab/>
        <w:t xml:space="preserve">           mr. sc. Boris Vuković</w:t>
      </w:r>
      <w:bookmarkStart w:name="_GoBack" w:id="0"/>
      <w:bookmarkEnd w:id="0"/>
    </w:p>
    <w:p w:rsidRDefault="00850CC8" w:rsidP="00D05AE6" w:rsidR="00850CC8" w:rsidRPr="005D77FA">
      <w:pPr>
        <w:jc w:val="both"/>
      </w:pPr>
    </w:p>
    <w:p w:rsidRDefault="00D05AE6" w:rsidP="00D05AE6" w:rsidR="00D05AE6" w:rsidRPr="005D77FA">
      <w:pPr>
        <w:jc w:val="both"/>
      </w:pPr>
    </w:p>
    <w:p w:rsidRDefault="00D05AE6" w:rsidP="00D05AE6" w:rsidR="00D05AE6" w:rsidRPr="005D77FA">
      <w:pPr>
        <w:jc w:val="both"/>
      </w:pPr>
      <w:r w:rsidRPr="005D77FA">
        <w:t>Zapisničar: Danijela Špeletić</w:t>
      </w:r>
    </w:p>
    <w:p w:rsidRDefault="00D05AE6" w:rsidP="00D05AE6" w:rsidR="00D05AE6">
      <w:pPr>
        <w:jc w:val="both"/>
      </w:pPr>
    </w:p>
    <w:p w:rsidRDefault="009F5E56" w:rsidP="00D05AE6" w:rsidR="009F5E56" w:rsidRPr="005D77FA">
      <w:pPr>
        <w:jc w:val="both"/>
      </w:pPr>
    </w:p>
    <w:p w:rsidRDefault="00D05AE6" w:rsidP="00D05AE6" w:rsidR="00D05AE6" w:rsidRPr="005D77FA">
      <w:pPr>
        <w:jc w:val="both"/>
      </w:pPr>
      <w:r w:rsidRPr="005D77FA">
        <w:lastRenderedPageBreak/>
        <w:t>DNA:</w:t>
      </w:r>
    </w:p>
    <w:p w:rsidRDefault="009F5E56" w:rsidP="009F5E56" w:rsidR="009F5E56" w:rsidRPr="009F5E56">
      <w:pPr>
        <w:rPr>
          <w:color w:val="000000"/>
        </w:rPr>
      </w:pPr>
      <w:r w:rsidRPr="009F5E56">
        <w:rPr>
          <w:color w:val="000000"/>
        </w:rPr>
        <w:t>-FINA</w:t>
      </w:r>
    </w:p>
    <w:p w:rsidRDefault="009F5E56" w:rsidP="009F5E56" w:rsidR="009F5E56" w:rsidRPr="009F5E56">
      <w:pPr>
        <w:rPr>
          <w:color w:val="000000"/>
        </w:rPr>
      </w:pPr>
      <w:r w:rsidRPr="009F5E56">
        <w:rPr>
          <w:color w:val="000000"/>
        </w:rPr>
        <w:t>-ŽDO GUO Osijek</w:t>
      </w:r>
    </w:p>
    <w:p w:rsidRDefault="009F5E56" w:rsidP="009F5E56" w:rsidR="009F5E56" w:rsidRPr="009F5E56">
      <w:pPr>
        <w:rPr>
          <w:color w:val="000000"/>
        </w:rPr>
      </w:pPr>
      <w:r w:rsidRPr="009F5E56">
        <w:rPr>
          <w:color w:val="000000"/>
        </w:rPr>
        <w:t>-</w:t>
      </w:r>
      <w:proofErr w:type="spellStart"/>
      <w:r w:rsidRPr="009F5E56">
        <w:rPr>
          <w:color w:val="000000"/>
        </w:rPr>
        <w:t>eOgl</w:t>
      </w:r>
      <w:proofErr w:type="spellEnd"/>
      <w:r w:rsidRPr="009F5E56">
        <w:rPr>
          <w:color w:val="000000"/>
        </w:rPr>
        <w:t>. ploča uz prijedlog (list 2-3)</w:t>
      </w:r>
    </w:p>
    <w:p w:rsidRDefault="009F5E56" w:rsidP="009F5E56" w:rsidR="009F5E56" w:rsidRPr="009F5E56">
      <w:pPr>
        <w:rPr>
          <w:color w:val="000000"/>
        </w:rPr>
      </w:pPr>
      <w:r w:rsidRPr="009F5E56">
        <w:rPr>
          <w:color w:val="000000"/>
        </w:rPr>
        <w:t xml:space="preserve">-likvidator </w:t>
      </w:r>
      <w:proofErr w:type="spellStart"/>
      <w:r w:rsidRPr="009F5E56">
        <w:rPr>
          <w:color w:val="000000"/>
        </w:rPr>
        <w:t>Daša</w:t>
      </w:r>
      <w:proofErr w:type="spellEnd"/>
      <w:r w:rsidRPr="009F5E56">
        <w:rPr>
          <w:color w:val="000000"/>
        </w:rPr>
        <w:t xml:space="preserve"> </w:t>
      </w:r>
      <w:proofErr w:type="spellStart"/>
      <w:r w:rsidRPr="009F5E56">
        <w:rPr>
          <w:color w:val="000000"/>
        </w:rPr>
        <w:t>Panjaković</w:t>
      </w:r>
      <w:proofErr w:type="spellEnd"/>
      <w:r w:rsidRPr="009F5E56">
        <w:rPr>
          <w:color w:val="000000"/>
        </w:rPr>
        <w:t xml:space="preserve"> </w:t>
      </w:r>
      <w:proofErr w:type="spellStart"/>
      <w:r w:rsidRPr="009F5E56">
        <w:rPr>
          <w:color w:val="000000"/>
        </w:rPr>
        <w:t>Senjić</w:t>
      </w:r>
      <w:proofErr w:type="spellEnd"/>
      <w:r w:rsidRPr="009F5E56">
        <w:rPr>
          <w:color w:val="000000"/>
        </w:rPr>
        <w:t xml:space="preserve">, Osijek, </w:t>
      </w:r>
      <w:proofErr w:type="spellStart"/>
      <w:r w:rsidRPr="009F5E56">
        <w:rPr>
          <w:color w:val="000000"/>
        </w:rPr>
        <w:t>Gornjodravska</w:t>
      </w:r>
      <w:proofErr w:type="spellEnd"/>
      <w:r w:rsidRPr="009F5E56">
        <w:rPr>
          <w:color w:val="000000"/>
        </w:rPr>
        <w:t xml:space="preserve"> obala 89a</w:t>
      </w:r>
    </w:p>
    <w:p w:rsidRDefault="009F5E56" w:rsidP="009F5E56" w:rsidR="009F5E56" w:rsidRPr="009F5E56">
      <w:pPr>
        <w:rPr>
          <w:color w:val="000000"/>
        </w:rPr>
      </w:pPr>
      <w:r w:rsidRPr="009F5E56">
        <w:rPr>
          <w:color w:val="000000"/>
        </w:rPr>
        <w:t xml:space="preserve">-predlagatelj po pun. Nenad Grof, </w:t>
      </w:r>
      <w:proofErr w:type="spellStart"/>
      <w:r w:rsidRPr="009F5E56">
        <w:rPr>
          <w:color w:val="000000"/>
        </w:rPr>
        <w:t>odvj</w:t>
      </w:r>
      <w:proofErr w:type="spellEnd"/>
      <w:r w:rsidRPr="009F5E56">
        <w:rPr>
          <w:color w:val="000000"/>
        </w:rPr>
        <w:t>. iz Zagreba, N. Pavića 7</w:t>
      </w:r>
    </w:p>
    <w:p w:rsidRDefault="009F5E56" w:rsidP="009F5E56" w:rsidR="00687A19">
      <w:r w:rsidRPr="009F5E56">
        <w:rPr>
          <w:color w:val="000000"/>
        </w:rPr>
        <w:t>-R 9.1.</w:t>
      </w:r>
      <w:r>
        <w:rPr>
          <w:color w:val="000000"/>
        </w:rPr>
        <w:t>20</w:t>
      </w:r>
      <w:r w:rsidRPr="009F5E56">
        <w:rPr>
          <w:color w:val="000000"/>
        </w:rPr>
        <w:t>19. u 10,00</w:t>
      </w:r>
      <w:r>
        <w:rPr>
          <w:color w:val="000000"/>
        </w:rPr>
        <w:t xml:space="preserve"> sati</w:t>
      </w: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D8E" w:rsidR="00A64D8E">
      <w:r>
        <w:separator/>
      </w:r>
    </w:p>
  </w:endnote>
  <w:endnote w:id="0" w:type="continuationSeparator">
    <w:p w:rsidRDefault="00A64D8E" w:rsidR="00A64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D8E" w:rsidR="00A64D8E">
      <w:r>
        <w:separator/>
      </w:r>
    </w:p>
  </w:footnote>
  <w:footnote w:id="0" w:type="continuationSeparator">
    <w:p w:rsidRDefault="00A64D8E" w:rsidR="00A64D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6D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2971" w:rsidP="00C82971" w:rsidR="00C82971">
    <w:pPr>
      <w:jc w:val="right"/>
    </w:pPr>
    <w:r>
      <w:t>7 St-</w:t>
    </w:r>
    <w:r w:rsidR="00B05303">
      <w:t>1137</w:t>
    </w:r>
    <w:r>
      <w:t>/18-</w:t>
    </w:r>
    <w:r w:rsidR="00B05303">
      <w:t>3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09" w:rsidP="00C82971" w:rsidR="00C82971">
    <w:pPr>
      <w:jc w:val="right"/>
    </w:pPr>
    <w:r>
      <w:tab/>
    </w:r>
    <w:r>
      <w:tab/>
    </w:r>
    <w:r w:rsidR="00C82971">
      <w:t>7 St-</w:t>
    </w:r>
    <w:r w:rsidR="003D3BB8">
      <w:t>1137</w:t>
    </w:r>
    <w:r w:rsidR="00C82971">
      <w:t>/18-</w:t>
    </w:r>
    <w:r w:rsidR="003D3BB8">
      <w:t>3</w:t>
    </w:r>
  </w:p>
  <w:p w:rsidRDefault="004F62DE" w:rsidP="00C82971" w:rsidR="004F62DE">
    <w:pPr>
      <w:pStyle w:val="Zaglavlje"/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D7EB2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6DA3"/>
    <w:rsid w:val="003C7F71"/>
    <w:rsid w:val="003D3BB8"/>
    <w:rsid w:val="003D5015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2110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7FA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2298"/>
    <w:rsid w:val="006B37BA"/>
    <w:rsid w:val="006C60F5"/>
    <w:rsid w:val="006D4F1E"/>
    <w:rsid w:val="006F3EA9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0C6B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01A2"/>
    <w:rsid w:val="00850CC8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258E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5E56"/>
    <w:rsid w:val="00A00D52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4D8E"/>
    <w:rsid w:val="00A7170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40C5"/>
    <w:rsid w:val="00AC5B44"/>
    <w:rsid w:val="00AE3EE5"/>
    <w:rsid w:val="00AF61B0"/>
    <w:rsid w:val="00AF6D21"/>
    <w:rsid w:val="00B04F0E"/>
    <w:rsid w:val="00B05303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82971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7AB8"/>
    <w:rsid w:val="00D2118E"/>
    <w:rsid w:val="00D2143C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B3578"/>
    <w:rsid w:val="00EB4250"/>
    <w:rsid w:val="00EC1582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0D0A"/>
    <w:rsid w:val="00F452DA"/>
    <w:rsid w:val="00F46B3C"/>
    <w:rsid w:val="00F46C41"/>
    <w:rsid w:val="00F47FA2"/>
    <w:rsid w:val="00F50371"/>
    <w:rsid w:val="00F5062A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3C6D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C6DA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C6DA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DA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DA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3C6D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C6DA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C6DA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DA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DA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6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65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40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3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St-1137/2018</izvorni_sadrzaj>
    <derivirana_varijabla naziv="DomainObject.Predmet.OznakaBroj_1">St-1137/2018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T.R.N. društvo s ograničenom odgovornošću za proizvodnju, trgovinu, uvoz - izvoz, usluge</izvorni_sadrzaj>
    <derivirana_varijabla naziv="DomainObject.Predmet.ProtustrankaFormated_1">  T.R.N. društvo s ograničenom odgovornošću za proizvodnju, trgovinu, uvoz - izvoz, usluge</derivirana_varijabla>
  </DomainObject.Predmet.ProtustrankaFormated>
  <DomainObject.Predmet.ProtustrankaFormatedOIB>
    <izvorni_sadrzaj>  T.R.N. društvo s ograničenom odgovornošću za proizvodnju, trgovinu, uvoz - izvoz, usluge, OIB 63707391028</izvorni_sadrzaj>
    <derivirana_varijabla naziv="DomainObject.Predmet.ProtustrankaFormatedOIB_1">  T.R.N. društvo s ograničenom odgovornošću za proizvodnju, trgovinu, uvoz - izvoz, usluge, OIB 63707391028</derivirana_varijabla>
  </DomainObject.Predmet.ProtustrankaFormatedOIB>
  <DomainObject.Predmet.ProtustrankaFormatedWithAdress>
    <izvorni_sadrzaj> T.R.N. društvo s ograničenom odgovornošću za proizvodnju, trgovinu, uvoz - izvoz, usluge, Šamačka 4, 31000 Osijek</izvorni_sadrzaj>
    <derivirana_varijabla naziv="DomainObject.Predmet.ProtustrankaFormatedWithAdress_1"> T.R.N. društvo s ograničenom odgovornošću za proizvodnju, trgovinu, uvoz - izvoz, usluge, Šamačka 4, 31000 Osijek</derivirana_varijabla>
  </DomainObject.Predmet.ProtustrankaFormatedWithAdress>
  <DomainObject.Predmet.ProtustrankaFormatedWithAdressOIB>
    <izvorni_sadrzaj> T.R.N. društvo s ograničenom odgovornošću za proizvodnju, trgovinu, uvoz - izvoz, usluge, OIB 63707391028, Šamačka 4, 31000 Osijek</izvorni_sadrzaj>
    <derivirana_varijabla naziv="DomainObject.Predmet.ProtustrankaFormatedWithAdressOIB_1"> T.R.N. društvo s ograničenom odgovornošću za proizvodnju, trgovinu, uvoz - izvoz, usluge, OIB 63707391028, Šamačka 4, 31000 Osijek</derivirana_varijabla>
  </DomainObject.Predmet.ProtustrankaFormatedWithAdressOIB>
  <DomainObject.Predmet.ProtustrankaWithAdress>
    <izvorni_sadrzaj>T.R.N. društvo s ograničenom odgovornošću za proizvodnju, trgovinu, uvoz - izvoz, usluge Šamačka 4, 31000 Osijek</izvorni_sadrzaj>
    <derivirana_varijabla naziv="DomainObject.Predmet.ProtustrankaWithAdress_1">T.R.N. društvo s ograničenom odgovornošću za proizvodnju, trgovinu, uvoz - izvoz, usluge Šamačka 4, 31000 Osijek</derivirana_varijabla>
  </DomainObject.Predmet.ProtustrankaWithAdress>
  <DomainObject.Predmet.ProtustrankaWithAdressOIB>
    <izvorni_sadrzaj>T.R.N. društvo s ograničenom odgovornošću za proizvodnju, trgovinu, uvoz - izvoz, usluge, OIB 63707391028, Šamačka 4, 31000 Osijek</izvorni_sadrzaj>
    <derivirana_varijabla naziv="DomainObject.Predmet.ProtustrankaWithAdressOIB_1">T.R.N. društvo s ograničenom odgovornošću za proizvodnju, trgovinu, uvoz - izvoz, usluge, OIB 63707391028, Šamačka 4, 31000 Osijek</derivirana_varijabla>
  </DomainObject.Predmet.ProtustrankaWithAdressOIB>
  <DomainObject.Predmet.ProtustrankaNazivFormated>
    <izvorni_sadrzaj>T.R.N. društvo s ograničenom odgovornošću za proizvodnju, trgovinu, uvoz - izvoz, usluge</izvorni_sadrzaj>
    <derivirana_varijabla naziv="DomainObject.Predmet.ProtustrankaNazivFormated_1">T.R.N. društvo s ograničenom odgovornošću za proizvodnju, trgovinu, uvoz - izvoz, usluge</derivirana_varijabla>
  </DomainObject.Predmet.ProtustrankaNazivFormated>
  <DomainObject.Predmet.ProtustrankaNazivFormatedOIB>
    <izvorni_sadrzaj>T.R.N. društvo s ograničenom odgovornošću za proizvodnju, trgovinu, uvoz - izvoz, usluge, OIB 63707391028</izvorni_sadrzaj>
    <derivirana_varijabla naziv="DomainObject.Predmet.ProtustrankaNazivFormatedOIB_1">T.R.N. društvo s ograničenom odgovornošću za proizvodnju, trgovinu, uvoz - izvoz, usluge, OIB 63707391028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APS DELTA S.A.</izvorni_sadrzaj>
    <derivirana_varijabla naziv="DomainObject.Predmet.StrankaFormated_1">  APS DELTA S.A.</derivirana_varijabla>
  </DomainObject.Predmet.StrankaFormated>
  <DomainObject.Predmet.StrankaFormatedOIB>
    <izvorni_sadrzaj>  APS DELTA S.A., OIB 45421012929</izvorni_sadrzaj>
    <derivirana_varijabla naziv="DomainObject.Predmet.StrankaFormatedOIB_1">  APS DELTA S.A., OIB 45421012929</derivirana_varijabla>
  </DomainObject.Predmet.StrankaFormatedOIB>
  <DomainObject.Predmet.StrankaFormatedWithAdress>
    <izvorni_sadrzaj> APS DELTA S.A., Rue Jean Piret 1, 2350 Luksembourg</izvorni_sadrzaj>
    <derivirana_varijabla naziv="DomainObject.Predmet.StrankaFormatedWithAdress_1"> APS DELTA S.A., Rue Jean Piret 1, 2350 Luksembourg</derivirana_varijabla>
  </DomainObject.Predmet.StrankaFormatedWithAdress>
  <DomainObject.Predmet.StrankaFormatedWithAdressOIB>
    <izvorni_sadrzaj> APS DELTA S.A., OIB 45421012929, Rue Jean Piret 1, 2350 Luksembourg</izvorni_sadrzaj>
    <derivirana_varijabla naziv="DomainObject.Predmet.StrankaFormatedWithAdressOIB_1"> APS DELTA S.A., OIB 45421012929, Rue Jean Piret 1, 2350 Luksembourg</derivirana_varijabla>
  </DomainObject.Predmet.StrankaFormatedWithAdressOIB>
  <DomainObject.Predmet.StrankaWithAdress>
    <izvorni_sadrzaj>APS DELTA S.A. Rue Jean Piret 1,2350 Luksembourg</izvorni_sadrzaj>
    <derivirana_varijabla naziv="DomainObject.Predmet.StrankaWithAdress_1">APS DELTA S.A. Rue Jean Piret 1,2350 Luksembourg</derivirana_varijabla>
  </DomainObject.Predmet.StrankaWithAdress>
  <DomainObject.Predmet.StrankaWithAdressOIB>
    <izvorni_sadrzaj>APS DELTA S.A., OIB 45421012929, Rue Jean Piret 1,2350 Luksembourg</izvorni_sadrzaj>
    <derivirana_varijabla naziv="DomainObject.Predmet.StrankaWithAdressOIB_1">APS DELTA S.A., OIB 45421012929, Rue Jean Piret 1,2350 Luksembourg</derivirana_varijabla>
  </DomainObject.Predmet.StrankaWithAdressOIB>
  <DomainObject.Predmet.StrankaNazivFormated>
    <izvorni_sadrzaj>APS DELTA S.A.</izvorni_sadrzaj>
    <derivirana_varijabla naziv="DomainObject.Predmet.StrankaNazivFormated_1">APS DELTA S.A.</derivirana_varijabla>
  </DomainObject.Predmet.StrankaNazivFormated>
  <DomainObject.Predmet.StrankaNazivFormatedOIB>
    <izvorni_sadrzaj>APS DELTA S.A., OIB 45421012929</izvorni_sadrzaj>
    <derivirana_varijabla naziv="DomainObject.Predmet.StrankaNazivFormatedOIB_1">APS DELTA S.A., OIB 45421012929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APS DELTA S.A.</item>
    </izvorni_sadrzaj>
    <derivirana_varijabla naziv="DomainObject.Predmet.StrankaListFormated_1">
      <item>APS DELTA S.A.</item>
    </derivirana_varijabla>
  </DomainObject.Predmet.StrankaListFormated>
  <DomainObject.Predmet.StrankaListFormatedOIB>
    <izvorni_sadrzaj>
      <item>APS DELTA S.A., OIB 45421012929</item>
    </izvorni_sadrzaj>
    <derivirana_varijabla naziv="DomainObject.Predmet.StrankaListFormatedOIB_1">
      <item>APS DELTA S.A., OIB 45421012929</item>
    </derivirana_varijabla>
  </DomainObject.Predmet.StrankaListFormatedOIB>
  <DomainObject.Predmet.StrankaListFormatedWithAdress>
    <izvorni_sadrzaj>
      <item>APS DELTA S.A., Rue Jean Piret 1, 2350 Luksembourg</item>
    </izvorni_sadrzaj>
    <derivirana_varijabla naziv="DomainObject.Predmet.StrankaListFormatedWithAdress_1">
      <item>APS DELTA S.A., Rue Jean Piret 1, 2350 Luksembourg</item>
    </derivirana_varijabla>
  </DomainObject.Predmet.StrankaListFormatedWithAdress>
  <DomainObject.Predmet.StrankaListFormatedWithAdressOIB>
    <izvorni_sadrzaj>
      <item>APS DELTA S.A., OIB 45421012929, Rue Jean Piret 1, 2350 Luksembourg</item>
    </izvorni_sadrzaj>
    <derivirana_varijabla naziv="DomainObject.Predmet.StrankaListFormatedWithAdressOIB_1">
      <item>APS DELTA S.A., OIB 45421012929, Rue Jean Piret 1, 2350 Luksembourg</item>
    </derivirana_varijabla>
  </DomainObject.Predmet.StrankaListFormatedWithAdressOIB>
  <DomainObject.Predmet.StrankaListNazivFormated>
    <izvorni_sadrzaj>
      <item>APS DELTA S.A.</item>
    </izvorni_sadrzaj>
    <derivirana_varijabla naziv="DomainObject.Predmet.StrankaListNazivFormated_1">
      <item>APS DELTA S.A.</item>
    </derivirana_varijabla>
  </DomainObject.Predmet.StrankaListNazivFormated>
  <DomainObject.Predmet.StrankaListNazivFormatedOIB>
    <izvorni_sadrzaj>
      <item>APS DELTA S.A., OIB 45421012929</item>
    </izvorni_sadrzaj>
    <derivirana_varijabla naziv="DomainObject.Predmet.StrankaListNazivFormatedOIB_1">
      <item>APS DELTA S.A., OIB 45421012929</item>
    </derivirana_varijabla>
  </DomainObject.Predmet.StrankaListNazivFormatedOIB>
  <DomainObject.Predmet.ProtuStrankaListFormated>
    <izvorni_sadrzaj>
      <item>T.R.N. društvo s ograničenom odgovornošću za proizvodnju, trgovinu, uvoz - izvoz, usluge</item>
    </izvorni_sadrzaj>
    <derivirana_varijabla naziv="DomainObject.Predmet.ProtuStrankaListFormated_1">
      <item>T.R.N. društvo s ograničenom odgovornošću za proizvodnju, trgovinu, uvoz - izvoz, usluge</item>
    </derivirana_varijabla>
  </DomainObject.Predmet.ProtuStrankaListFormated>
  <DomainObject.Predmet.ProtuStrankaListFormatedOIB>
    <izvorni_sadrzaj>
      <item>T.R.N. društvo s ograničenom odgovornošću za proizvodnju, trgovinu, uvoz - izvoz, usluge, OIB 63707391028</item>
    </izvorni_sadrzaj>
    <derivirana_varijabla naziv="DomainObject.Predmet.ProtuStrankaListFormatedOIB_1">
      <item>T.R.N. društvo s ograničenom odgovornošću za proizvodnju, trgovinu, uvoz - izvoz, usluge, OIB 63707391028</item>
    </derivirana_varijabla>
  </DomainObject.Predmet.ProtuStrankaListFormatedOIB>
  <DomainObject.Predmet.ProtuStrankaListFormatedWithAdress>
    <izvorni_sadrzaj>
      <item>T.R.N. društvo s ograničenom odgovornošću za proizvodnju, trgovinu, uvoz - izvoz, usluge, Šamačka 4, 31000 Osijek</item>
    </izvorni_sadrzaj>
    <derivirana_varijabla naziv="DomainObject.Predmet.ProtuStrankaListFormatedWithAdress_1">
      <item>T.R.N. društvo s ograničenom odgovornošću za proizvodnju, trgovinu, uvoz - izvoz, usluge, Šamačka 4, 31000 Osijek</item>
    </derivirana_varijabla>
  </DomainObject.Predmet.ProtuStrankaListFormatedWithAdress>
  <DomainObject.Predmet.ProtuStrankaListFormatedWithAdressOIB>
    <izvorni_sadrzaj>
      <item>T.R.N. društvo s ograničenom odgovornošću za proizvodnju, trgovinu, uvoz - izvoz, usluge, OIB 63707391028, Šamačka 4, 31000 Osijek</item>
    </izvorni_sadrzaj>
    <derivirana_varijabla naziv="DomainObject.Predmet.ProtuStrankaListFormatedWithAdressOIB_1">
      <item>T.R.N. društvo s ograničenom odgovornošću za proizvodnju, trgovinu, uvoz - izvoz, usluge, OIB 63707391028, Šamačka 4, 31000 Osijek</item>
    </derivirana_varijabla>
  </DomainObject.Predmet.ProtuStrankaListFormatedWithAdressOIB>
  <DomainObject.Predmet.ProtuStrankaListNazivFormated>
    <izvorni_sadrzaj>
      <item>T.R.N. društvo s ograničenom odgovornošću za proizvodnju, trgovinu, uvoz - izvoz, usluge</item>
    </izvorni_sadrzaj>
    <derivirana_varijabla naziv="DomainObject.Predmet.ProtuStrankaListNazivFormated_1">
      <item>T.R.N. društvo s ograničenom odgovornošću za proizvodnju, trgovinu, uvoz - izvoz, usluge</item>
    </derivirana_varijabla>
  </DomainObject.Predmet.ProtuStrankaListNazivFormated>
  <DomainObject.Predmet.ProtuStrankaListNazivFormatedOIB>
    <izvorni_sadrzaj>
      <item>T.R.N. društvo s ograničenom odgovornošću za proizvodnju, trgovinu, uvoz - izvoz, usluge, OIB 63707391028</item>
    </izvorni_sadrzaj>
    <derivirana_varijabla naziv="DomainObject.Predmet.ProtuStrankaListNazivFormatedOIB_1">
      <item>T.R.N. društvo s ograničenom odgovornošću za proizvodnju, trgovinu, uvoz - izvoz, usluge, OIB 63707391028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APS DELTA S.A.</izvorni_sadrzaj>
    <derivirana_varijabla naziv="DomainObject.Predmet.StrankaIDrugi_1">APS DELTA S.A.</derivirana_varijabla>
  </DomainObject.Predmet.StrankaIDrugi>
  <DomainObject.Predmet.ProtustrankaIDrugi>
    <izvorni_sadrzaj>T.R.N. društvo s ograničenom odgovornošću za proizvodnju, trgovinu, uvoz - izvoz, usluge</izvorni_sadrzaj>
    <derivirana_varijabla naziv="DomainObject.Predmet.ProtustrankaIDrugi_1">T.R.N. društvo s ograničenom odgovornošću za proizvodnju, trgovinu, uvoz - izvoz, usluge</derivirana_varijabla>
  </DomainObject.Predmet.ProtustrankaIDrugi>
  <DomainObject.Predmet.StrankaIDrugiAdressOIB>
    <izvorni_sadrzaj>APS DELTA S.A., OIB 45421012929, Rue Jean Piret 1, 2350 Luksembourg</izvorni_sadrzaj>
    <derivirana_varijabla naziv="DomainObject.Predmet.StrankaIDrugiAdressOIB_1">APS DELTA S.A., OIB 45421012929, Rue Jean Piret 1, 2350 Luksembourg</derivirana_varijabla>
  </DomainObject.Predmet.StrankaIDrugiAdressOIB>
  <DomainObject.Predmet.ProtustrankaIDrugiAdressOIB>
    <izvorni_sadrzaj>T.R.N. društvo s ograničenom odgovornošću za proizvodnju, trgovinu, uvoz - izvoz, usluge, OIB 63707391028, Šamačka 4, 31000 Osijek</izvorni_sadrzaj>
    <derivirana_varijabla naziv="DomainObject.Predmet.ProtustrankaIDrugiAdressOIB_1">T.R.N. društvo s ograničenom odgovornošću za proizvodnju, trgovinu, uvoz - izvoz, usluge, OIB 63707391028, Šamačka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 DELTA S.A.</item>
      <item>T.R.N. društvo s ograničenom odgovornošću za proizvodnju, trgovinu, uvoz - izvoz, usluge</item>
    </izvorni_sadrzaj>
    <derivirana_varijabla naziv="DomainObject.Predmet.SudioniciListNaziv_1">
      <item>APS DELTA S.A.</item>
      <item>T.R.N. društvo s ograničenom odgovornošću za proizvodnju, trgovinu, uvoz - izvoz, usluge</item>
    </derivirana_varijabla>
  </DomainObject.Predmet.SudioniciListNaziv>
  <DomainObject.Predmet.SudioniciListAdressOIB>
    <izvorni_sadrzaj>
      <item>APS DELTA S.A., OIB 45421012929, Rue Jean Piret 1,2350 Luksembourg</item>
      <item>T.R.N. društvo s ograničenom odgovornošću za proizvodnju, trgovinu, uvoz - izvoz, usluge, OIB 63707391028, Šamačka 4,31000 Osijek</item>
    </izvorni_sadrzaj>
    <derivirana_varijabla naziv="DomainObject.Predmet.SudioniciListAdressOIB_1">
      <item>APS DELTA S.A., OIB 45421012929, Rue Jean Piret 1,2350 Luksembourg</item>
      <item>T.R.N. društvo s ograničenom odgovornošću za proizvodnju, trgovinu, uvoz - izvoz, usluge, OIB 63707391028, Šamačka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45421012929</item>
      <item>, OIB 63707391028</item>
    </izvorni_sadrzaj>
    <derivirana_varijabla naziv="DomainObject.Predmet.SudioniciListNazivOIB_1">
      <item>, OIB 45421012929</item>
      <item>, OIB 63707391028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FE2988-30D9-4DBB-AE1C-1FFF3482C5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252</properties:Words>
  <properties:Characters>1392</properties:Characters>
  <properties:Lines>54</properties:Lines>
  <properties:Paragraphs>25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2018-11-27T12:20:00Z</cp:lastPrinted>
  <dcterms:modified xmlns:xsi="http://www.w3.org/2001/XMLSchema-instance" xsi:type="dcterms:W3CDTF">2018-11-27T12:20:00Z</dcterms:modified>
  <cp:revision>155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(1137-18 (-3) T.R.N..docx)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