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b7b4" w14:paraId="26bb7b4" w:rsidRDefault="00FE1E6B" w:rsidP="005D7BF8" w:rsidR="00FE1E6B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1E6B" w:rsidP="005D7BF8" w:rsidR="00FE1E6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E1E6B" w:rsidP="005D7BF8" w:rsidR="00FE1E6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E1E6B" w:rsidP="005D7BF8" w:rsidR="00FE1E6B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2497B" w:rsidP="00E2497B" w:rsidR="00D734B9" w:rsidRPr="00583313">
      <w:pPr>
        <w:jc w:val="center"/>
        <w:rPr>
          <w:b/>
          <w:lang w:eastAsia="en-US"/>
        </w:rPr>
      </w:pPr>
      <w:r w:rsidRPr="00583313">
        <w:rPr>
          <w:b/>
          <w:lang w:eastAsia="en-US"/>
        </w:rPr>
        <w:t>R E P U B L I K A   H R V A T S K A</w:t>
      </w:r>
    </w:p>
    <w:p w:rsidRDefault="00A1283C" w:rsidP="00D734B9" w:rsidR="00A1283C" w:rsidRPr="00583313">
      <w:pPr>
        <w:rPr>
          <w:lang w:eastAsia="en-US"/>
        </w:rPr>
      </w:pPr>
    </w:p>
    <w:p w:rsidRDefault="00FC75B2" w:rsidP="00FC75B2" w:rsidR="00FC75B2" w:rsidRPr="00583313">
      <w:pPr>
        <w:pStyle w:val="Naslov1"/>
        <w:rPr>
          <w:sz w:val="24"/>
          <w:szCs w:val="24"/>
        </w:rPr>
      </w:pPr>
      <w:r w:rsidRPr="00583313">
        <w:rPr>
          <w:sz w:val="24"/>
          <w:szCs w:val="24"/>
        </w:rPr>
        <w:t>R J E Š E N J E</w:t>
      </w:r>
    </w:p>
    <w:p w:rsidRDefault="00EA71DF" w:rsidP="00FC75B2" w:rsidR="00EA71DF" w:rsidRPr="00583313">
      <w:pPr>
        <w:jc w:val="center"/>
      </w:pPr>
    </w:p>
    <w:p w:rsidRDefault="0006209B" w:rsidP="001F02CC" w:rsidR="001F02CC" w:rsidRPr="00583313">
      <w:pPr>
        <w:jc w:val="both"/>
      </w:pPr>
      <w:r w:rsidRPr="00583313">
        <w:tab/>
      </w:r>
      <w:r w:rsidR="001F02CC" w:rsidRPr="00583313">
        <w:t>Trgo</w:t>
      </w:r>
      <w:r w:rsidR="001A6AE1" w:rsidRPr="00583313">
        <w:t xml:space="preserve">vački sud u Rijeci, OIB 88785964957 po </w:t>
      </w:r>
      <w:r w:rsidR="001F02CC" w:rsidRPr="00583313">
        <w:t>sucu</w:t>
      </w:r>
      <w:r w:rsidR="001A6AE1" w:rsidRPr="00583313">
        <w:t xml:space="preserve"> pojedincu</w:t>
      </w:r>
      <w:r w:rsidR="001F02CC" w:rsidRPr="00583313">
        <w:t xml:space="preserve"> Danieli Korlević, u stečajnom postupku </w:t>
      </w:r>
      <w:r w:rsidR="00FF427D" w:rsidRPr="00FF427D">
        <w:t xml:space="preserve">nad dužnikom koji je prestao postojati </w:t>
      </w:r>
      <w:r w:rsidR="009A5358" w:rsidRPr="009A5358">
        <w:rPr>
          <w:b/>
        </w:rPr>
        <w:t>ALTATORE d.o.o. Mali Lošinj, Gornja Bričina 44, OIB 10284140136</w:t>
      </w:r>
      <w:r w:rsidR="001A6AE1" w:rsidRPr="00583313">
        <w:rPr>
          <w:b/>
        </w:rPr>
        <w:t>,</w:t>
      </w:r>
      <w:r w:rsidR="001F02CC" w:rsidRPr="00583313">
        <w:rPr>
          <w:b/>
        </w:rPr>
        <w:t xml:space="preserve"> </w:t>
      </w:r>
      <w:r w:rsidR="001F02CC" w:rsidRPr="00583313">
        <w:t xml:space="preserve">nakon ispitnog ročišta, dana </w:t>
      </w:r>
      <w:r w:rsidR="009A5358">
        <w:t>18. siječnja 2017</w:t>
      </w:r>
      <w:r w:rsidR="001F02CC" w:rsidRPr="00583313">
        <w:t>. godine</w:t>
      </w:r>
    </w:p>
    <w:p w:rsidRDefault="00FC75B2" w:rsidP="001F02CC" w:rsidR="00FC75B2" w:rsidRPr="007E23DB">
      <w:pPr>
        <w:jc w:val="center"/>
        <w:rPr>
          <w:b/>
        </w:rPr>
      </w:pPr>
      <w:r w:rsidRPr="007E23DB">
        <w:rPr>
          <w:b/>
        </w:rPr>
        <w:t>r i j e š i o</w:t>
      </w:r>
      <w:r w:rsidR="00173CC3" w:rsidRPr="007E23DB">
        <w:rPr>
          <w:b/>
        </w:rPr>
        <w:t xml:space="preserve">  </w:t>
      </w:r>
      <w:r w:rsidRPr="007E23DB">
        <w:rPr>
          <w:b/>
        </w:rPr>
        <w:t xml:space="preserve"> </w:t>
      </w:r>
      <w:r w:rsidR="00A15189" w:rsidRPr="007E23DB">
        <w:rPr>
          <w:b/>
        </w:rPr>
        <w:t xml:space="preserve"> </w:t>
      </w:r>
      <w:r w:rsidRPr="007E23DB">
        <w:rPr>
          <w:b/>
        </w:rPr>
        <w:t xml:space="preserve"> j e</w:t>
      </w:r>
    </w:p>
    <w:p w:rsidRDefault="00D824C2" w:rsidP="001F02CC" w:rsidR="00D824C2" w:rsidRPr="00583313">
      <w:pPr>
        <w:jc w:val="center"/>
      </w:pPr>
    </w:p>
    <w:p w:rsidRDefault="009A5358" w:rsidP="009A5358" w:rsidR="009A5358" w:rsidRPr="009A5358">
      <w:pPr>
        <w:jc w:val="both"/>
      </w:pPr>
      <w:r w:rsidRPr="009A5358">
        <w:tab/>
        <w:t xml:space="preserve">Stečajni vjerovnik MARIO DELLA MORA, Italia, Camino al Tagliamento, Via Cordroipo 5 upućuje se na pokretanje parnice radi dokazivanja osnovanosti svog osporavanja u iznosu od 169.732,92 kn, u roku od osam dana od dana pravomoćnosti rješenja o upućivanju u parnicu, inače će se smatrati da je odustao od prava na vođenje parnice. </w:t>
      </w:r>
    </w:p>
    <w:p w:rsidRDefault="008C75E1" w:rsidP="008C75E1" w:rsidR="008C75E1" w:rsidRPr="008C75E1">
      <w:pPr>
        <w:jc w:val="both"/>
      </w:pPr>
    </w:p>
    <w:p w:rsidRDefault="00FC75B2" w:rsidP="008C75E1" w:rsidR="00FC75B2" w:rsidRPr="007E23DB">
      <w:pPr>
        <w:jc w:val="center"/>
        <w:rPr>
          <w:b/>
        </w:rPr>
      </w:pPr>
      <w:r w:rsidRPr="007E23DB">
        <w:rPr>
          <w:b/>
        </w:rPr>
        <w:t>Obrazloženje</w:t>
      </w:r>
    </w:p>
    <w:p w:rsidRDefault="005C3354" w:rsidP="00C64A0E" w:rsidR="005C3354" w:rsidRPr="00583313">
      <w:pPr>
        <w:ind w:firstLine="720"/>
        <w:jc w:val="both"/>
      </w:pPr>
    </w:p>
    <w:p w:rsidRDefault="00C64A0E" w:rsidP="00C64A0E" w:rsidR="00C64A0E" w:rsidRPr="00583313">
      <w:pPr>
        <w:ind w:firstLine="720"/>
        <w:jc w:val="both"/>
      </w:pPr>
      <w:r w:rsidRPr="00583313">
        <w:t>Na ispitnom ročištu održanom</w:t>
      </w:r>
      <w:r w:rsidR="00583313">
        <w:t xml:space="preserve"> </w:t>
      </w:r>
      <w:r w:rsidR="009A5358">
        <w:t>18. siječnja 2017</w:t>
      </w:r>
      <w:r w:rsidR="00583313">
        <w:t>.</w:t>
      </w:r>
      <w:r w:rsidRPr="00583313">
        <w:t xml:space="preserve"> godine ispitane su sve prijavljene tražbine prema svojim iznosima i redu.</w:t>
      </w:r>
    </w:p>
    <w:p w:rsidRDefault="008C75E1" w:rsidP="009A5358" w:rsidR="009A5358">
      <w:pPr>
        <w:jc w:val="both"/>
      </w:pPr>
      <w:r w:rsidRPr="008C75E1">
        <w:tab/>
      </w:r>
      <w:r w:rsidR="009A5358" w:rsidRPr="009A5358">
        <w:t>Stečajni vjerovnik MARIO DELLA MORA, Italia, Camino al Tagliamento, Via Cordroipo 5 osporio je tražbinu drugog višeg isplatnog reda stečajnih vjerovnika VEDRANE JUREKOVIĆ I MARTINE ŠEPUKA suvlasnika Zajedničkog obrta Brdo Kušć, Mali Lošinj, Čunski 168, OIB 71565147237, u iznosu od 169.732,92 kn, s osnove ovršnih isprava Ovrv-2242/11, Ovrv-1061/12 i Ovrv-1186/13, a koju je priznao stečajni upravitelj, uz obrazloženje da su ovrhe pokrenute od strane stečajnih vjerovnika neosnovane, svi računi temeljem kojih su izdana rješenja o ovrsi su fiktivni i nezakoniti, jer stečajni dužnik sa zajedničkim obrtom Brdo Kušć nikada nije sklopio nikakav ugovor o zakupu, te je obrt Brdo Kušć proizvoljno i samoinicijativno, u vrijeme kada dužnik nije imao direktora počelo izdavati fiktivne račune za zakup i na temelju tih računa su izdana rješenja o ovrsi koja se nisu imala kome dostaviti već su završavala na oglasnim pločama i tako postajala pravomoćna.</w:t>
      </w:r>
    </w:p>
    <w:p w:rsidRDefault="009A5358" w:rsidP="009A5358" w:rsidR="009A5358" w:rsidRPr="009A5358">
      <w:pPr>
        <w:jc w:val="both"/>
      </w:pPr>
      <w:r w:rsidRPr="009A5358">
        <w:t xml:space="preserve"> </w:t>
      </w:r>
      <w:r w:rsidRPr="009A5358">
        <w:tab/>
        <w:t>Stečajni vjerovnik MARIO DELLA MORA, Italia, Camino al Tagliamento, Via Cordroipo 5 predložio je na ispitnom ročištu rješavanje spora u postupku mirenja. Međutim, do zaključenja ispitnog ročišta nije postignuta suglasnost vjerovnika osporene tražbine VEDRANA JUREKOVIĆ I MARTINE ŠEPUKA suvlasnika Zajedničkog obrta Brdo Kušć, Mali Lošinj, Čunski 168 i vjerovnika koji je osporio priznatu tražbinu MARIA DELLA MORA, Italia, Camino al Tagliamento, Via Cordroipo 5 za rješavanje spora mirenjem.</w:t>
      </w:r>
    </w:p>
    <w:p w:rsidRDefault="009A5358" w:rsidP="009A5358" w:rsidR="009A5358" w:rsidRPr="009A5358">
      <w:pPr>
        <w:jc w:val="both"/>
      </w:pPr>
      <w:r>
        <w:tab/>
      </w:r>
      <w:r w:rsidRPr="009A5358">
        <w:t>Valjalo je stoga stečajnog vjerovnika na temelju čl.265. st.1. i čl.266. st.4. SZ-a,  uputiti na parnicu radi dokazivanja osnovanosti svog osporavanja.</w:t>
      </w:r>
    </w:p>
    <w:p w:rsidRDefault="009A5358" w:rsidP="009A5358" w:rsidR="009A5358" w:rsidRPr="009A5358">
      <w:pPr>
        <w:jc w:val="both"/>
      </w:pPr>
      <w:r w:rsidRPr="009A5358">
        <w:tab/>
        <w:t>Osporavatelj stečajni vjerovnik MARIO DELLA MORA, Italia, Camino al Tagliamento, Via Cordroipo 5 nastupa u ime i za račun stečajnog dužnika.</w:t>
      </w:r>
    </w:p>
    <w:p w:rsidRDefault="007E23DB" w:rsidP="004B1577" w:rsidR="007E23DB">
      <w:pPr>
        <w:jc w:val="both"/>
      </w:pPr>
    </w:p>
    <w:p w:rsidRDefault="008E2C70" w:rsidP="00D824C2" w:rsidR="008E2C70" w:rsidRPr="00583313">
      <w:pPr>
        <w:jc w:val="center"/>
      </w:pPr>
      <w:r w:rsidRPr="00583313">
        <w:t>U Rijeci,</w:t>
      </w:r>
      <w:r w:rsidR="00A407E7" w:rsidRPr="00583313">
        <w:t xml:space="preserve"> </w:t>
      </w:r>
      <w:r w:rsidR="009A5358">
        <w:t>18. siječnja 2017</w:t>
      </w:r>
      <w:r w:rsidR="006908D8" w:rsidRPr="00583313">
        <w:t xml:space="preserve">. </w:t>
      </w:r>
      <w:r w:rsidR="001C0267" w:rsidRPr="00583313">
        <w:t>godine</w:t>
      </w:r>
    </w:p>
    <w:p w:rsidRDefault="00583313" w:rsidP="007E23DB" w:rsidR="008E2C70" w:rsidRPr="00583313">
      <w:pPr>
        <w:jc w:val="right"/>
      </w:pPr>
      <w:r>
        <w:t>S</w:t>
      </w:r>
      <w:r w:rsidR="008E2C70" w:rsidRPr="00583313">
        <w:t>udac</w:t>
      </w:r>
    </w:p>
    <w:p w:rsidRDefault="008E2C70" w:rsidP="007E6584" w:rsidR="008C75E1">
      <w:pPr>
        <w:ind w:firstLine="708" w:left="1416"/>
        <w:jc w:val="right"/>
      </w:pPr>
      <w:r w:rsidRPr="00583313">
        <w:tab/>
      </w:r>
      <w:r w:rsidRPr="00583313">
        <w:tab/>
      </w:r>
      <w:r w:rsidRPr="00583313">
        <w:tab/>
      </w:r>
      <w:r w:rsidRPr="00583313">
        <w:tab/>
      </w:r>
      <w:r w:rsidRPr="00583313">
        <w:tab/>
      </w:r>
      <w:r w:rsidR="00355F9C">
        <w:tab/>
      </w:r>
      <w:r w:rsidR="008021AB" w:rsidRPr="00583313">
        <w:t>D</w:t>
      </w:r>
      <w:r w:rsidRPr="00583313">
        <w:t>aniela Korlević</w:t>
      </w:r>
      <w:r w:rsidR="00561F59">
        <w:t xml:space="preserve"> </w:t>
      </w:r>
      <w:r w:rsidR="007E6584">
        <w:t xml:space="preserve"> </w:t>
      </w:r>
    </w:p>
    <w:p w:rsidRDefault="007E23DB" w:rsidP="00B1322E" w:rsidR="007E23DB">
      <w:pPr>
        <w:rPr>
          <w:b/>
        </w:rPr>
      </w:pPr>
    </w:p>
    <w:p w:rsidRDefault="00B1322E" w:rsidP="00B1322E" w:rsidR="00B1322E" w:rsidRPr="007E23DB">
      <w:pPr>
        <w:rPr>
          <w:b/>
        </w:rPr>
      </w:pPr>
      <w:r w:rsidRPr="007E23DB">
        <w:rPr>
          <w:b/>
        </w:rPr>
        <w:t>UPUTA O PRAVNOM LIJEKU:</w:t>
      </w:r>
    </w:p>
    <w:p w:rsidRDefault="00B1322E" w:rsidP="007E23DB" w:rsidR="008E2C70">
      <w:pPr>
        <w:jc w:val="both"/>
      </w:pPr>
      <w:r w:rsidRPr="00B1322E">
        <w:t xml:space="preserve">Protiv rješenja pravo na žalbu ima stečajni upravitelj i svaki vjerovnik u dijelu koji se tiče njegove prijavljene tražbine, odnosno tražbine koju je osporio i stečajni upravitelj (članak 265. stavak 3. SZ-a). Žalba se izjavljuje ovome sudu u roku osam dana istekom osmoga dana od dana objave pismena na mrežnoj stranici e-Oglasne ploče sudova, a o žalbi odlučuje Visoki trgovački sud Republike Hrvatske.  </w:t>
      </w:r>
    </w:p>
    <w:p w:rsidRDefault="007E6584" w:rsidP="007E23DB" w:rsidR="007E6584" w:rsidRPr="00B1322E">
      <w:pPr>
        <w:jc w:val="both"/>
      </w:pPr>
    </w:p>
    <w:p w:rsidRDefault="008E2C70" w:rsidP="008E2C70" w:rsidR="008E2C70" w:rsidRPr="007E23DB">
      <w:pPr>
        <w:jc w:val="both"/>
        <w:rPr>
          <w:b/>
          <w:sz w:val="20"/>
        </w:rPr>
      </w:pPr>
      <w:r w:rsidRPr="007E23DB">
        <w:rPr>
          <w:b/>
          <w:sz w:val="20"/>
        </w:rPr>
        <w:t>DNA</w:t>
      </w:r>
      <w:r w:rsidR="001C0267" w:rsidRPr="007E23DB">
        <w:rPr>
          <w:b/>
          <w:sz w:val="20"/>
        </w:rPr>
        <w:t>:</w:t>
      </w:r>
    </w:p>
    <w:p w:rsidRDefault="005C3354" w:rsidP="00C64A0E" w:rsidR="00C64A0E" w:rsidRPr="007E23DB">
      <w:pPr>
        <w:jc w:val="both"/>
        <w:rPr>
          <w:sz w:val="20"/>
        </w:rPr>
      </w:pPr>
      <w:r w:rsidRPr="007E23DB">
        <w:rPr>
          <w:sz w:val="20"/>
        </w:rPr>
        <w:t>- stečajni upravitelj na znanje</w:t>
      </w:r>
    </w:p>
    <w:p w:rsidRDefault="008E2C70" w:rsidP="003319D2" w:rsidR="008E2C70">
      <w:pPr>
        <w:jc w:val="both"/>
        <w:rPr>
          <w:sz w:val="20"/>
          <w:szCs w:val="20"/>
        </w:rPr>
      </w:pPr>
      <w:r w:rsidRPr="007E23DB">
        <w:rPr>
          <w:sz w:val="20"/>
        </w:rPr>
        <w:t xml:space="preserve">- </w:t>
      </w:r>
      <w:r w:rsidR="009C005A" w:rsidRPr="007E23DB">
        <w:rPr>
          <w:sz w:val="20"/>
        </w:rPr>
        <w:t>stečajnom vjerovniku</w:t>
      </w:r>
      <w:r w:rsidR="00E84120" w:rsidRPr="007E23DB">
        <w:rPr>
          <w:sz w:val="20"/>
        </w:rPr>
        <w:t xml:space="preserve"> </w:t>
      </w:r>
      <w:r w:rsidR="009A5358" w:rsidRPr="009A5358">
        <w:rPr>
          <w:sz w:val="20"/>
          <w:szCs w:val="20"/>
        </w:rPr>
        <w:t>MARIO DELLA MORA, Italia</w:t>
      </w:r>
      <w:r w:rsidR="009A5358">
        <w:rPr>
          <w:sz w:val="20"/>
          <w:szCs w:val="20"/>
        </w:rPr>
        <w:t xml:space="preserve"> po opun. </w:t>
      </w:r>
      <w:r w:rsidR="002D4DA3">
        <w:rPr>
          <w:sz w:val="20"/>
          <w:szCs w:val="20"/>
        </w:rPr>
        <w:t xml:space="preserve">Gina Brnić, Zagreb </w:t>
      </w:r>
    </w:p>
    <w:p w:rsidRDefault="002D4DA3" w:rsidP="003319D2" w:rsidR="002D4DA3" w:rsidRPr="007E23DB">
      <w:pPr>
        <w:jc w:val="both"/>
        <w:rPr>
          <w:sz w:val="20"/>
        </w:rPr>
      </w:pPr>
      <w:r>
        <w:rPr>
          <w:sz w:val="20"/>
          <w:szCs w:val="20"/>
        </w:rPr>
        <w:t xml:space="preserve">- e-Oglasna ploča </w:t>
      </w:r>
    </w:p>
    <w:p w:rsidRDefault="003319D2" w:rsidP="003319D2" w:rsidR="003319D2" w:rsidRPr="007E23DB">
      <w:pPr>
        <w:jc w:val="both"/>
        <w:rPr>
          <w:sz w:val="20"/>
        </w:rPr>
      </w:pPr>
    </w:p>
    <w:p w:rsidRDefault="008E2C70" w:rsidP="008E2C70" w:rsidR="001C0267" w:rsidRPr="007E23DB">
      <w:pPr>
        <w:rPr>
          <w:sz w:val="20"/>
        </w:rPr>
      </w:pPr>
      <w:r w:rsidRPr="007E23DB">
        <w:rPr>
          <w:sz w:val="20"/>
        </w:rPr>
        <w:t>U Rijeci,</w:t>
      </w:r>
      <w:r w:rsidR="005C3354" w:rsidRPr="007E23DB">
        <w:rPr>
          <w:sz w:val="20"/>
        </w:rPr>
        <w:t xml:space="preserve"> </w:t>
      </w:r>
      <w:r w:rsidR="009A5358">
        <w:rPr>
          <w:sz w:val="20"/>
        </w:rPr>
        <w:t>18.01.2017</w:t>
      </w:r>
      <w:r w:rsidR="006908D8" w:rsidRPr="007E23DB">
        <w:rPr>
          <w:sz w:val="20"/>
        </w:rPr>
        <w:t>.</w:t>
      </w:r>
      <w:r w:rsidR="009A5358">
        <w:rPr>
          <w:sz w:val="20"/>
        </w:rPr>
        <w:t xml:space="preserve"> </w:t>
      </w:r>
      <w:r w:rsidR="006908D8" w:rsidRPr="007E23DB">
        <w:rPr>
          <w:sz w:val="20"/>
        </w:rPr>
        <w:t>g.</w:t>
      </w:r>
    </w:p>
    <w:p w:rsidRDefault="006908D8" w:rsidP="008E2C70" w:rsidR="006908D8" w:rsidRPr="007E23DB">
      <w:pPr>
        <w:rPr>
          <w:sz w:val="20"/>
        </w:rPr>
      </w:pPr>
    </w:p>
    <w:p w:rsidRDefault="00583313" w:rsidP="008E2C70" w:rsidR="008E2C70" w:rsidRPr="007E23DB">
      <w:pPr>
        <w:rPr>
          <w:sz w:val="20"/>
        </w:rPr>
      </w:pPr>
      <w:r w:rsidRPr="007E23DB">
        <w:rPr>
          <w:sz w:val="20"/>
        </w:rPr>
        <w:t>S</w:t>
      </w:r>
      <w:r w:rsidR="008E2C70" w:rsidRPr="007E23DB">
        <w:rPr>
          <w:sz w:val="20"/>
        </w:rPr>
        <w:t>udac</w:t>
      </w:r>
    </w:p>
    <w:p w:rsidRDefault="008E2C70" w:rsidR="002D5BA4" w:rsidRPr="00583313">
      <w:r w:rsidRPr="007E23DB">
        <w:rPr>
          <w:sz w:val="20"/>
        </w:rPr>
        <w:t>Daniela Korlević</w:t>
      </w:r>
    </w:p>
    <w:sectPr w:rsidR="002D5BA4" w:rsidRPr="0058331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B62" w:rsidR="00AC7B62">
      <w:r>
        <w:separator/>
      </w:r>
    </w:p>
  </w:endnote>
  <w:endnote w:id="0" w:type="continuationSeparator">
    <w:p w:rsidRDefault="00AC7B62" w:rsidR="00AC7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R="00BA62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62DD" w:rsidR="00BA62D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R="00BA62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1E6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62DD" w:rsidR="00BA62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B62" w:rsidR="00AC7B62">
      <w:r>
        <w:separator/>
      </w:r>
    </w:p>
  </w:footnote>
  <w:footnote w:id="0" w:type="continuationSeparator">
    <w:p w:rsidRDefault="00AC7B62" w:rsidR="00AC7B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P="002D688F" w:rsidR="00BA62DD" w:rsidRPr="005722E9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5722E9">
      <w:t>Posl. br. 15 St-</w:t>
    </w:r>
    <w:r w:rsidR="009A5358">
      <w:t>1245/16-22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5B2"/>
    <w:rsid w:val="00023B49"/>
    <w:rsid w:val="00032035"/>
    <w:rsid w:val="00033569"/>
    <w:rsid w:val="000567E5"/>
    <w:rsid w:val="0006209B"/>
    <w:rsid w:val="00072B0B"/>
    <w:rsid w:val="000939F9"/>
    <w:rsid w:val="000F548A"/>
    <w:rsid w:val="00102D32"/>
    <w:rsid w:val="001115AD"/>
    <w:rsid w:val="0011487D"/>
    <w:rsid w:val="001335BE"/>
    <w:rsid w:val="001548DB"/>
    <w:rsid w:val="00173CC3"/>
    <w:rsid w:val="00186A44"/>
    <w:rsid w:val="001975A2"/>
    <w:rsid w:val="001A2550"/>
    <w:rsid w:val="001A6AE1"/>
    <w:rsid w:val="001C0267"/>
    <w:rsid w:val="001C0A20"/>
    <w:rsid w:val="001C2118"/>
    <w:rsid w:val="001C7B64"/>
    <w:rsid w:val="001F02CC"/>
    <w:rsid w:val="001F0933"/>
    <w:rsid w:val="00211E76"/>
    <w:rsid w:val="00217D1F"/>
    <w:rsid w:val="002248B1"/>
    <w:rsid w:val="0027559C"/>
    <w:rsid w:val="00276339"/>
    <w:rsid w:val="002906C6"/>
    <w:rsid w:val="002D4DA3"/>
    <w:rsid w:val="002D5BA4"/>
    <w:rsid w:val="002D688F"/>
    <w:rsid w:val="002E0FA8"/>
    <w:rsid w:val="002F1A85"/>
    <w:rsid w:val="003054B2"/>
    <w:rsid w:val="00310F40"/>
    <w:rsid w:val="00324467"/>
    <w:rsid w:val="003319D2"/>
    <w:rsid w:val="00332E1C"/>
    <w:rsid w:val="00337F6A"/>
    <w:rsid w:val="00355F9C"/>
    <w:rsid w:val="0036379E"/>
    <w:rsid w:val="00373143"/>
    <w:rsid w:val="00374703"/>
    <w:rsid w:val="00384863"/>
    <w:rsid w:val="0039216E"/>
    <w:rsid w:val="003A0A19"/>
    <w:rsid w:val="003C2FF6"/>
    <w:rsid w:val="00411A7D"/>
    <w:rsid w:val="00411ACC"/>
    <w:rsid w:val="0044173E"/>
    <w:rsid w:val="004448CC"/>
    <w:rsid w:val="00463A52"/>
    <w:rsid w:val="004714FE"/>
    <w:rsid w:val="00477980"/>
    <w:rsid w:val="004B1577"/>
    <w:rsid w:val="004B683C"/>
    <w:rsid w:val="004F1F25"/>
    <w:rsid w:val="004F319B"/>
    <w:rsid w:val="00516410"/>
    <w:rsid w:val="005306BA"/>
    <w:rsid w:val="005406FA"/>
    <w:rsid w:val="005619E7"/>
    <w:rsid w:val="00561F59"/>
    <w:rsid w:val="005722E9"/>
    <w:rsid w:val="00577524"/>
    <w:rsid w:val="00583313"/>
    <w:rsid w:val="005A7489"/>
    <w:rsid w:val="005C3354"/>
    <w:rsid w:val="005C3A45"/>
    <w:rsid w:val="005C60E1"/>
    <w:rsid w:val="005D3762"/>
    <w:rsid w:val="005D6258"/>
    <w:rsid w:val="005F0B04"/>
    <w:rsid w:val="0065369E"/>
    <w:rsid w:val="0066142B"/>
    <w:rsid w:val="006664B5"/>
    <w:rsid w:val="00680E20"/>
    <w:rsid w:val="00685836"/>
    <w:rsid w:val="00685D17"/>
    <w:rsid w:val="006908D8"/>
    <w:rsid w:val="00690A5F"/>
    <w:rsid w:val="006B366C"/>
    <w:rsid w:val="006C1393"/>
    <w:rsid w:val="006C15A5"/>
    <w:rsid w:val="006E6700"/>
    <w:rsid w:val="00707F40"/>
    <w:rsid w:val="00736AEA"/>
    <w:rsid w:val="007405A3"/>
    <w:rsid w:val="00755256"/>
    <w:rsid w:val="00770FE1"/>
    <w:rsid w:val="00773611"/>
    <w:rsid w:val="007A0275"/>
    <w:rsid w:val="007A1E9C"/>
    <w:rsid w:val="007A788D"/>
    <w:rsid w:val="007C0E64"/>
    <w:rsid w:val="007C5DB9"/>
    <w:rsid w:val="007D2DB6"/>
    <w:rsid w:val="007E23DB"/>
    <w:rsid w:val="007E6584"/>
    <w:rsid w:val="007E6B39"/>
    <w:rsid w:val="008021AB"/>
    <w:rsid w:val="00803236"/>
    <w:rsid w:val="00813206"/>
    <w:rsid w:val="008312C5"/>
    <w:rsid w:val="00846E5A"/>
    <w:rsid w:val="008556B1"/>
    <w:rsid w:val="00862071"/>
    <w:rsid w:val="008715D3"/>
    <w:rsid w:val="00887DDC"/>
    <w:rsid w:val="00892120"/>
    <w:rsid w:val="008B25E1"/>
    <w:rsid w:val="008B2C70"/>
    <w:rsid w:val="008C75E1"/>
    <w:rsid w:val="008C7A84"/>
    <w:rsid w:val="008D5F00"/>
    <w:rsid w:val="008E2847"/>
    <w:rsid w:val="008E2C70"/>
    <w:rsid w:val="008E7E10"/>
    <w:rsid w:val="009113A1"/>
    <w:rsid w:val="00927D7D"/>
    <w:rsid w:val="00936AC4"/>
    <w:rsid w:val="00942E1A"/>
    <w:rsid w:val="00951126"/>
    <w:rsid w:val="00952BBA"/>
    <w:rsid w:val="009578E3"/>
    <w:rsid w:val="00965BA5"/>
    <w:rsid w:val="00997EDB"/>
    <w:rsid w:val="009A1BED"/>
    <w:rsid w:val="009A4203"/>
    <w:rsid w:val="009A443F"/>
    <w:rsid w:val="009A5358"/>
    <w:rsid w:val="009B3191"/>
    <w:rsid w:val="009C005A"/>
    <w:rsid w:val="009C15BD"/>
    <w:rsid w:val="009D3CEF"/>
    <w:rsid w:val="009E2BBC"/>
    <w:rsid w:val="009F00FC"/>
    <w:rsid w:val="00A1283C"/>
    <w:rsid w:val="00A15189"/>
    <w:rsid w:val="00A201AC"/>
    <w:rsid w:val="00A27BB8"/>
    <w:rsid w:val="00A407E7"/>
    <w:rsid w:val="00A50178"/>
    <w:rsid w:val="00A53AE6"/>
    <w:rsid w:val="00A72E49"/>
    <w:rsid w:val="00A84019"/>
    <w:rsid w:val="00A9161E"/>
    <w:rsid w:val="00A91DC2"/>
    <w:rsid w:val="00A9746B"/>
    <w:rsid w:val="00AA3224"/>
    <w:rsid w:val="00AB2418"/>
    <w:rsid w:val="00AC2FD7"/>
    <w:rsid w:val="00AC7B62"/>
    <w:rsid w:val="00AD3B5F"/>
    <w:rsid w:val="00AD5BBD"/>
    <w:rsid w:val="00B0036D"/>
    <w:rsid w:val="00B03954"/>
    <w:rsid w:val="00B05C23"/>
    <w:rsid w:val="00B1322E"/>
    <w:rsid w:val="00B34CF5"/>
    <w:rsid w:val="00B376C2"/>
    <w:rsid w:val="00B66B2F"/>
    <w:rsid w:val="00B72ECE"/>
    <w:rsid w:val="00B84A59"/>
    <w:rsid w:val="00BA62DD"/>
    <w:rsid w:val="00BA6F70"/>
    <w:rsid w:val="00BD2C30"/>
    <w:rsid w:val="00BD5BD9"/>
    <w:rsid w:val="00BE1F65"/>
    <w:rsid w:val="00C17228"/>
    <w:rsid w:val="00C238BD"/>
    <w:rsid w:val="00C42D62"/>
    <w:rsid w:val="00C46651"/>
    <w:rsid w:val="00C57CFB"/>
    <w:rsid w:val="00C64A0E"/>
    <w:rsid w:val="00C65C97"/>
    <w:rsid w:val="00C8400A"/>
    <w:rsid w:val="00CA04E1"/>
    <w:rsid w:val="00CA6283"/>
    <w:rsid w:val="00CD1F52"/>
    <w:rsid w:val="00CE6DE3"/>
    <w:rsid w:val="00CF1F75"/>
    <w:rsid w:val="00D01BDF"/>
    <w:rsid w:val="00D05613"/>
    <w:rsid w:val="00D07D50"/>
    <w:rsid w:val="00D17067"/>
    <w:rsid w:val="00D32496"/>
    <w:rsid w:val="00D407CD"/>
    <w:rsid w:val="00D50608"/>
    <w:rsid w:val="00D65EE7"/>
    <w:rsid w:val="00D734B9"/>
    <w:rsid w:val="00D803B7"/>
    <w:rsid w:val="00D81369"/>
    <w:rsid w:val="00D824C2"/>
    <w:rsid w:val="00DA0606"/>
    <w:rsid w:val="00DA29F5"/>
    <w:rsid w:val="00DB2FBB"/>
    <w:rsid w:val="00DB5859"/>
    <w:rsid w:val="00DB7A81"/>
    <w:rsid w:val="00DE7964"/>
    <w:rsid w:val="00E16AF2"/>
    <w:rsid w:val="00E2497B"/>
    <w:rsid w:val="00E31C9E"/>
    <w:rsid w:val="00E31FCC"/>
    <w:rsid w:val="00E32207"/>
    <w:rsid w:val="00E33DD7"/>
    <w:rsid w:val="00E3410C"/>
    <w:rsid w:val="00E54CA9"/>
    <w:rsid w:val="00E57DAC"/>
    <w:rsid w:val="00E60019"/>
    <w:rsid w:val="00E704CD"/>
    <w:rsid w:val="00E70661"/>
    <w:rsid w:val="00E83301"/>
    <w:rsid w:val="00E84120"/>
    <w:rsid w:val="00E92D8E"/>
    <w:rsid w:val="00EA71DF"/>
    <w:rsid w:val="00EB3E7D"/>
    <w:rsid w:val="00EB7C0E"/>
    <w:rsid w:val="00F06C1B"/>
    <w:rsid w:val="00F11594"/>
    <w:rsid w:val="00F17957"/>
    <w:rsid w:val="00F25CB3"/>
    <w:rsid w:val="00F31A74"/>
    <w:rsid w:val="00F731C0"/>
    <w:rsid w:val="00F75913"/>
    <w:rsid w:val="00FB0CD5"/>
    <w:rsid w:val="00FB3AA1"/>
    <w:rsid w:val="00FC75B2"/>
    <w:rsid w:val="00FE1E6B"/>
    <w:rsid w:val="00FE4EBA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75B2"/>
    <w:rPr>
      <w:sz w:val="24"/>
      <w:szCs w:val="24"/>
    </w:rPr>
  </w:style>
  <w:style w:styleId="Naslov1" w:type="paragraph">
    <w:name w:val="heading 1"/>
    <w:basedOn w:val="Normal"/>
    <w:next w:val="Normal"/>
    <w:qFormat/>
    <w:rsid w:val="00FC75B2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C75B2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C75B2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C75B2"/>
  </w:style>
  <w:style w:styleId="Zaglavlje" w:type="paragraph">
    <w:name w:val="header"/>
    <w:basedOn w:val="Normal"/>
    <w:rsid w:val="00FC75B2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E1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E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E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E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E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E1E6B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E1E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1E6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75B2"/>
    <w:rPr>
      <w:sz w:val="24"/>
      <w:szCs w:val="24"/>
    </w:rPr>
  </w:style>
  <w:style w:styleId="Naslov1" w:type="paragraph">
    <w:name w:val="heading 1"/>
    <w:basedOn w:val="Normal"/>
    <w:next w:val="Normal"/>
    <w:qFormat/>
    <w:rsid w:val="00FC75B2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C75B2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C75B2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C75B2"/>
  </w:style>
  <w:style w:styleId="Zaglavlje" w:type="paragraph">
    <w:name w:val="header"/>
    <w:basedOn w:val="Normal"/>
    <w:rsid w:val="00FC75B2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E1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E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E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E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E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E1E6B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E1E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1E6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St-1245/2016</izvorni_sadrzaj>
    <derivirana_varijabla naziv="DomainObject.Predmet.OznakaBroj_1">St-1245/2016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ALTATORE d.o.o.  Mali Lošinj</izvorni_sadrzaj>
    <derivirana_varijabla naziv="DomainObject.Predmet.ProtustrankaFormated_1">  ALTATORE d.o.o.  Mali Lošinj</derivirana_varijabla>
  </DomainObject.Predmet.ProtustrankaFormated>
  <DomainObject.Predmet.ProtustrankaFormatedOIB>
    <izvorni_sadrzaj>  ALTATORE d.o.o.  Mali Lošinj, OIB 10284140136</izvorni_sadrzaj>
    <derivirana_varijabla naziv="DomainObject.Predmet.ProtustrankaFormatedOIB_1">  ALTATORE d.o.o.  Mali Lošinj, OIB 10284140136</derivirana_varijabla>
  </DomainObject.Predmet.ProtustrankaFormatedOIB>
  <DomainObject.Predmet.ProtustrankaFormatedWithAdress>
    <izvorni_sadrzaj> ALTATORE d.o.o.  Mali Lošinj, Gornja Bričina 44, 51550 Mali Lošinj</izvorni_sadrzaj>
    <derivirana_varijabla naziv="DomainObject.Predmet.ProtustrankaFormatedWithAdress_1"> ALTATORE d.o.o.  Mali Lošinj, Gornja Bričina 44, 51550 Mali Lošinj</derivirana_varijabla>
  </DomainObject.Predmet.ProtustrankaFormatedWithAdress>
  <DomainObject.Predmet.ProtustrankaFormatedWithAdressOIB>
    <izvorni_sadrzaj> ALTATORE d.o.o.  Mali Lošinj, OIB 10284140136, Gornja Bričina 44, 51550 Mali Lošinj</izvorni_sadrzaj>
    <derivirana_varijabla naziv="DomainObject.Predmet.ProtustrankaFormatedWithAdressOIB_1"> ALTATORE d.o.o.  Mali Lošinj, OIB 10284140136, Gornja Bričina 44, 51550 Mali Lošinj</derivirana_varijabla>
  </DomainObject.Predmet.ProtustrankaFormatedWithAdressOIB>
  <DomainObject.Predmet.ProtustrankaWithAdress>
    <izvorni_sadrzaj>ALTATORE d.o.o.  Mali Lošinj Gornja Bričina 44, 51550 Mali Lošinj</izvorni_sadrzaj>
    <derivirana_varijabla naziv="DomainObject.Predmet.ProtustrankaWithAdress_1">ALTATORE d.o.o.  Mali Lošinj Gornja Bričina 44, 51550 Mali Lošinj</derivirana_varijabla>
  </DomainObject.Predmet.ProtustrankaWithAdress>
  <DomainObject.Predmet.ProtustrankaWithAdressOIB>
    <izvorni_sadrzaj>ALTATORE d.o.o.  Mali Lošinj, OIB 10284140136, Gornja Bričina 44, 51550 Mali Lošinj</izvorni_sadrzaj>
    <derivirana_varijabla naziv="DomainObject.Predmet.ProtustrankaWithAdressOIB_1">ALTATORE d.o.o.  Mali Lošinj, OIB 10284140136, Gornja Bričina 44, 51550 Mali Lošinj</derivirana_varijabla>
  </DomainObject.Predmet.ProtustrankaWithAdressOIB>
  <DomainObject.Predmet.ProtustrankaNazivFormated>
    <izvorni_sadrzaj>ALTATORE d.o.o.  Mali Lošinj</izvorni_sadrzaj>
    <derivirana_varijabla naziv="DomainObject.Predmet.ProtustrankaNazivFormated_1">ALTATORE d.o.o.  Mali Lošinj</derivirana_varijabla>
  </DomainObject.Predmet.ProtustrankaNazivFormated>
  <DomainObject.Predmet.ProtustrankaNazivFormatedOIB>
    <izvorni_sadrzaj>ALTATORE d.o.o.  Mali Lošinj, OIB 10284140136</izvorni_sadrzaj>
    <derivirana_varijabla naziv="DomainObject.Predmet.ProtustrankaNazivFormatedOIB_1">ALTATORE d.o.o.  Mali Lošinj, OIB 10284140136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ALTATORE d.o.o.  Mali Lošinj</item>
    </izvorni_sadrzaj>
    <derivirana_varijabla naziv="DomainObject.Predmet.ProtuStrankaListFormated_1">
      <item>ALTATORE d.o.o.  Mali Lošinj</item>
    </derivirana_varijabla>
  </DomainObject.Predmet.ProtuStrankaListFormated>
  <DomainObject.Predmet.ProtuStrankaListFormatedOIB>
    <izvorni_sadrzaj>
      <item>ALTATORE d.o.o.  Mali Lošinj, OIB 10284140136</item>
    </izvorni_sadrzaj>
    <derivirana_varijabla naziv="DomainObject.Predmet.ProtuStrankaListFormatedOIB_1">
      <item>ALTATORE d.o.o.  Mali Lošinj, OIB 10284140136</item>
    </derivirana_varijabla>
  </DomainObject.Predmet.ProtuStrankaListFormatedOIB>
  <DomainObject.Predmet.ProtuStrankaListFormatedWithAdress>
    <izvorni_sadrzaj>
      <item>ALTATORE d.o.o.  Mali Lošinj, Gornja Bričina 44, 51550 Mali Lošinj</item>
    </izvorni_sadrzaj>
    <derivirana_varijabla naziv="DomainObject.Predmet.ProtuStrankaListFormatedWithAdress_1">
      <item>ALTATORE d.o.o.  Mali Lošinj, Gornja Bričina 44, 51550 Mali Lošinj</item>
    </derivirana_varijabla>
  </DomainObject.Predmet.ProtuStrankaListFormatedWithAdress>
  <DomainObject.Predmet.ProtuStrankaListFormatedWithAdressOIB>
    <izvorni_sadrzaj>
      <item>ALTATORE d.o.o.  Mali Lošinj, OIB 10284140136, Gornja Bričina 44, 51550 Mali Lošinj</item>
    </izvorni_sadrzaj>
    <derivirana_varijabla naziv="DomainObject.Predmet.ProtuStrankaListFormatedWithAdressOIB_1">
      <item>ALTATORE d.o.o.  Mali Lošinj, OIB 10284140136, Gornja Bričina 44, 51550 Mali Lošinj</item>
    </derivirana_varijabla>
  </DomainObject.Predmet.ProtuStrankaListFormatedWithAdressOIB>
  <DomainObject.Predmet.ProtuStrankaListNazivFormated>
    <izvorni_sadrzaj>
      <item>ALTATORE d.o.o.  Mali Lošinj</item>
    </izvorni_sadrzaj>
    <derivirana_varijabla naziv="DomainObject.Predmet.ProtuStrankaListNazivFormated_1">
      <item>ALTATORE d.o.o.  Mali Lošinj</item>
    </derivirana_varijabla>
  </DomainObject.Predmet.ProtuStrankaListNazivFormated>
  <DomainObject.Predmet.ProtuStrankaListNazivFormatedOIB>
    <izvorni_sadrzaj>
      <item>ALTATORE d.o.o.  Mali Lošinj, OIB 10284140136</item>
    </izvorni_sadrzaj>
    <derivirana_varijabla naziv="DomainObject.Predmet.ProtuStrankaListNazivFormatedOIB_1">
      <item>ALTATORE d.o.o.  Mali Lošinj, OIB 10284140136</item>
    </derivirana_varijabla>
  </DomainObject.Predmet.ProtuStrankaListNazivFormatedOIB>
  <DomainObject.Predmet.OstaliListFormated>
    <izvorni_sadrzaj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OstaliListFormated_1">
      <item>Zdravko Čupković</item>
      <item>Tomislav Morsan</item>
      <item>Tomislav Morsan</item>
      <item>IGOR UDOVIČIĆ</item>
      <item>SONJA VIZJAK</item>
      <item>INES BEZIĆ</item>
    </derivirana_varijabla>
  </DomainObject.Predmet.OstaliListFormated>
  <DomainObject.Predmet.OstaliListFormatedOIB>
    <izvorni_sadrzaj>
      <item>Zdravko Čupković, OIB 74095088079</item>
      <item>Tomislav Morsan, OIB 97338652480</item>
      <item>Tomislav Morsan, OIB 97338652480</item>
      <item>IGOR UDOVIČIĆ</item>
      <item>SONJA VIZJAK</item>
      <item>INES BEZIĆ</item>
    </izvorni_sadrzaj>
    <derivirana_varijabla naziv="DomainObject.Predmet.OstaliListFormatedOIB_1">
      <item>Zdravko Čupković, OIB 74095088079</item>
      <item>Tomislav Morsan, OIB 97338652480</item>
      <item>Tomislav Morsan, OIB 97338652480</item>
      <item>IGOR UDOVIČIĆ</item>
      <item>SONJA VIZJAK</item>
      <item>INES BEZIĆ</item>
    </derivirana_varijabla>
  </DomainObject.Predmet.OstaliListFormatedOIB>
  <DomainObject.Predmet.OstaliListFormatedWithAdress>
    <izvorni_sadrzaj>
      <item>Zdravko Čupković, Zdravka Kučića 3, 51000 Rijeka</item>
      <item>Tomislav Morsan, Martina Gambona 4, 47000 Karlovac</item>
      <item>Tomislav Morsan, Martina Gambona 4, 47000 Karlovac</item>
      <item>IGOR UDOVIČIĆ</item>
      <item>SONJA VIZJAK</item>
      <item>INES BEZIĆ</item>
    </izvorni_sadrzaj>
    <derivirana_varijabla naziv="DomainObject.Predmet.OstaliListFormatedWithAdress_1">
      <item>Zdravko Čupković, Zdravka Kučića 3, 51000 Rijeka</item>
      <item>Tomislav Morsan, Martina Gambona 4, 47000 Karlovac</item>
      <item>Tomislav Morsan, Martina Gambona 4, 47000 Karlovac</item>
      <item>IGOR UDOVIČIĆ</item>
      <item>SONJA VIZJAK</item>
      <item>INES BEZIĆ</item>
    </derivirana_varijabla>
  </DomainObject.Predmet.OstaliListFormatedWithAdress>
  <DomainObject.Predmet.OstaliListFormatedWithAdressOIB>
    <izvorni_sadrzaj>
      <item>Zdravko Čupković, OIB 74095088079, Zdravka Kučića 3, 51000 Rijeka</item>
      <item>Tomislav Morsan, OIB 97338652480, Martina Gambona 4, 47000 Karlovac</item>
      <item>Tomislav Morsan, OIB 97338652480, Martina Gambona 4, 47000 Karlovac</item>
      <item>IGOR UDOVIČIĆ</item>
      <item>SONJA VIZJAK</item>
      <item>INES BEZIĆ</item>
    </izvorni_sadrzaj>
    <derivirana_varijabla naziv="DomainObject.Predmet.OstaliListFormatedWithAdressOIB_1">
      <item>Zdravko Čupković, OIB 74095088079, Zdravka Kučića 3, 51000 Rijeka</item>
      <item>Tomislav Morsan, OIB 97338652480, Martina Gambona 4, 47000 Karlovac</item>
      <item>Tomislav Morsan, OIB 97338652480, Martina Gambona 4, 47000 Karlovac</item>
      <item>IGOR UDOVIČIĆ</item>
      <item>SONJA VIZJAK</item>
      <item>INES BEZIĆ</item>
    </derivirana_varijabla>
  </DomainObject.Predmet.OstaliListFormatedWithAdressOIB>
  <DomainObject.Predmet.OstaliListNazivFormated>
    <izvorni_sadrzaj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OstaliListNazivFormated_1">
      <item>Zdravko Čupković</item>
      <item>Tomislav Morsan</item>
      <item>Tomislav Morsan</item>
      <item>IGOR UDOVIČIĆ</item>
      <item>SONJA VIZJAK</item>
      <item>INES BEZIĆ</item>
    </derivirana_varijabla>
  </DomainObject.Predmet.OstaliListNazivFormated>
  <DomainObject.Predmet.OstaliListNazivFormatedOIB>
    <izvorni_sadrzaj>
      <item>Zdravko Čupković, OIB 74095088079</item>
      <item>Tomislav Morsan, OIB 97338652480</item>
      <item>Tomislav Morsan, OIB 97338652480</item>
      <item>IGOR UDOVIČIĆ</item>
      <item>SONJA VIZJAK</item>
      <item>INES BEZIĆ</item>
    </izvorni_sadrzaj>
    <derivirana_varijabla naziv="DomainObject.Predmet.OstaliListNazivFormatedOIB_1">
      <item>Zdravko Čupković, OIB 74095088079</item>
      <item>Tomislav Morsan, OIB 97338652480</item>
      <item>Tomislav Morsan, OIB 97338652480</item>
      <item>IGOR UDOVIČIĆ</item>
      <item>SONJA VIZJAK</item>
      <item>INES BEZIĆ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ALTATORE d.o.o.  Mali Lošinj</izvorni_sadrzaj>
    <derivirana_varijabla naziv="DomainObject.Predmet.ProtustrankaIDrugi_1">ALTATORE d.o.o.  Mali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ALTATORE d.o.o.  Mali Lošinj, OIB 10284140136, Gornja Bričina 44, 51550 Mali Lošinj</izvorni_sadrzaj>
    <derivirana_varijabla naziv="DomainObject.Predmet.ProtustrankaIDrugiAdressOIB_1">ALTATORE d.o.o.  Mali Lošinj, OIB 10284140136, Gornja Bričina 44,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ALTATORE d.o.o.  Mali Lošinj</item>
      <item>FINA  Rijeka</item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SudioniciListNaziv_1">
      <item>ALTATORE d.o.o.  Mali Lošinj</item>
      <item>FINA  Rijeka</item>
      <item>Zdravko Čupković</item>
      <item>Tomislav Morsan</item>
      <item>Tomislav Morsan</item>
      <item>IGOR UDOVIČIĆ</item>
      <item>SONJA VIZJAK</item>
      <item>INES BEZIĆ</item>
    </derivirana_varijabla>
  </DomainObject.Predmet.SudioniciListNaziv>
  <DomainObject.Predmet.SudioniciListAdressOIB>
    <izvorni_sadrzaj>
      <item>ALTATORE d.o.o.  Mali Lošinj, OIB 10284140136, Gornja Bričina 44,51550 Mali Lošinj</item>
      <item>FINA  Rijeka, OIB 85821130368, Frana Kurelca 8,51000 Rijeka</item>
      <item>Zdravko Čupković, OIB 74095088079, Zdravka Kučića 3,51000 Rijeka</item>
      <item>Tomislav Morsan, OIB 97338652480, Martina Gambona 4,47000 Karlovac</item>
      <item>Tomislav Morsan, OIB 97338652480, Martina Gambona 4,47000 Karlovac</item>
      <item>IGOR UDOVIČIĆ</item>
      <item>SONJA VIZJAK</item>
      <item>INES BEZIĆ</item>
    </izvorni_sadrzaj>
    <derivirana_varijabla naziv="DomainObject.Predmet.SudioniciListAdressOIB_1">
      <item>ALTATORE d.o.o.  Mali Lošinj, OIB 10284140136, Gornja Bričina 44,51550 Mali Lošinj</item>
      <item>FINA  Rijeka, OIB 85821130368, Frana Kurelca 8,51000 Rijeka</item>
      <item>Zdravko Čupković, OIB 74095088079, Zdravka Kučića 3,51000 Rijeka</item>
      <item>Tomislav Morsan, OIB 97338652480, Martina Gambona 4,47000 Karlovac</item>
      <item>Tomislav Morsan, OIB 97338652480, Martina Gambona 4,47000 Karlovac</item>
      <item>IGOR UDOVIČIĆ</item>
      <item>SONJA VIZJAK</item>
      <item>INES BEZIĆ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10284140136</item>
      <item>, OIB 85821130368</item>
      <item>, OIB 74095088079</item>
      <item>, OIB 97338652480</item>
      <item>, OIB 97338652480</item>
      <item>, OIB null</item>
      <item>, OIB null</item>
      <item>, OIB null</item>
    </izvorni_sadrzaj>
    <derivirana_varijabla naziv="DomainObject.Predmet.SudioniciListNazivOIB_1">
      <item>, OIB 10284140136</item>
      <item>, OIB 85821130368</item>
      <item>, OIB 74095088079</item>
      <item>, OIB 97338652480</item>
      <item>, OIB 97338652480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86FCE-621A-413D-B05C-413C30D0BC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2744</properties:Characters>
  <properties:Lines>65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2017-01-18T13:15:00Z</dcterms:created>
  <dc:creator>dcmelik</dc:creator>
  <cp:lastModifiedBy>Jasna Radulović</cp:lastModifiedBy>
  <cp:lastPrinted>2017-01-18T13:09:00Z</cp:lastPrinted>
  <dcterms:modified xmlns:xsi="http://www.w3.org/2001/XMLSchema-instance" xsi:type="dcterms:W3CDTF">2017-01-18T13:17:00Z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