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90b6" w14:paraId="0f190b6" w:rsidRDefault="0002696B" w:rsidP="0002696B" w:rsidR="0002696B">
      <w:pPr>
        <w15:collapsed w:val="false"/>
      </w:pPr>
      <w:bookmarkStart w:name="_GoBack" w:id="0"/>
      <w:bookmarkEnd w:id="0"/>
      <w:r>
        <w:rPr>
          <w:rStyle w:val="Naglaeno"/>
        </w:rPr>
        <w:t xml:space="preserve">             </w:t>
      </w:r>
      <w:r w:rsidR="00A114F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F63B6F">
        <w:t>10</w:t>
      </w:r>
      <w:r>
        <w:t>/1</w:t>
      </w:r>
      <w:r w:rsidR="00F63B6F">
        <w:t>7</w:t>
      </w:r>
      <w:r>
        <w:t>-3</w:t>
      </w:r>
    </w:p>
    <w:p w:rsidRDefault="0002696B" w:rsidP="0002696B" w:rsidR="0002696B" w:rsidRPr="00D21A2C"/>
    <w:p w:rsidRDefault="0002696B" w:rsidP="0002696B" w:rsidR="0002696B" w:rsidRPr="00B82754">
      <w:pPr>
        <w:ind w:hanging="720" w:left="360"/>
        <w:rPr>
          <w:b/>
        </w:rPr>
      </w:pPr>
      <w:r w:rsidRPr="00B82754">
        <w:rPr>
          <w:b/>
        </w:rPr>
        <w:t xml:space="preserve">     REPUBLIKA HRVATSKA</w:t>
      </w:r>
    </w:p>
    <w:p w:rsidRDefault="0002696B" w:rsidP="0002696B" w:rsidR="0002696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100FF" w:rsidP="0002696B" w:rsidR="000D77E1">
      <w:r>
        <w:tab/>
      </w:r>
      <w:r>
        <w:tab/>
      </w:r>
      <w:r>
        <w:tab/>
      </w:r>
      <w:r>
        <w:tab/>
      </w:r>
      <w:r>
        <w:tab/>
      </w:r>
      <w:r>
        <w:tab/>
      </w:r>
      <w:r>
        <w:tab/>
      </w:r>
      <w:r>
        <w:tab/>
      </w:r>
      <w:r>
        <w:tab/>
      </w:r>
      <w:r>
        <w:tab/>
      </w:r>
    </w:p>
    <w:p w:rsidRDefault="00D90419" w:rsidR="00D90419"/>
    <w:p w:rsidRDefault="00AA1A56" w:rsidP="00081DAA" w:rsidR="00AA1A56">
      <w:pPr>
        <w:rPr>
          <w:b/>
          <w:bCs/>
          <w:sz w:val="28"/>
        </w:rPr>
      </w:pPr>
    </w:p>
    <w:p w:rsidRDefault="005F4DEA" w:rsidR="005F4DEA">
      <w:pPr>
        <w:jc w:val="center"/>
      </w:pPr>
      <w:r>
        <w:t>REPUBLIKA HRVATSKA</w:t>
      </w:r>
    </w:p>
    <w:p w:rsidRDefault="00D90419" w:rsidR="00D90419" w:rsidRPr="005F4DEA">
      <w:pPr>
        <w:jc w:val="center"/>
      </w:pPr>
      <w:r w:rsidRPr="005F4DEA">
        <w:t>R J E Š E N J E</w:t>
      </w:r>
    </w:p>
    <w:p w:rsidRDefault="00D90419" w:rsidR="00D90419">
      <w:pPr>
        <w:jc w:val="both"/>
      </w:pPr>
    </w:p>
    <w:p w:rsidRDefault="00D90419" w:rsidR="00D90419">
      <w:pPr>
        <w:jc w:val="both"/>
      </w:pPr>
    </w:p>
    <w:p w:rsidRDefault="00D90419" w:rsidP="005F4DEA" w:rsidR="000D77E1">
      <w:pPr>
        <w:jc w:val="both"/>
      </w:pPr>
      <w:r>
        <w:tab/>
      </w:r>
      <w:r w:rsidR="00014DB9" w:rsidRPr="00014DB9">
        <w:t xml:space="preserve">Trgovački sud u Osijeku, po sucu mr. sc. Tihomiru Kovačeviću, kao stečajnom sucu, povodom </w:t>
      </w:r>
      <w:r w:rsidR="006848F6">
        <w:t xml:space="preserve">prijedloga </w:t>
      </w:r>
      <w:r w:rsidR="00F63B6F">
        <w:t xml:space="preserve">vjerovnika – radnice </w:t>
      </w:r>
      <w:r w:rsidR="006A6142">
        <w:t xml:space="preserve">Mirele Babić, Osijek, W. Wilsona 15, </w:t>
      </w:r>
      <w:r w:rsidR="00A44CA8">
        <w:t>OIB 56635987475</w:t>
      </w:r>
      <w:r w:rsidR="00014DB9" w:rsidRPr="005F4DEA">
        <w:t xml:space="preserve">, </w:t>
      </w:r>
      <w:r w:rsidR="00014DB9" w:rsidRPr="00014DB9">
        <w:t xml:space="preserve">za otvaranje stečajnog postupka nad dužnikom </w:t>
      </w:r>
      <w:r w:rsidR="00A44CA8">
        <w:t>BIONARDO REPOWER društvo s ograničenom odgovornošću za proizvodnju, trgovinu i usluge, Županja, Ivana Gundulića 43</w:t>
      </w:r>
      <w:r w:rsidR="002C32E9" w:rsidRPr="005F4DEA">
        <w:t xml:space="preserve">, </w:t>
      </w:r>
      <w:r w:rsidR="00014DB9" w:rsidRPr="005F4DEA">
        <w:t xml:space="preserve">MBS </w:t>
      </w:r>
      <w:r w:rsidR="005F4DEA">
        <w:t>0</w:t>
      </w:r>
      <w:r w:rsidR="00A44CA8">
        <w:t>80642106</w:t>
      </w:r>
      <w:r w:rsidR="00014DB9" w:rsidRPr="005F4DEA">
        <w:t xml:space="preserve">, OIB </w:t>
      </w:r>
      <w:r w:rsidR="00A44CA8">
        <w:t>25102121885</w:t>
      </w:r>
      <w:r w:rsidR="00014DB9" w:rsidRPr="005F4DEA">
        <w:t>,</w:t>
      </w:r>
      <w:r w:rsidR="00014DB9" w:rsidRPr="00014DB9">
        <w:t xml:space="preserve"> za otvaranje stečajnog postupka nad dužnikom dana </w:t>
      </w:r>
      <w:r w:rsidR="00A44CA8">
        <w:t>10</w:t>
      </w:r>
      <w:r w:rsidR="00014DB9" w:rsidRPr="00014DB9">
        <w:t xml:space="preserve">. </w:t>
      </w:r>
      <w:r w:rsidR="00F82F06">
        <w:t>s</w:t>
      </w:r>
      <w:r w:rsidR="00A44CA8">
        <w:t>iječnja</w:t>
      </w:r>
      <w:r w:rsidR="00014DB9" w:rsidRPr="00014DB9">
        <w:t xml:space="preserve"> 201</w:t>
      </w:r>
      <w:r w:rsidR="00A44CA8">
        <w:t>7</w:t>
      </w:r>
      <w:r w:rsidR="00014DB9" w:rsidRPr="00014DB9">
        <w:t xml:space="preserve">. </w:t>
      </w:r>
    </w:p>
    <w:p w:rsidRDefault="00014DB9" w:rsidP="00014DB9" w:rsidR="00014DB9">
      <w:pPr>
        <w:jc w:val="both"/>
      </w:pPr>
    </w:p>
    <w:p w:rsidRDefault="00D90419" w:rsidP="00044ED1" w:rsidR="00D90419" w:rsidRPr="005F4DEA">
      <w:pPr>
        <w:jc w:val="center"/>
      </w:pPr>
      <w:r w:rsidRPr="005F4DEA">
        <w:t>r i j e š i o    j e</w:t>
      </w:r>
    </w:p>
    <w:p w:rsidRDefault="000D77E1" w:rsidP="002C32E9" w:rsidR="000D77E1">
      <w:pPr>
        <w:rPr>
          <w:b/>
          <w:bCs/>
          <w:sz w:val="28"/>
        </w:rPr>
      </w:pPr>
    </w:p>
    <w:p w:rsidRDefault="00C652FB" w:rsidP="002C32E9" w:rsidR="00C652FB">
      <w:pPr>
        <w:rPr>
          <w:b/>
          <w:bCs/>
          <w:sz w:val="28"/>
        </w:rPr>
      </w:pPr>
    </w:p>
    <w:p w:rsidRDefault="00044ED1" w:rsidP="00E0769D" w:rsidR="00044ED1">
      <w:pPr>
        <w:numPr>
          <w:ilvl w:val="0"/>
          <w:numId w:val="8"/>
        </w:numPr>
        <w:jc w:val="both"/>
        <w:rPr>
          <w:bCs/>
        </w:rPr>
      </w:pPr>
      <w:r>
        <w:rPr>
          <w:bCs/>
        </w:rPr>
        <w:t>Određuje se prekid postupka u ovoj pravnoj stvari.</w:t>
      </w:r>
    </w:p>
    <w:p w:rsidRDefault="00E97D1F" w:rsidP="00E0769D" w:rsidR="00E97D1F">
      <w:pPr>
        <w:ind w:left="705"/>
        <w:jc w:val="both"/>
        <w:rPr>
          <w:bCs/>
        </w:rPr>
      </w:pPr>
    </w:p>
    <w:p w:rsidRDefault="00044ED1" w:rsidP="00E0769D" w:rsidR="00044ED1">
      <w:pPr>
        <w:numPr>
          <w:ilvl w:val="0"/>
          <w:numId w:val="8"/>
        </w:numPr>
        <w:jc w:val="both"/>
        <w:rPr>
          <w:bCs/>
        </w:rPr>
      </w:pPr>
      <w:r>
        <w:rPr>
          <w:bCs/>
        </w:rPr>
        <w:t xml:space="preserve">Postupak će se nastaviti ako prvi, ranije podneseni, prijedlog od strane predlagatelja </w:t>
      </w:r>
      <w:r w:rsidR="0078651A">
        <w:t>RH, MF, Porezne uprave zastupan po zakonskom zastupniku ŽDO GUO Osijek</w:t>
      </w:r>
      <w:r w:rsidR="003C65D2" w:rsidRPr="005F4DEA">
        <w:rPr>
          <w:bCs/>
        </w:rPr>
        <w:t>,</w:t>
      </w:r>
      <w:r>
        <w:rPr>
          <w:bCs/>
        </w:rPr>
        <w:t xml:space="preserve"> za otvaranje stečajnog postupka nad dužnikom</w:t>
      </w:r>
      <w:r w:rsidR="003C65D2">
        <w:rPr>
          <w:bCs/>
        </w:rPr>
        <w:t xml:space="preserve"> </w:t>
      </w:r>
      <w:r w:rsidR="0078651A" w:rsidRPr="0078651A">
        <w:rPr>
          <w:bCs/>
        </w:rPr>
        <w:t>BIONARDO REPOWER društvo s ograničenom odgovornošću za proizvodnju, trgovinu i usluge, Županja, Ivana Gundulića 43, MBS 080642106, OIB 25102121885</w:t>
      </w:r>
      <w:r w:rsidR="00D00212">
        <w:rPr>
          <w:bCs/>
        </w:rPr>
        <w:t xml:space="preserve">, koji </w:t>
      </w:r>
      <w:r>
        <w:rPr>
          <w:bCs/>
        </w:rPr>
        <w:t>se vodi kod Trgovačkog suda u Os</w:t>
      </w:r>
      <w:r w:rsidR="00363C96">
        <w:rPr>
          <w:bCs/>
        </w:rPr>
        <w:t>ije</w:t>
      </w:r>
      <w:r w:rsidR="00D00212">
        <w:rPr>
          <w:bCs/>
        </w:rPr>
        <w:t>ku pod posl</w:t>
      </w:r>
      <w:r w:rsidR="007349D2">
        <w:rPr>
          <w:bCs/>
        </w:rPr>
        <w:t xml:space="preserve">ovnim brojem </w:t>
      </w:r>
      <w:r w:rsidR="00E0769D">
        <w:rPr>
          <w:bCs/>
        </w:rPr>
        <w:t xml:space="preserve">13 </w:t>
      </w:r>
      <w:r w:rsidR="006F0B86">
        <w:rPr>
          <w:bCs/>
        </w:rPr>
        <w:t>St-</w:t>
      </w:r>
      <w:r w:rsidR="005705F5">
        <w:rPr>
          <w:bCs/>
        </w:rPr>
        <w:t>1</w:t>
      </w:r>
      <w:r w:rsidR="00E0769D">
        <w:rPr>
          <w:bCs/>
        </w:rPr>
        <w:t>067</w:t>
      </w:r>
      <w:r w:rsidR="006F0B86">
        <w:rPr>
          <w:bCs/>
        </w:rPr>
        <w:t>/1</w:t>
      </w:r>
      <w:r w:rsidR="005F4DEA">
        <w:rPr>
          <w:bCs/>
        </w:rPr>
        <w:t>5</w:t>
      </w:r>
      <w:r>
        <w:rPr>
          <w:bCs/>
        </w:rPr>
        <w:t>, bude pravomoćno odbačen ili odbijen.</w:t>
      </w:r>
    </w:p>
    <w:p w:rsidRDefault="00014DB9" w:rsidP="00E0769D" w:rsidR="00014DB9">
      <w:pPr>
        <w:jc w:val="both"/>
        <w:rPr>
          <w:bCs/>
        </w:rPr>
      </w:pPr>
    </w:p>
    <w:p w:rsidRDefault="00044ED1" w:rsidP="00E0769D" w:rsidR="00044ED1" w:rsidRPr="00BF1EBD">
      <w:pPr>
        <w:numPr>
          <w:ilvl w:val="0"/>
          <w:numId w:val="8"/>
        </w:numPr>
        <w:jc w:val="both"/>
        <w:rPr>
          <w:bCs/>
        </w:rPr>
      </w:pPr>
      <w:r>
        <w:rPr>
          <w:bCs/>
        </w:rPr>
        <w:t xml:space="preserve">Ako povodom prvog zaprimljenog prijedloga za otvaranje stečajnog postupka nad </w:t>
      </w:r>
      <w:r w:rsidR="00A466A6">
        <w:rPr>
          <w:bCs/>
        </w:rPr>
        <w:t xml:space="preserve">dužnikom </w:t>
      </w:r>
      <w:r w:rsidR="00E0769D" w:rsidRPr="00E0769D">
        <w:rPr>
          <w:bCs/>
        </w:rPr>
        <w:t>BIONARDO REPOWER društvo s ograničenom odgovornošću za proizvodnju, trgovinu i usluge, Županja, Ivana Gundulića 43, MBS 080642106, OIB 25102121885</w:t>
      </w:r>
      <w:r w:rsidR="00BF1EBD">
        <w:rPr>
          <w:bCs/>
        </w:rPr>
        <w:t>, koji se kod ovog suda vodi pod poslov</w:t>
      </w:r>
      <w:r w:rsidR="00363C96">
        <w:rPr>
          <w:bCs/>
        </w:rPr>
        <w:t>nim bro</w:t>
      </w:r>
      <w:r w:rsidR="00AA1A56">
        <w:rPr>
          <w:bCs/>
        </w:rPr>
        <w:t xml:space="preserve">jem </w:t>
      </w:r>
      <w:r w:rsidR="00E0769D" w:rsidRPr="00E0769D">
        <w:rPr>
          <w:bCs/>
        </w:rPr>
        <w:t>13 St-1067/15</w:t>
      </w:r>
      <w:r w:rsidR="00A466A6">
        <w:rPr>
          <w:bCs/>
        </w:rPr>
        <w:t>,</w:t>
      </w:r>
      <w:r w:rsidR="00BF1EBD">
        <w:rPr>
          <w:bCs/>
        </w:rPr>
        <w:t xml:space="preserve"> </w:t>
      </w:r>
      <w:r>
        <w:rPr>
          <w:bCs/>
        </w:rPr>
        <w:t>sud pravomoćno otvori</w:t>
      </w:r>
      <w:r w:rsidR="00BF1EBD">
        <w:rPr>
          <w:bCs/>
        </w:rPr>
        <w:t xml:space="preserve"> stečajni postupak nad dužnikom, odba</w:t>
      </w:r>
      <w:r w:rsidR="00DD06C3">
        <w:rPr>
          <w:bCs/>
        </w:rPr>
        <w:t xml:space="preserve">cit će sve kasnije zaprimljene </w:t>
      </w:r>
      <w:r w:rsidR="00BF1EBD">
        <w:rPr>
          <w:bCs/>
        </w:rPr>
        <w:t xml:space="preserve">prijedloge za otvaranje </w:t>
      </w:r>
      <w:r w:rsidR="00612D2C">
        <w:rPr>
          <w:bCs/>
        </w:rPr>
        <w:t>stečajnog postupka.</w:t>
      </w:r>
    </w:p>
    <w:p w:rsidRDefault="00D00212" w:rsidP="003C65D2" w:rsidR="00D00212">
      <w:pPr>
        <w:rPr>
          <w:b/>
          <w:bCs/>
          <w:sz w:val="28"/>
        </w:rPr>
      </w:pPr>
    </w:p>
    <w:p w:rsidRDefault="0039545B" w:rsidP="003C65D2" w:rsidR="0039545B">
      <w:pPr>
        <w:rPr>
          <w:b/>
          <w:bCs/>
          <w:sz w:val="28"/>
        </w:rPr>
      </w:pPr>
    </w:p>
    <w:p w:rsidRDefault="00DD77C2" w:rsidP="003C65D2" w:rsidR="00DD77C2">
      <w:pPr>
        <w:rPr>
          <w:b/>
          <w:bCs/>
          <w:sz w:val="28"/>
        </w:rPr>
      </w:pPr>
    </w:p>
    <w:p w:rsidRDefault="00DD77C2" w:rsidP="003C65D2" w:rsidR="00DD77C2">
      <w:pPr>
        <w:rPr>
          <w:b/>
          <w:bCs/>
          <w:sz w:val="28"/>
        </w:rPr>
      </w:pPr>
    </w:p>
    <w:p w:rsidRDefault="00DD77C2" w:rsidP="003C65D2" w:rsidR="00DD77C2">
      <w:pPr>
        <w:rPr>
          <w:b/>
          <w:bCs/>
          <w:sz w:val="28"/>
        </w:rPr>
      </w:pPr>
    </w:p>
    <w:p w:rsidRDefault="00DD77C2" w:rsidP="003C65D2" w:rsidR="00DD77C2">
      <w:pPr>
        <w:rPr>
          <w:b/>
          <w:bCs/>
          <w:sz w:val="28"/>
        </w:rPr>
      </w:pPr>
    </w:p>
    <w:p w:rsidRDefault="00DD77C2" w:rsidP="003C65D2" w:rsidR="00DD77C2">
      <w:pPr>
        <w:rPr>
          <w:b/>
          <w:bCs/>
          <w:sz w:val="28"/>
        </w:rPr>
      </w:pPr>
    </w:p>
    <w:p w:rsidRDefault="00DD77C2" w:rsidP="003C65D2" w:rsidR="00DD77C2">
      <w:pPr>
        <w:rPr>
          <w:b/>
          <w:bCs/>
          <w:sz w:val="28"/>
        </w:rPr>
      </w:pPr>
    </w:p>
    <w:p w:rsidRDefault="00044ED1" w:rsidP="00044ED1" w:rsidR="00044ED1" w:rsidRPr="005F4DEA">
      <w:pPr>
        <w:jc w:val="center"/>
      </w:pPr>
      <w:r w:rsidRPr="005F4DEA">
        <w:t>Obrazloženje</w:t>
      </w:r>
    </w:p>
    <w:p w:rsidRDefault="000D77E1" w:rsidP="002C32E9" w:rsidR="000D77E1">
      <w:pPr>
        <w:rPr>
          <w:b/>
          <w:bCs/>
          <w:sz w:val="28"/>
        </w:rPr>
      </w:pPr>
    </w:p>
    <w:p w:rsidRDefault="00B22756" w:rsidP="00D92A39" w:rsidR="00D92A39">
      <w:pPr>
        <w:pStyle w:val="Tijeloteksta"/>
        <w:ind w:firstLine="708"/>
      </w:pPr>
      <w:r>
        <w:t>Predlagatelj - vjerovnik radnic</w:t>
      </w:r>
      <w:r w:rsidR="0081741D">
        <w:t>a</w:t>
      </w:r>
      <w:r>
        <w:t xml:space="preserve"> Mirel</w:t>
      </w:r>
      <w:r w:rsidR="0081741D">
        <w:t>a</w:t>
      </w:r>
      <w:r>
        <w:t xml:space="preserve"> Babić, Osijek, W. Wilsona 15, OIB 56635987475</w:t>
      </w:r>
      <w:r w:rsidR="00014DB9">
        <w:t xml:space="preserve"> </w:t>
      </w:r>
      <w:r w:rsidR="00DD77C2">
        <w:t>na temelju</w:t>
      </w:r>
      <w:r w:rsidR="00014DB9">
        <w:t xml:space="preserve"> čl. </w:t>
      </w:r>
      <w:r w:rsidR="0081741D">
        <w:t>16</w:t>
      </w:r>
      <w:r w:rsidR="00014DB9">
        <w:t xml:space="preserve">. </w:t>
      </w:r>
      <w:r w:rsidR="0081741D">
        <w:t>i</w:t>
      </w:r>
      <w:r w:rsidR="00014DB9">
        <w:t xml:space="preserve"> </w:t>
      </w:r>
      <w:r w:rsidR="002E0CF5">
        <w:t>1</w:t>
      </w:r>
      <w:r w:rsidR="0081741D">
        <w:t>09</w:t>
      </w:r>
      <w:r w:rsidR="00014DB9">
        <w:t xml:space="preserve">. </w:t>
      </w:r>
      <w:r w:rsidR="002E0CF5">
        <w:t xml:space="preserve">Stečajnog zakona </w:t>
      </w:r>
      <w:r w:rsidR="00014DB9">
        <w:t xml:space="preserve"> </w:t>
      </w:r>
      <w:r w:rsidR="0081741D">
        <w:t xml:space="preserve">(NN 71/15, dalje: SZ) </w:t>
      </w:r>
      <w:r w:rsidR="00014DB9">
        <w:t xml:space="preserve">dana </w:t>
      </w:r>
      <w:r w:rsidR="0081741D">
        <w:t>9</w:t>
      </w:r>
      <w:r w:rsidR="00014DB9">
        <w:t>.</w:t>
      </w:r>
      <w:r w:rsidR="0081741D">
        <w:t>01</w:t>
      </w:r>
      <w:r w:rsidR="00014DB9">
        <w:t>.201</w:t>
      </w:r>
      <w:r w:rsidR="0081741D">
        <w:t>7</w:t>
      </w:r>
      <w:r w:rsidR="00014DB9">
        <w:t xml:space="preserve">. godine podnijela je prijedlog za otvaranje stečajnog postupka nad dužnikom </w:t>
      </w:r>
      <w:r w:rsidR="00BA0911" w:rsidRPr="00BA0911">
        <w:rPr>
          <w:bCs/>
        </w:rPr>
        <w:t>BIONARDO REPOWER društvo s ograničenom odgovornošću za proizvodnju, trgovinu i usluge, Županja, Ivana Gundulića 43, MBS 080642106, OIB 25102121885</w:t>
      </w:r>
      <w:r w:rsidR="00014DB9" w:rsidRPr="005F4DEA">
        <w:rPr>
          <w:bCs/>
        </w:rPr>
        <w:t>,</w:t>
      </w:r>
      <w:r w:rsidR="00014DB9">
        <w:rPr>
          <w:b/>
        </w:rPr>
        <w:t xml:space="preserve"> </w:t>
      </w:r>
      <w:r w:rsidR="00014DB9">
        <w:t xml:space="preserve">u kojem navodi da </w:t>
      </w:r>
      <w:r w:rsidR="00BA0911">
        <w:t>zbog nesposobnosti dužnika za plaćanje predlaže otvaranje stečajnog postupka nad dužnikom, navodi da je više od 2 godine blokiran transakcijski račun dužnika, a da predlagateljica ima potraživanja po osnovi plaće u iznosu od 45.562,46 kn</w:t>
      </w:r>
      <w:r w:rsidR="00D92A39">
        <w:t>.</w:t>
      </w:r>
    </w:p>
    <w:p w:rsidRDefault="000D77E1" w:rsidP="004D10BC" w:rsidR="000D77E1">
      <w:pPr>
        <w:pStyle w:val="Tijeloteksta"/>
      </w:pPr>
    </w:p>
    <w:p w:rsidRDefault="000D77E1" w:rsidP="000162B0" w:rsidR="000D77E1">
      <w:pPr>
        <w:jc w:val="both"/>
      </w:pPr>
      <w:r>
        <w:tab/>
        <w:t>Uvidom u stečajni upisnik Trgovačkog suda u Osijeku utvrđeno je da se kod ovog su</w:t>
      </w:r>
      <w:r w:rsidR="00AA1A56">
        <w:t xml:space="preserve">da pod poslovnim brojem </w:t>
      </w:r>
      <w:r w:rsidR="003C5568" w:rsidRPr="003C5568">
        <w:t>13 St-1067/15</w:t>
      </w:r>
      <w:r w:rsidR="003C5568">
        <w:t xml:space="preserve"> </w:t>
      </w:r>
      <w:r>
        <w:t xml:space="preserve">vodi postupak za otvaranje stečaja nad dužnikom </w:t>
      </w:r>
      <w:r w:rsidR="003C5568" w:rsidRPr="003C5568">
        <w:rPr>
          <w:bCs/>
        </w:rPr>
        <w:t xml:space="preserve">BIONARDO REPOWER </w:t>
      </w:r>
      <w:r w:rsidR="004D10BC" w:rsidRPr="001B5F48">
        <w:rPr>
          <w:bCs/>
        </w:rPr>
        <w:t xml:space="preserve">d.o.o. </w:t>
      </w:r>
      <w:r w:rsidR="003C5568">
        <w:rPr>
          <w:bCs/>
        </w:rPr>
        <w:t>Županja</w:t>
      </w:r>
      <w:r w:rsidR="004D10BC">
        <w:rPr>
          <w:bCs/>
        </w:rPr>
        <w:t xml:space="preserve"> </w:t>
      </w:r>
      <w:r w:rsidR="00D00212">
        <w:t xml:space="preserve">po prijedlogu predlagatelja </w:t>
      </w:r>
      <w:r w:rsidR="003C5568">
        <w:rPr>
          <w:bCs/>
        </w:rPr>
        <w:t>Financijske agencije</w:t>
      </w:r>
      <w:r w:rsidR="00FB137C" w:rsidRPr="00FB137C">
        <w:rPr>
          <w:bCs/>
        </w:rPr>
        <w:t xml:space="preserve"> </w:t>
      </w:r>
      <w:r w:rsidR="003C5568">
        <w:t>zaprimljenom</w:t>
      </w:r>
      <w:r w:rsidR="00AA1A56">
        <w:t xml:space="preserve"> </w:t>
      </w:r>
      <w:r w:rsidR="003C5568">
        <w:t>16</w:t>
      </w:r>
      <w:r w:rsidR="0039545B">
        <w:t>.</w:t>
      </w:r>
      <w:r w:rsidR="003C5568">
        <w:t>11</w:t>
      </w:r>
      <w:r w:rsidR="0039545B">
        <w:t>.</w:t>
      </w:r>
      <w:r w:rsidR="00AA1A56">
        <w:t>201</w:t>
      </w:r>
      <w:r w:rsidR="005F4DEA">
        <w:t>5</w:t>
      </w:r>
      <w:r w:rsidR="00AA1A56">
        <w:t xml:space="preserve">. godine. </w:t>
      </w:r>
    </w:p>
    <w:p w:rsidRDefault="00AA1A56" w:rsidP="00BF1EBD" w:rsidR="00AA1A56">
      <w:pPr>
        <w:jc w:val="both"/>
      </w:pPr>
    </w:p>
    <w:p w:rsidRDefault="000D77E1" w:rsidP="00BF1EBD" w:rsidR="000D77E1">
      <w:pPr>
        <w:jc w:val="both"/>
      </w:pPr>
      <w:r>
        <w:tab/>
        <w:t>Stečajni postupak je postupak generalne ovrhe koji se vodi nad ukupnom imovinom stečajnog dužnika, a stečajnom zapljenom obuhvaćena je cjelokupna dužnikova imovina, zbog čega nad jednim stečajnim dužnikom (nad imovinom) nije moguće voditi više istovremenih insolvencijskih postupaka. Doseg jedne stečajne odluke odražava se na sveukupnoj dužnikovoj imovini. Sud je stoga</w:t>
      </w:r>
      <w:r w:rsidR="00D72724">
        <w:t xml:space="preserve"> prekinuo postupak po</w:t>
      </w:r>
      <w:r w:rsidR="004258B2">
        <w:t xml:space="preserve"> </w:t>
      </w:r>
      <w:r>
        <w:t>kasnije zaprimljenom prijedlogu</w:t>
      </w:r>
      <w:r w:rsidR="00612D2C">
        <w:t>,</w:t>
      </w:r>
      <w:r w:rsidR="00D72724">
        <w:t xml:space="preserve"> </w:t>
      </w:r>
      <w:r w:rsidR="0039545B">
        <w:t xml:space="preserve">temeljem </w:t>
      </w:r>
      <w:r w:rsidR="00D72724">
        <w:t xml:space="preserve">čl. 213. u svezi s čl. 12. </w:t>
      </w:r>
      <w:r w:rsidR="005646F4">
        <w:t xml:space="preserve">Zakona o parničnom postupku </w:t>
      </w:r>
      <w:r w:rsidR="005646F4" w:rsidRPr="006F55E2">
        <w:t>(NN 53/91, 91/92, 58/93, 112/99, 88/01, 117/03, 88/05, 02/07, 84/08, 96/08, 123/08, 57/11, 148/11, 25/13 i 89/14)</w:t>
      </w:r>
      <w:r w:rsidR="00DF55B3">
        <w:t>,</w:t>
      </w:r>
      <w:r w:rsidR="00D72724">
        <w:t xml:space="preserve"> te čl. </w:t>
      </w:r>
      <w:r w:rsidR="008A60E7">
        <w:t>10</w:t>
      </w:r>
      <w:r w:rsidR="00D72724">
        <w:t xml:space="preserve">. </w:t>
      </w:r>
      <w:r w:rsidR="005646F4" w:rsidRPr="005646F4">
        <w:t>Stečajnog zakona (NN 71/15)</w:t>
      </w:r>
      <w:r w:rsidR="00612D2C">
        <w:t>,</w:t>
      </w:r>
      <w:r w:rsidR="00D72724">
        <w:t xml:space="preserve"> </w:t>
      </w:r>
      <w:r>
        <w:t xml:space="preserve">do pravomoćnosti odluke </w:t>
      </w:r>
      <w:r w:rsidR="00D72724">
        <w:t>o prvom zaprimljenom prijedlogu, jer je pravomoćnost rješenja o prvom zaprimljenom prijedlogu prethodno pitanje za ocjenu dopustivosti svih kasnijih prijedloga.</w:t>
      </w:r>
    </w:p>
    <w:p w:rsidRDefault="00BF1EBD" w:rsidP="00CC61AC" w:rsidR="00BF1EBD"/>
    <w:p w:rsidRDefault="00D90419" w:rsidP="005F4DEA" w:rsidR="00D90419">
      <w:pPr>
        <w:jc w:val="center"/>
      </w:pPr>
      <w:r>
        <w:t>U Osijeku</w:t>
      </w:r>
      <w:r w:rsidR="00AA1A56">
        <w:t xml:space="preserve">  </w:t>
      </w:r>
      <w:r w:rsidR="00C652FB">
        <w:t>10</w:t>
      </w:r>
      <w:r w:rsidR="00AA1A56">
        <w:t xml:space="preserve">. </w:t>
      </w:r>
      <w:r w:rsidR="005646F4">
        <w:t>s</w:t>
      </w:r>
      <w:r w:rsidR="00C652FB">
        <w:t>iječnja</w:t>
      </w:r>
      <w:r w:rsidR="004F4A51">
        <w:t xml:space="preserve"> </w:t>
      </w:r>
      <w:r w:rsidR="00AA1A56">
        <w:t>201</w:t>
      </w:r>
      <w:r w:rsidR="00C652FB">
        <w:t>7</w:t>
      </w:r>
      <w:r>
        <w:t>.</w:t>
      </w:r>
      <w:r w:rsidR="00280570">
        <w:t xml:space="preserve"> </w:t>
      </w:r>
    </w:p>
    <w:p w:rsidRDefault="00B46D29" w:rsidR="00B46D29">
      <w:pPr>
        <w:jc w:val="both"/>
      </w:pPr>
    </w:p>
    <w:p w:rsidRDefault="0039545B" w:rsidP="00014DB9" w:rsidR="0039545B" w:rsidRPr="005F4DEA">
      <w:pPr>
        <w:pStyle w:val="Naslov2"/>
        <w:spacing w:after="0"/>
        <w:rPr>
          <w:rFonts w:cs="Times New Roman" w:hAnsi="Times New Roman" w:ascii="Times New Roman"/>
          <w:b w:val="false"/>
          <w:bCs w:val="false"/>
          <w:i w:val="false"/>
          <w:sz w:val="24"/>
          <w:szCs w:val="24"/>
        </w:rPr>
      </w:pPr>
      <w:r w:rsidRPr="005F4DEA">
        <w:rPr>
          <w:rFonts w:cs="Times New Roman" w:hAnsi="Times New Roman" w:ascii="Times New Roman"/>
          <w:b w:val="false"/>
          <w:bCs w:val="false"/>
          <w:i w:val="false"/>
          <w:sz w:val="24"/>
          <w:szCs w:val="24"/>
        </w:rPr>
        <w:t>Zapisničar:</w:t>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t>STEČAJNI SUDAC:</w:t>
      </w:r>
    </w:p>
    <w:p w:rsidRDefault="0039545B" w:rsidP="00014DB9" w:rsidR="0039545B" w:rsidRPr="005F4DEA">
      <w:pPr>
        <w:jc w:val="both"/>
      </w:pPr>
      <w:r w:rsidRPr="005F4DEA">
        <w:t>Elizabeta Đeke</w:t>
      </w:r>
      <w:r w:rsidRPr="005F4DEA">
        <w:tab/>
      </w:r>
      <w:r w:rsidRPr="005F4DEA">
        <w:tab/>
      </w:r>
      <w:r w:rsidRPr="005F4DEA">
        <w:tab/>
      </w:r>
      <w:r w:rsidRPr="005F4DEA">
        <w:tab/>
      </w:r>
      <w:r w:rsidRPr="005F4DEA">
        <w:tab/>
      </w:r>
      <w:r w:rsidRPr="005F4DEA">
        <w:tab/>
        <w:t xml:space="preserve">      mr. sc. </w:t>
      </w:r>
      <w:smartTag w:element="PersonName" w:uri="urn:schemas-microsoft-com:office:smarttags">
        <w:smartTagPr>
          <w:attr w:val="Tihomir Kovačević" w:name="ProductID"/>
        </w:smartTagPr>
        <w:r w:rsidRPr="005F4DEA">
          <w:t>Tihomir Kovačević</w:t>
        </w:r>
      </w:smartTag>
    </w:p>
    <w:p w:rsidRDefault="00D72724" w:rsidP="00014DB9" w:rsidR="00D72724"/>
    <w:p w:rsidRDefault="00014DB9" w:rsidP="00014DB9" w:rsidR="00014DB9"/>
    <w:p w:rsidRDefault="00D72724" w:rsidR="00B35E7C">
      <w:r>
        <w:t>UPUTA O PRAVNOM LIJEKU:</w:t>
      </w:r>
    </w:p>
    <w:p w:rsidRDefault="00AA1A56" w:rsidP="00B35E7C" w:rsidR="00D72724">
      <w:pPr>
        <w:tabs>
          <w:tab w:pos="6240" w:val="left"/>
        </w:tabs>
      </w:pPr>
      <w:r>
        <w:t>Protiv ovog rješenja može nezadovoljna stranka uložiti žalbu Visokom trgovačkom sudu Republike Hrvatske u Zagrebu u roku od 8 dana pismeno u 3 primjerka putem ovoga suda.</w:t>
      </w:r>
    </w:p>
    <w:p w:rsidRDefault="00D72724" w:rsidP="00B35E7C" w:rsidR="00D72724">
      <w:pPr>
        <w:tabs>
          <w:tab w:pos="6240" w:val="left"/>
        </w:tabs>
      </w:pPr>
    </w:p>
    <w:p w:rsidRDefault="0039545B" w:rsidP="00B35E7C" w:rsidR="0039545B">
      <w:pPr>
        <w:tabs>
          <w:tab w:pos="6240" w:val="left"/>
        </w:tabs>
      </w:pPr>
    </w:p>
    <w:p w:rsidRDefault="00173460" w:rsidP="00B35E7C" w:rsidR="00173460">
      <w:pPr>
        <w:tabs>
          <w:tab w:pos="6240" w:val="left"/>
        </w:tabs>
      </w:pPr>
      <w:r>
        <w:t>D</w:t>
      </w:r>
      <w:r w:rsidR="0039545B">
        <w:t xml:space="preserve"> </w:t>
      </w:r>
      <w:r>
        <w:t>N</w:t>
      </w:r>
      <w:r w:rsidR="0039545B">
        <w:t xml:space="preserve"> </w:t>
      </w:r>
      <w:r>
        <w:t>A</w:t>
      </w:r>
      <w:r w:rsidR="0039545B">
        <w:t xml:space="preserve"> </w:t>
      </w:r>
      <w:r>
        <w:t>:</w:t>
      </w:r>
    </w:p>
    <w:p w:rsidRDefault="000D77E1" w:rsidP="00014DB9" w:rsidR="00D00212">
      <w:pPr>
        <w:numPr>
          <w:ilvl w:val="0"/>
          <w:numId w:val="5"/>
        </w:numPr>
        <w:tabs>
          <w:tab w:pos="6240" w:val="left"/>
        </w:tabs>
      </w:pPr>
      <w:r>
        <w:t>Predlagatelj</w:t>
      </w:r>
      <w:r w:rsidR="00E800E1">
        <w:t>u</w:t>
      </w:r>
      <w:r w:rsidR="004258B2">
        <w:t xml:space="preserve"> </w:t>
      </w:r>
      <w:r w:rsidR="00C652FB">
        <w:t>Mirela Babić, Osijek, W. Wilsona 15</w:t>
      </w:r>
    </w:p>
    <w:p w:rsidRDefault="004258B2" w:rsidP="00D81886" w:rsidR="004258B2">
      <w:pPr>
        <w:numPr>
          <w:ilvl w:val="0"/>
          <w:numId w:val="5"/>
        </w:numPr>
        <w:tabs>
          <w:tab w:pos="6240" w:val="left"/>
        </w:tabs>
      </w:pPr>
      <w:r>
        <w:t>Dužniku</w:t>
      </w:r>
      <w:r w:rsidR="00E800E1">
        <w:t xml:space="preserve"> </w:t>
      </w:r>
    </w:p>
    <w:p w:rsidRDefault="00D00212" w:rsidP="004F4A51" w:rsidR="00D00212">
      <w:pPr>
        <w:tabs>
          <w:tab w:pos="6240" w:val="left"/>
        </w:tabs>
        <w:ind w:left="720"/>
      </w:pPr>
    </w:p>
    <w:p w:rsidRDefault="00D00212" w:rsidP="00D00212" w:rsidR="00CF3F89">
      <w:pPr>
        <w:tabs>
          <w:tab w:pos="6240" w:val="left"/>
        </w:tabs>
        <w:ind w:left="360"/>
      </w:pPr>
      <w:r>
        <w:t xml:space="preserve">      </w:t>
      </w:r>
      <w:r w:rsidR="00492B0C">
        <w:t xml:space="preserve"> </w:t>
      </w:r>
    </w:p>
    <w:p w:rsidRDefault="00B35E7C" w:rsidP="000D77E1" w:rsidR="00D90419" w:rsidRPr="00B35E7C">
      <w:pPr>
        <w:tabs>
          <w:tab w:pos="6240" w:val="left"/>
        </w:tabs>
        <w:ind w:left="360"/>
      </w:pPr>
      <w:r>
        <w:tab/>
      </w:r>
    </w:p>
    <w:sectPr w:rsidSect="000D77E1" w:rsidR="00D90419" w:rsidRPr="00B35E7C">
      <w:headerReference w:type="even" r:id="rId10"/>
      <w:headerReference w:type="default" r:id="rId11"/>
      <w:headerReference w:type="first" r:id="rId12"/>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51D" w:rsidR="0052051D">
      <w:r>
        <w:separator/>
      </w:r>
    </w:p>
  </w:endnote>
  <w:endnote w:id="0" w:type="continuationSeparator">
    <w:p w:rsidRDefault="0052051D" w:rsidR="005205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51D" w:rsidR="0052051D">
      <w:r>
        <w:separator/>
      </w:r>
    </w:p>
  </w:footnote>
  <w:footnote w:id="0" w:type="continuationSeparator">
    <w:p w:rsidRDefault="0052051D" w:rsidR="005205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P="00E97D1F" w:rsidR="00072A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2A2A" w:rsidR="00072A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P="005F5EBB" w:rsidR="00072A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465C">
      <w:rPr>
        <w:rStyle w:val="Brojstranice"/>
        <w:noProof/>
      </w:rPr>
      <w:t>2</w:t>
    </w:r>
    <w:r>
      <w:rPr>
        <w:rStyle w:val="Brojstranice"/>
      </w:rPr>
      <w:fldChar w:fldCharType="end"/>
    </w:r>
  </w:p>
  <w:p w:rsidRDefault="00072A2A" w:rsidP="000D77E1" w:rsidR="00072A2A">
    <w:pPr>
      <w:pStyle w:val="Zaglavlje"/>
    </w:pPr>
    <w:r>
      <w:t xml:space="preserve">   </w:t>
    </w:r>
    <w:r>
      <w:tab/>
    </w:r>
    <w:r>
      <w:tab/>
    </w:r>
  </w:p>
  <w:p w:rsidRDefault="00072A2A" w:rsidP="0002696B" w:rsidR="00072A2A">
    <w:pPr>
      <w:pStyle w:val="Zaglavlje"/>
    </w:pPr>
    <w:r>
      <w:tab/>
    </w:r>
    <w:r>
      <w:tab/>
    </w:r>
    <w:r w:rsidR="00F63B6F" w:rsidRPr="00F63B6F">
      <w:t>14 St-10/17</w:t>
    </w:r>
    <w:r w:rsidR="0002696B" w:rsidRPr="0002696B">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R="00072A2A">
    <w:pPr>
      <w:pStyle w:val="Zaglavlje"/>
    </w:pPr>
  </w:p>
  <w:p w:rsidRDefault="00072A2A" w:rsidP="005100FF" w:rsidR="00072A2A">
    <w:pPr>
      <w:pStyle w:val="Zaglavlje"/>
    </w:pPr>
    <w:r>
      <w:tab/>
    </w:r>
    <w:r>
      <w:tab/>
      <w:t xml:space="preserve">        </w:t>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A558EE"/>
    <w:multiLevelType w:val="hybridMultilevel"/>
    <w:tmpl w:val="FACAE1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30E25AB"/>
    <w:multiLevelType w:val="hybridMultilevel"/>
    <w:tmpl w:val="EB8C13F0"/>
    <w:lvl w:tplc="7F5684A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5">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DA57496"/>
    <w:multiLevelType w:val="hybridMultilevel"/>
    <w:tmpl w:val="90F44C60"/>
    <w:lvl w:tplc="41468A4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2"/>
  </w:num>
  <w:num w:numId="3">
    <w:abstractNumId w:val="0"/>
  </w:num>
  <w:num w:numId="4">
    <w:abstractNumId w:val="3"/>
  </w:num>
  <w:num w:numId="5">
    <w:abstractNumId w:val="7"/>
  </w:num>
  <w:num w:numId="6">
    <w:abstractNumId w:val="6"/>
  </w:num>
  <w:num w:numId="7">
    <w:abstractNumId w:val="4"/>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14DB9"/>
    <w:rsid w:val="000162B0"/>
    <w:rsid w:val="00025E04"/>
    <w:rsid w:val="0002696B"/>
    <w:rsid w:val="00044ED1"/>
    <w:rsid w:val="00072A2A"/>
    <w:rsid w:val="00081DAA"/>
    <w:rsid w:val="000D77E1"/>
    <w:rsid w:val="00101AE5"/>
    <w:rsid w:val="00114FA2"/>
    <w:rsid w:val="0015616D"/>
    <w:rsid w:val="00161BD6"/>
    <w:rsid w:val="00173460"/>
    <w:rsid w:val="001755CD"/>
    <w:rsid w:val="001B5F48"/>
    <w:rsid w:val="00280570"/>
    <w:rsid w:val="00293A95"/>
    <w:rsid w:val="002C32E9"/>
    <w:rsid w:val="002E0CF5"/>
    <w:rsid w:val="00363C96"/>
    <w:rsid w:val="00384C7F"/>
    <w:rsid w:val="0039545B"/>
    <w:rsid w:val="00397533"/>
    <w:rsid w:val="003B2C17"/>
    <w:rsid w:val="003C2CF2"/>
    <w:rsid w:val="003C5568"/>
    <w:rsid w:val="003C65D2"/>
    <w:rsid w:val="003E1EA1"/>
    <w:rsid w:val="004258B2"/>
    <w:rsid w:val="00427AAB"/>
    <w:rsid w:val="00432996"/>
    <w:rsid w:val="00462B2B"/>
    <w:rsid w:val="00486E2E"/>
    <w:rsid w:val="00492B0C"/>
    <w:rsid w:val="004D10BC"/>
    <w:rsid w:val="004F4A51"/>
    <w:rsid w:val="0050248A"/>
    <w:rsid w:val="005100FF"/>
    <w:rsid w:val="0052051D"/>
    <w:rsid w:val="005646F4"/>
    <w:rsid w:val="005705F5"/>
    <w:rsid w:val="005C6CA6"/>
    <w:rsid w:val="005F4DEA"/>
    <w:rsid w:val="005F5EBB"/>
    <w:rsid w:val="00612D2C"/>
    <w:rsid w:val="00634859"/>
    <w:rsid w:val="006848F6"/>
    <w:rsid w:val="006A6142"/>
    <w:rsid w:val="006F0B86"/>
    <w:rsid w:val="007349D2"/>
    <w:rsid w:val="00755DAC"/>
    <w:rsid w:val="00757B0F"/>
    <w:rsid w:val="00781A1C"/>
    <w:rsid w:val="0078651A"/>
    <w:rsid w:val="00792675"/>
    <w:rsid w:val="007B2F8D"/>
    <w:rsid w:val="007E5628"/>
    <w:rsid w:val="00814851"/>
    <w:rsid w:val="0081741D"/>
    <w:rsid w:val="00841310"/>
    <w:rsid w:val="00862C83"/>
    <w:rsid w:val="008A60E7"/>
    <w:rsid w:val="008E0A26"/>
    <w:rsid w:val="008E689D"/>
    <w:rsid w:val="0096413B"/>
    <w:rsid w:val="009C0C05"/>
    <w:rsid w:val="009C46DA"/>
    <w:rsid w:val="009F0072"/>
    <w:rsid w:val="00A114F9"/>
    <w:rsid w:val="00A16D98"/>
    <w:rsid w:val="00A44CA8"/>
    <w:rsid w:val="00A466A6"/>
    <w:rsid w:val="00A5465C"/>
    <w:rsid w:val="00A65909"/>
    <w:rsid w:val="00AA1A56"/>
    <w:rsid w:val="00AC7458"/>
    <w:rsid w:val="00AF4768"/>
    <w:rsid w:val="00B15461"/>
    <w:rsid w:val="00B22756"/>
    <w:rsid w:val="00B23E61"/>
    <w:rsid w:val="00B35E7C"/>
    <w:rsid w:val="00B368F4"/>
    <w:rsid w:val="00B46D29"/>
    <w:rsid w:val="00B74F73"/>
    <w:rsid w:val="00BA0911"/>
    <w:rsid w:val="00BC1DE2"/>
    <w:rsid w:val="00BC2E66"/>
    <w:rsid w:val="00BF1EBD"/>
    <w:rsid w:val="00BF2834"/>
    <w:rsid w:val="00C1078D"/>
    <w:rsid w:val="00C625DD"/>
    <w:rsid w:val="00C652FB"/>
    <w:rsid w:val="00CB1194"/>
    <w:rsid w:val="00CC61AC"/>
    <w:rsid w:val="00CF3F89"/>
    <w:rsid w:val="00D00212"/>
    <w:rsid w:val="00D63CBE"/>
    <w:rsid w:val="00D72724"/>
    <w:rsid w:val="00D81886"/>
    <w:rsid w:val="00D90419"/>
    <w:rsid w:val="00D92A39"/>
    <w:rsid w:val="00DA050D"/>
    <w:rsid w:val="00DB2600"/>
    <w:rsid w:val="00DD06C3"/>
    <w:rsid w:val="00DD77C2"/>
    <w:rsid w:val="00DF55B3"/>
    <w:rsid w:val="00E0769D"/>
    <w:rsid w:val="00E56C93"/>
    <w:rsid w:val="00E800E1"/>
    <w:rsid w:val="00E97D1F"/>
    <w:rsid w:val="00F63B6F"/>
    <w:rsid w:val="00F65328"/>
    <w:rsid w:val="00F74E63"/>
    <w:rsid w:val="00F82F06"/>
    <w:rsid w:val="00F87F06"/>
    <w:rsid w:val="00FB137C"/>
    <w:rsid w:val="00FC2AA6"/>
    <w:rsid w:val="00FD5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14DB9"/>
    <w:pPr>
      <w:jc w:val="both"/>
    </w:pPr>
  </w:style>
  <w:style w:customStyle="true" w:styleId="TijelotekstaChar" w:type="character">
    <w:name w:val="Tijelo teksta Char"/>
    <w:link w:val="Tijeloteksta"/>
    <w:rsid w:val="00014DB9"/>
    <w:rPr>
      <w:sz w:val="24"/>
      <w:szCs w:val="24"/>
    </w:rPr>
  </w:style>
  <w:style w:styleId="Naglaeno" w:type="character">
    <w:name w:val="Strong"/>
    <w:qFormat/>
    <w:rsid w:val="0002696B"/>
    <w:rPr>
      <w:b/>
      <w:bCs/>
    </w:rPr>
  </w:style>
  <w:style w:styleId="Tekstrezerviranogmjesta" w:type="character">
    <w:name w:val="Placeholder Text"/>
    <w:basedOn w:val="Zadanifontodlomka"/>
    <w:uiPriority w:val="99"/>
    <w:semiHidden/>
    <w:rsid w:val="00A5465C"/>
    <w:rPr>
      <w:color w:val="808080"/>
      <w:bdr w:space="0" w:sz="0" w:color="auto" w:val="none"/>
      <w:shd w:fill="auto" w:color="auto" w:val="clear"/>
    </w:rPr>
  </w:style>
  <w:style w:customStyle="true" w:styleId="eSPISCCParagraphDefaultFont" w:type="character">
    <w:name w:val="eSPIS_CC_Paragraph Default Font"/>
    <w:basedOn w:val="Naglaeno"/>
    <w:rsid w:val="00A5465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5465C"/>
    <w:rPr>
      <w:b/>
      <w:bCs/>
      <w:bdr w:space="0" w:sz="0" w:color="auto" w:val="none"/>
      <w:shd w:fill="FFFFCC" w:color="auto" w:val="clear"/>
      <w:lang w:val="hr-HR"/>
    </w:rPr>
  </w:style>
  <w:style w:customStyle="true" w:styleId="PozadinaSvijetloCrvena" w:type="character">
    <w:name w:val="Pozadina_SvijetloCrvena"/>
    <w:basedOn w:val="eSPISCCParagraphDefaultFont"/>
    <w:rsid w:val="00A5465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5465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14DB9"/>
    <w:pPr>
      <w:jc w:val="both"/>
    </w:pPr>
  </w:style>
  <w:style w:customStyle="1" w:styleId="TijelotekstaChar" w:type="character">
    <w:name w:val="Tijelo teksta Char"/>
    <w:link w:val="Tijeloteksta"/>
    <w:rsid w:val="00014DB9"/>
    <w:rPr>
      <w:sz w:val="24"/>
      <w:szCs w:val="24"/>
    </w:rPr>
  </w:style>
  <w:style w:styleId="Naglaeno" w:type="character">
    <w:name w:val="Strong"/>
    <w:qFormat/>
    <w:rsid w:val="0002696B"/>
    <w:rPr>
      <w:b/>
      <w:bCs/>
    </w:rPr>
  </w:style>
  <w:style w:styleId="Tekstrezerviranogmjesta" w:type="character">
    <w:name w:val="Placeholder Text"/>
    <w:basedOn w:val="Zadanifontodlomka"/>
    <w:uiPriority w:val="99"/>
    <w:semiHidden/>
    <w:rsid w:val="00A5465C"/>
    <w:rPr>
      <w:color w:val="808080"/>
      <w:bdr w:color="auto" w:space="0" w:sz="0" w:val="none"/>
      <w:shd w:color="auto" w:fill="auto" w:val="clear"/>
    </w:rPr>
  </w:style>
  <w:style w:customStyle="1" w:styleId="eSPISCCParagraphDefaultFont" w:type="character">
    <w:name w:val="eSPIS_CC_Paragraph Default Font"/>
    <w:basedOn w:val="Naglaeno"/>
    <w:rsid w:val="00A5465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5465C"/>
    <w:rPr>
      <w:b/>
      <w:bCs/>
      <w:bdr w:color="auto" w:space="0" w:sz="0" w:val="none"/>
      <w:shd w:color="auto" w:fill="FFFFCC" w:val="clear"/>
      <w:lang w:val="hr-HR"/>
    </w:rPr>
  </w:style>
  <w:style w:customStyle="1" w:styleId="PozadinaSvijetloCrvena" w:type="character">
    <w:name w:val="Pozadina_SvijetloCrvena"/>
    <w:basedOn w:val="eSPISCCParagraphDefaultFont"/>
    <w:rsid w:val="00A5465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5465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St-10/2017</izvorni_sadrzaj>
    <derivirana_varijabla naziv="DomainObject.Predmet.OznakaBroj_1">St-10/2017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st-354/16</izvorni_sadrzaj>
    <derivirana_varijabla naziv="DomainObject.Predmet.PrimjedbaSuca_1">postoji st-354/16</derivirana_varijabla>
  </DomainObject.Predmet.PrimjedbaSuca>
  <DomainObject.Predmet.PrimjedbaUpisnicara>
    <izvorni_sadrzaj/>
    <derivirana_varijabla naziv="DomainObject.Predmet.PrimjedbaUpisnicara_1"/>
  </DomainObject.Predmet.PrimjedbaUpisnicara>
  <DomainObject.Predmet.ProtustrankaFormated>
    <izvorni_sadrzaj>  BIONARDO REPOWER društvo s ograničenom odgovornošću za proizvodnju, trgovinu i usluge</izvorni_sadrzaj>
    <derivirana_varijabla naziv="DomainObject.Predmet.ProtustrankaFormated_1">  BIONARDO REPOWER društvo s ograničenom odgovornošću za proizvodnju, trgovinu i usluge</derivirana_varijabla>
  </DomainObject.Predmet.ProtustrankaFormated>
  <DomainObject.Predmet.ProtustrankaFormatedOIB>
    <izvorni_sadrzaj>  BIONARDO REPOWER društvo s ograničenom odgovornošću za proizvodnju, trgovinu i usluge, OIB 25102121885</izvorni_sadrzaj>
    <derivirana_varijabla naziv="DomainObject.Predmet.ProtustrankaFormatedOIB_1">  BIONARDO REPOWER društvo s ograničenom odgovornošću za proizvodnju, trgovinu i usluge, OIB 25102121885</derivirana_varijabla>
  </DomainObject.Predmet.ProtustrankaFormatedOIB>
  <DomainObject.Predmet.ProtustrankaFormatedWithAdress>
    <izvorni_sadrzaj> BIONARDO REPOWER društvo s ograničenom odgovornošću za proizvodnju, trgovinu i usluge, Ivana Gundulića 43, 32270 Županja</izvorni_sadrzaj>
    <derivirana_varijabla naziv="DomainObject.Predmet.ProtustrankaFormatedWithAdress_1"> BIONARDO REPOWER društvo s ograničenom odgovornošću za proizvodnju, trgovinu i usluge, Ivana Gundulića 43, 32270 Županja</derivirana_varijabla>
  </DomainObject.Predmet.ProtustrankaFormatedWithAdress>
  <DomainObject.Predmet.ProtustrankaFormatedWithAdressOIB>
    <izvorni_sadrzaj> BIONARDO REPOWER društvo s ograničenom odgovornošću za proizvodnju, trgovinu i usluge, OIB 25102121885, Ivana Gundulića 43, 32270 Županja</izvorni_sadrzaj>
    <derivirana_varijabla naziv="DomainObject.Predmet.ProtustrankaFormatedWithAdressOIB_1"> BIONARDO REPOWER društvo s ograničenom odgovornošću za proizvodnju, trgovinu i usluge, OIB 25102121885, Ivana Gundulića 43, 32270 Županja</derivirana_varijabla>
  </DomainObject.Predmet.ProtustrankaFormatedWithAdressOIB>
  <DomainObject.Predmet.ProtustrankaWithAdress>
    <izvorni_sadrzaj>BIONARDO REPOWER društvo s ograničenom odgovornošću za proizvodnju, trgovinu i usluge Ivana Gundulića 43, 32270 Županja</izvorni_sadrzaj>
    <derivirana_varijabla naziv="DomainObject.Predmet.ProtustrankaWithAdress_1">BIONARDO REPOWER društvo s ograničenom odgovornošću za proizvodnju, trgovinu i usluge Ivana Gundulića 43, 32270 Županja</derivirana_varijabla>
  </DomainObject.Predmet.ProtustrankaWithAdress>
  <DomainObject.Predmet.ProtustrankaWithAdressOIB>
    <izvorni_sadrzaj>BIONARDO REPOWER društvo s ograničenom odgovornošću za proizvodnju, trgovinu i usluge, OIB 25102121885, Ivana Gundulića 43, 32270 Županja</izvorni_sadrzaj>
    <derivirana_varijabla naziv="DomainObject.Predmet.ProtustrankaWithAdressOIB_1">BIONARDO REPOWER društvo s ograničenom odgovornošću za proizvodnju, trgovinu i usluge, OIB 25102121885, Ivana Gundulića 43, 32270 Županja</derivirana_varijabla>
  </DomainObject.Predmet.ProtustrankaWithAdressOIB>
  <DomainObject.Predmet.ProtustrankaNazivFormated>
    <izvorni_sadrzaj>BIONARDO REPOWER društvo s ograničenom odgovornošću za proizvodnju, trgovinu i usluge</izvorni_sadrzaj>
    <derivirana_varijabla naziv="DomainObject.Predmet.ProtustrankaNazivFormated_1">BIONARDO REPOWER društvo s ograničenom odgovornošću za proizvodnju, trgovinu i usluge</derivirana_varijabla>
  </DomainObject.Predmet.ProtustrankaNazivFormated>
  <DomainObject.Predmet.ProtustrankaNazivFormatedOIB>
    <izvorni_sadrzaj>BIONARDO REPOWER društvo s ograničenom odgovornošću za proizvodnju, trgovinu i usluge, OIB 25102121885</izvorni_sadrzaj>
    <derivirana_varijabla naziv="DomainObject.Predmet.ProtustrankaNazivFormatedOIB_1">BIONARDO REPOWER društvo s ograničenom odgovornošću za proizvodnju, trgovinu i usluge, OIB 25102121885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Mirela Babić</izvorni_sadrzaj>
    <derivirana_varijabla naziv="DomainObject.Predmet.StrankaFormated_1">  Mirela Babić</derivirana_varijabla>
  </DomainObject.Predmet.StrankaFormated>
  <DomainObject.Predmet.StrankaFormatedOIB>
    <izvorni_sadrzaj>  Mirela Babić, OIB 56635987475</izvorni_sadrzaj>
    <derivirana_varijabla naziv="DomainObject.Predmet.StrankaFormatedOIB_1">  Mirela Babić, OIB 56635987475</derivirana_varijabla>
  </DomainObject.Predmet.StrankaFormatedOIB>
  <DomainObject.Predmet.StrankaFormatedWithAdress>
    <izvorni_sadrzaj> Mirela Babić, Woodrova Wilsona 15, 31000 Osijek</izvorni_sadrzaj>
    <derivirana_varijabla naziv="DomainObject.Predmet.StrankaFormatedWithAdress_1"> Mirela Babić, Woodrova Wilsona 15, 31000 Osijek</derivirana_varijabla>
  </DomainObject.Predmet.StrankaFormatedWithAdress>
  <DomainObject.Predmet.StrankaFormatedWithAdressOIB>
    <izvorni_sadrzaj> Mirela Babić, OIB 56635987475, Woodrova Wilsona 15, 31000 Osijek</izvorni_sadrzaj>
    <derivirana_varijabla naziv="DomainObject.Predmet.StrankaFormatedWithAdressOIB_1"> Mirela Babić, OIB 56635987475, Woodrova Wilsona 15, 31000 Osijek</derivirana_varijabla>
  </DomainObject.Predmet.StrankaFormatedWithAdressOIB>
  <DomainObject.Predmet.StrankaWithAdress>
    <izvorni_sadrzaj>Mirela Babić Woodrova Wilsona 15,31000 Osijek</izvorni_sadrzaj>
    <derivirana_varijabla naziv="DomainObject.Predmet.StrankaWithAdress_1">Mirela Babić Woodrova Wilsona 15,31000 Osijek</derivirana_varijabla>
  </DomainObject.Predmet.StrankaWithAdress>
  <DomainObject.Predmet.StrankaWithAdressOIB>
    <izvorni_sadrzaj>Mirela Babić, OIB 56635987475, Woodrova Wilsona 15,31000 Osijek</izvorni_sadrzaj>
    <derivirana_varijabla naziv="DomainObject.Predmet.StrankaWithAdressOIB_1">Mirela Babić, OIB 56635987475, Woodrova Wilsona 15,31000 Osijek</derivirana_varijabla>
  </DomainObject.Predmet.StrankaWithAdressOIB>
  <DomainObject.Predmet.StrankaNazivFormated>
    <izvorni_sadrzaj>Mirela Babić</izvorni_sadrzaj>
    <derivirana_varijabla naziv="DomainObject.Predmet.StrankaNazivFormated_1">Mirela Babić</derivirana_varijabla>
  </DomainObject.Predmet.StrankaNazivFormated>
  <DomainObject.Predmet.StrankaNazivFormatedOIB>
    <izvorni_sadrzaj>Mirela Babić, OIB 56635987475</izvorni_sadrzaj>
    <derivirana_varijabla naziv="DomainObject.Predmet.StrankaNazivFormatedOIB_1">Mirela Babić, OIB 56635987475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Mirela Babić</item>
    </izvorni_sadrzaj>
    <derivirana_varijabla naziv="DomainObject.Predmet.StrankaListFormated_1">
      <item>Mirela Babić</item>
    </derivirana_varijabla>
  </DomainObject.Predmet.StrankaListFormated>
  <DomainObject.Predmet.StrankaListFormatedOIB>
    <izvorni_sadrzaj>
      <item>Mirela Babić, OIB 56635987475</item>
    </izvorni_sadrzaj>
    <derivirana_varijabla naziv="DomainObject.Predmet.StrankaListFormatedOIB_1">
      <item>Mirela Babić, OIB 56635987475</item>
    </derivirana_varijabla>
  </DomainObject.Predmet.StrankaListFormatedOIB>
  <DomainObject.Predmet.StrankaListFormatedWithAdress>
    <izvorni_sadrzaj>
      <item>Mirela Babić, Woodrova Wilsona 15, 31000 Osijek</item>
    </izvorni_sadrzaj>
    <derivirana_varijabla naziv="DomainObject.Predmet.StrankaListFormatedWithAdress_1">
      <item>Mirela Babić, Woodrova Wilsona 15, 31000 Osijek</item>
    </derivirana_varijabla>
  </DomainObject.Predmet.StrankaListFormatedWithAdress>
  <DomainObject.Predmet.StrankaListFormatedWithAdressOIB>
    <izvorni_sadrzaj>
      <item>Mirela Babić, OIB 56635987475, Woodrova Wilsona 15, 31000 Osijek</item>
    </izvorni_sadrzaj>
    <derivirana_varijabla naziv="DomainObject.Predmet.StrankaListFormatedWithAdressOIB_1">
      <item>Mirela Babić, OIB 56635987475, Woodrova Wilsona 15, 31000 Osijek</item>
    </derivirana_varijabla>
  </DomainObject.Predmet.StrankaListFormatedWithAdressOIB>
  <DomainObject.Predmet.StrankaListNazivFormated>
    <izvorni_sadrzaj>
      <item>Mirela Babić</item>
    </izvorni_sadrzaj>
    <derivirana_varijabla naziv="DomainObject.Predmet.StrankaListNazivFormated_1">
      <item>Mirela Babić</item>
    </derivirana_varijabla>
  </DomainObject.Predmet.StrankaListNazivFormated>
  <DomainObject.Predmet.StrankaListNazivFormatedOIB>
    <izvorni_sadrzaj>
      <item>Mirela Babić, OIB 56635987475</item>
    </izvorni_sadrzaj>
    <derivirana_varijabla naziv="DomainObject.Predmet.StrankaListNazivFormatedOIB_1">
      <item>Mirela Babić, OIB 56635987475</item>
    </derivirana_varijabla>
  </DomainObject.Predmet.StrankaListNazivFormatedOIB>
  <DomainObject.Predmet.ProtuStrankaListFormated>
    <izvorni_sadrzaj>
      <item>BIONARDO REPOWER društvo s ograničenom odgovornošću za proizvodnju, trgovinu i usluge</item>
    </izvorni_sadrzaj>
    <derivirana_varijabla naziv="DomainObject.Predmet.ProtuStrankaListFormated_1">
      <item>BIONARDO REPOWER društvo s ograničenom odgovornošću za proizvodnju, trgovinu i usluge</item>
    </derivirana_varijabla>
  </DomainObject.Predmet.ProtuStrankaListFormated>
  <DomainObject.Predmet.ProtuStrankaListFormatedOIB>
    <izvorni_sadrzaj>
      <item>BIONARDO REPOWER društvo s ograničenom odgovornošću za proizvodnju, trgovinu i usluge, OIB 25102121885</item>
    </izvorni_sadrzaj>
    <derivirana_varijabla naziv="DomainObject.Predmet.ProtuStrankaListFormatedOIB_1">
      <item>BIONARDO REPOWER društvo s ograničenom odgovornošću za proizvodnju, trgovinu i usluge, OIB 25102121885</item>
    </derivirana_varijabla>
  </DomainObject.Predmet.ProtuStrankaListFormatedOIB>
  <DomainObject.Predmet.ProtuStrankaListFormatedWithAdress>
    <izvorni_sadrzaj>
      <item>BIONARDO REPOWER društvo s ograničenom odgovornošću za proizvodnju, trgovinu i usluge, Ivana Gundulića 43, 32270 Županja</item>
    </izvorni_sadrzaj>
    <derivirana_varijabla naziv="DomainObject.Predmet.ProtuStrankaListFormatedWithAdress_1">
      <item>BIONARDO REPOWER društvo s ograničenom odgovornošću za proizvodnju, trgovinu i usluge, Ivana Gundulića 43, 32270 Županja</item>
    </derivirana_varijabla>
  </DomainObject.Predmet.ProtuStrankaListFormatedWithAdress>
  <DomainObject.Predmet.ProtuStrankaListFormatedWithAdressOIB>
    <izvorni_sadrzaj>
      <item>BIONARDO REPOWER društvo s ograničenom odgovornošću za proizvodnju, trgovinu i usluge, OIB 25102121885, Ivana Gundulića 43, 32270 Županja</item>
    </izvorni_sadrzaj>
    <derivirana_varijabla naziv="DomainObject.Predmet.ProtuStrankaListFormatedWithAdressOIB_1">
      <item>BIONARDO REPOWER društvo s ograničenom odgovornošću za proizvodnju, trgovinu i usluge, OIB 25102121885, Ivana Gundulića 43, 32270 Županja</item>
    </derivirana_varijabla>
  </DomainObject.Predmet.ProtuStrankaListFormatedWithAdressOIB>
  <DomainObject.Predmet.ProtuStrankaListNazivFormated>
    <izvorni_sadrzaj>
      <item>BIONARDO REPOWER društvo s ograničenom odgovornošću za proizvodnju, trgovinu i usluge</item>
    </izvorni_sadrzaj>
    <derivirana_varijabla naziv="DomainObject.Predmet.ProtuStrankaListNazivFormated_1">
      <item>BIONARDO REPOWER društvo s ograničenom odgovornošću za proizvodnju, trgovinu i usluge</item>
    </derivirana_varijabla>
  </DomainObject.Predmet.ProtuStrankaListNazivFormated>
  <DomainObject.Predmet.ProtuStrankaListNazivFormatedOIB>
    <izvorni_sadrzaj>
      <item>BIONARDO REPOWER društvo s ograničenom odgovornošću za proizvodnju, trgovinu i usluge, OIB 25102121885</item>
    </izvorni_sadrzaj>
    <derivirana_varijabla naziv="DomainObject.Predmet.ProtuStrankaListNazivFormatedOIB_1">
      <item>BIONARDO REPOWER društvo s ograničenom odgovornošću za proizvodnju, trgovinu i usluge, OIB 25102121885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Mirela Babić</izvorni_sadrzaj>
    <derivirana_varijabla naziv="DomainObject.Predmet.StrankaIDrugi_1">Mirela Babić</derivirana_varijabla>
  </DomainObject.Predmet.StrankaIDrugi>
  <DomainObject.Predmet.ProtustrankaIDrugi>
    <izvorni_sadrzaj>BIONARDO REPOWER društvo s ograničenom odgovornošću za proizvodnju, trgovinu i usluge</izvorni_sadrzaj>
    <derivirana_varijabla naziv="DomainObject.Predmet.ProtustrankaIDrugi_1">BIONARDO REPOWER društvo s ograničenom odgovornošću za proizvodnju, trgovinu i usluge</derivirana_varijabla>
  </DomainObject.Predmet.ProtustrankaIDrugi>
  <DomainObject.Predmet.StrankaIDrugiAdressOIB>
    <izvorni_sadrzaj>Mirela Babić, OIB 56635987475, Woodrova Wilsona 15, 31000 Osijek</izvorni_sadrzaj>
    <derivirana_varijabla naziv="DomainObject.Predmet.StrankaIDrugiAdressOIB_1">Mirela Babić, OIB 56635987475, Woodrova Wilsona 15, 31000 Osijek</derivirana_varijabla>
  </DomainObject.Predmet.StrankaIDrugiAdressOIB>
  <DomainObject.Predmet.ProtustrankaIDrugiAdressOIB>
    <izvorni_sadrzaj>BIONARDO REPOWER društvo s ograničenom odgovornošću za proizvodnju, trgovinu i usluge, OIB 25102121885, Ivana Gundulića 43, 32270 Županja</izvorni_sadrzaj>
    <derivirana_varijabla naziv="DomainObject.Predmet.ProtustrankaIDrugiAdressOIB_1">BIONARDO REPOWER društvo s ograničenom odgovornošću za proizvodnju, trgovinu i usluge, OIB 25102121885, Ivana Gundulića 43,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Mirela Babić</item>
      <item>BIONARDO REPOWER društvo s ograničenom odgovornošću za proizvodnju, trgovinu i usluge</item>
    </izvorni_sadrzaj>
    <derivirana_varijabla naziv="DomainObject.Predmet.SudioniciListNaziv_1">
      <item>Mirela Babić</item>
      <item>BIONARDO REPOWER društvo s ograničenom odgovornošću za proizvodnju, trgovinu i usluge</item>
    </derivirana_varijabla>
  </DomainObject.Predmet.SudioniciListNaziv>
  <DomainObject.Predmet.SudioniciListAdressOIB>
    <izvorni_sadrzaj>
      <item>Mirela Babić, OIB 56635987475, Woodrova Wilsona 15,31000 Osijek</item>
      <item>BIONARDO REPOWER društvo s ograničenom odgovornošću za proizvodnju, trgovinu i usluge, OIB 25102121885, Ivana Gundulića 43,32270 Županja</item>
    </izvorni_sadrzaj>
    <derivirana_varijabla naziv="DomainObject.Predmet.SudioniciListAdressOIB_1">
      <item>Mirela Babić, OIB 56635987475, Woodrova Wilsona 15,31000 Osijek</item>
      <item>BIONARDO REPOWER društvo s ograničenom odgovornošću za proizvodnju, trgovinu i usluge, OIB 25102121885, Ivana Gundulića 43,32270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56635987475</item>
      <item>, OIB 25102121885</item>
    </izvorni_sadrzaj>
    <derivirana_varijabla naziv="DomainObject.Predmet.SudioniciListNazivOIB_1">
      <item>, OIB 56635987475</item>
      <item>, OIB 25102121885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530</properties:Words>
  <properties:Characters>3111</properties:Characters>
  <properties:Lines>89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2017-01-10T09:50:00Z</dcterms:created>
  <dc:creator>..</dc:creator>
  <cp:lastModifiedBy>Elizabeta Đeke</cp:lastModifiedBy>
  <cp:lastPrinted>2017-01-10T09:50:00Z</cp:lastPrinted>
  <dcterms:modified xmlns:xsi="http://www.w3.org/2001/XMLSchema-instance" xsi:type="dcterms:W3CDTF">2017-01-10T10:55:00Z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