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e598" w14:paraId="ff9e598" w:rsidRDefault="00504C48" w:rsidP="00045B4B" w:rsidR="00045B4B">
      <w:pPr>
        <w:jc w:val="right"/>
        <w15:collapsed w:val="false"/>
      </w:pPr>
      <w:r>
        <w:t>Broj: 6 St-848/18</w:t>
      </w:r>
      <w:r w:rsidR="00045B4B">
        <w:t>-3</w:t>
      </w:r>
    </w:p>
    <w:p w:rsidRDefault="00045B4B" w:rsidP="00045B4B" w:rsidR="00045B4B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B4B" w:rsidP="00045B4B" w:rsidR="00045B4B"/>
    <w:p w:rsidRDefault="00045B4B" w:rsidP="00045B4B" w:rsidR="00045B4B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45B4B" w:rsidP="00045B4B" w:rsidR="00045B4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45B4B" w:rsidP="00045B4B" w:rsidR="00045B4B"/>
    <w:p w:rsidRDefault="00045B4B" w:rsidP="00045B4B" w:rsidR="00045B4B">
      <w:pPr>
        <w:jc w:val="center"/>
      </w:pPr>
      <w:r>
        <w:t>R E P U B L I K A  H R V A T S K A</w:t>
      </w:r>
    </w:p>
    <w:p w:rsidRDefault="00045B4B" w:rsidP="00045B4B" w:rsidR="00045B4B"/>
    <w:p w:rsidRDefault="00045B4B" w:rsidP="00045B4B" w:rsidR="00045B4B">
      <w:pPr>
        <w:jc w:val="center"/>
      </w:pPr>
      <w:r>
        <w:t>R J E Š E N J E</w:t>
      </w:r>
    </w:p>
    <w:p w:rsidRDefault="00045B4B" w:rsidP="00045B4B" w:rsidR="00045B4B"/>
    <w:p w:rsidRDefault="00045B4B" w:rsidP="00045B4B" w:rsidR="00045B4B">
      <w:pPr>
        <w:rPr>
          <w:b/>
        </w:rPr>
      </w:pPr>
    </w:p>
    <w:p w:rsidRDefault="00045B4B" w:rsidP="00045B4B" w:rsidR="00045B4B">
      <w:pPr>
        <w:jc w:val="both"/>
      </w:pPr>
      <w:r>
        <w:tab/>
        <w:t xml:space="preserve">Trgovački sud u Osijeku, po stečajnoj sutkinji Nadi Roso, u stečajnom predmetu predlagatelja FINA RC Osijek, za otvaranje stečajnog postupka nad dužnikom </w:t>
      </w:r>
      <w:r>
        <w:rPr>
          <w:b/>
        </w:rPr>
        <w:t xml:space="preserve">INSULA-GRADITELJSTVO d.o.o. Osijek, M. </w:t>
      </w:r>
      <w:proofErr w:type="spellStart"/>
      <w:r>
        <w:rPr>
          <w:b/>
        </w:rPr>
        <w:t>Divalta</w:t>
      </w:r>
      <w:proofErr w:type="spellEnd"/>
      <w:r>
        <w:rPr>
          <w:b/>
        </w:rPr>
        <w:t xml:space="preserve"> 184, OIB: 04141097012, MBS: 030161979, </w:t>
      </w:r>
      <w:r>
        <w:t>dana 25. svibnja 2018. g.,</w:t>
      </w:r>
    </w:p>
    <w:p w:rsidRDefault="00045B4B" w:rsidP="00045B4B" w:rsidR="00045B4B">
      <w:pPr>
        <w:tabs>
          <w:tab w:pos="3705" w:val="left"/>
        </w:tabs>
        <w:jc w:val="both"/>
      </w:pPr>
      <w:r>
        <w:tab/>
      </w:r>
    </w:p>
    <w:p w:rsidRDefault="00045B4B" w:rsidP="00045B4B" w:rsidR="00045B4B">
      <w:pPr>
        <w:jc w:val="center"/>
      </w:pPr>
      <w:r>
        <w:t>r i j e š i o   j e</w:t>
      </w:r>
    </w:p>
    <w:p w:rsidRDefault="00045B4B" w:rsidP="00045B4B" w:rsidR="00045B4B">
      <w:pPr>
        <w:pStyle w:val="Tijeloteksta"/>
      </w:pP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>
        <w:rPr>
          <w:b/>
        </w:rPr>
        <w:t xml:space="preserve">INSULA-GRADITELJSTVO d.o.o. Osijek, M. </w:t>
      </w:r>
      <w:proofErr w:type="spellStart"/>
      <w:r>
        <w:rPr>
          <w:b/>
        </w:rPr>
        <w:t>Divalta</w:t>
      </w:r>
      <w:proofErr w:type="spellEnd"/>
      <w:r>
        <w:rPr>
          <w:b/>
        </w:rPr>
        <w:t xml:space="preserve"> 184, OIB: 04141097012, MBS: 030161979</w:t>
      </w:r>
      <w:r>
        <w:t xml:space="preserve">.  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>
        <w:rPr>
          <w:b/>
        </w:rPr>
        <w:t>4. srpanj 2018. u 9,50 sati</w:t>
      </w:r>
      <w:r>
        <w:t xml:space="preserve"> u zgradi ovog suda u Osijeku, Zagrebačka br. 2, soba br. 36/II, na koje se pozivaju sve zainteresirane stranke dostavom ovog rješenja.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 xml:space="preserve">U ovom postupku imenuje se privremeni stečajni upravitelj u osobi </w:t>
      </w:r>
      <w:r>
        <w:rPr>
          <w:b/>
        </w:rPr>
        <w:t xml:space="preserve">Sabina Lalić, Osijek, </w:t>
      </w:r>
      <w:proofErr w:type="spellStart"/>
      <w:r>
        <w:rPr>
          <w:b/>
        </w:rPr>
        <w:t>Gundulićeva</w:t>
      </w:r>
      <w:proofErr w:type="spellEnd"/>
      <w:r>
        <w:rPr>
          <w:b/>
        </w:rPr>
        <w:t xml:space="preserve"> 5, OIB: 09145874795</w:t>
      </w:r>
      <w:r>
        <w:t>.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>FINA RC Osijek</w:t>
      </w:r>
      <w:r w:rsidR="00C75BB5">
        <w:t xml:space="preserve"> je dana </w:t>
      </w:r>
      <w:r w:rsidR="00045B4B">
        <w:t>9. svibnja</w:t>
      </w:r>
      <w:r w:rsidR="001A3DC6">
        <w:t xml:space="preserve"> 2018. g.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045B4B">
        <w:rPr>
          <w:b/>
        </w:rPr>
        <w:t xml:space="preserve">INSULA-GRADITELJSTVO d.o.o. Osijek, M. </w:t>
      </w:r>
      <w:proofErr w:type="spellStart"/>
      <w:r w:rsidR="00045B4B">
        <w:rPr>
          <w:b/>
        </w:rPr>
        <w:t>Divalta</w:t>
      </w:r>
      <w:proofErr w:type="spellEnd"/>
      <w:r w:rsidR="00045B4B">
        <w:rPr>
          <w:b/>
        </w:rPr>
        <w:t xml:space="preserve"> 184, OIB: 04141097012, MBS: 030161979</w:t>
      </w:r>
      <w:r w:rsidR="005173F9">
        <w:rPr>
          <w:b/>
        </w:rPr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504C48" w:rsidP="00045B4B" w:rsidR="00045B4B">
      <w:pPr>
        <w:jc w:val="right"/>
      </w:pPr>
      <w:r>
        <w:lastRenderedPageBreak/>
        <w:t>Broj: 6 St-848/18</w:t>
      </w:r>
      <w:bookmarkStart w:name="_GoBack" w:id="0"/>
      <w:bookmarkEnd w:id="0"/>
      <w:r w:rsidR="00045B4B">
        <w:t>-3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 xml:space="preserve">U prijedlogu FINA navodi da dužnik na dan </w:t>
      </w:r>
      <w:r w:rsidR="00045B4B">
        <w:t>7.5</w:t>
      </w:r>
      <w:r w:rsidR="00A322BC">
        <w:t>.2018</w:t>
      </w:r>
      <w:r>
        <w:t xml:space="preserve">. g. u Očevidniku redoslijedu osnova za plaćanje ima evidentirane neizvršene osnove za plaćanje u neprekinutom razdoblju od 120 dana u ukupnom iznosu od </w:t>
      </w:r>
      <w:r w:rsidR="00045B4B">
        <w:t>782.583,69</w:t>
      </w:r>
      <w:r>
        <w:t xml:space="preserve"> kn u koji iznos je uračunata kamata i naknada FINE za provedbu ovrhe na novčanim sredstvima te da dužnik ima </w:t>
      </w:r>
      <w:r w:rsidR="00A322BC">
        <w:t>2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>
        <w:rPr>
          <w:b/>
        </w:rPr>
        <w:t xml:space="preserve">Sabina Lalić, Osijek, </w:t>
      </w:r>
      <w:proofErr w:type="spellStart"/>
      <w:r>
        <w:rPr>
          <w:b/>
        </w:rPr>
        <w:t>Gundulićeva</w:t>
      </w:r>
      <w:proofErr w:type="spellEnd"/>
      <w:r>
        <w:rPr>
          <w:b/>
        </w:rPr>
        <w:t xml:space="preserve"> 5, OIB: 09145874795</w:t>
      </w:r>
      <w:r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045B4B">
        <w:t>25</w:t>
      </w:r>
      <w:r w:rsidR="001D7548">
        <w:t>. svibnja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4517C1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 w:rsidRPr="004517C1">
        <w:t>priv</w:t>
      </w:r>
      <w:proofErr w:type="spellEnd"/>
      <w:r w:rsidRPr="004517C1">
        <w:t>. st. upravitelj</w:t>
      </w:r>
      <w:r w:rsidR="005D6CA0" w:rsidRPr="004517C1">
        <w:t>ica</w:t>
      </w:r>
      <w:r w:rsidRPr="004517C1">
        <w:t xml:space="preserve"> </w:t>
      </w:r>
      <w:r w:rsidR="004517C1" w:rsidRPr="004517C1">
        <w:t xml:space="preserve">Sabina Lalić, Osijek, </w:t>
      </w:r>
      <w:proofErr w:type="spellStart"/>
      <w:r w:rsidR="004517C1" w:rsidRPr="004517C1">
        <w:t>Gundulićeva</w:t>
      </w:r>
      <w:proofErr w:type="spellEnd"/>
      <w:r w:rsidR="004517C1" w:rsidRPr="004517C1">
        <w:t xml:space="preserve"> 5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  <w:r w:rsidR="00C12D20">
        <w:t>RC</w:t>
      </w:r>
      <w:r w:rsidR="004517C1">
        <w:t xml:space="preserve"> </w:t>
      </w:r>
      <w:r w:rsidR="001A3DC6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045B4B">
        <w:t>4</w:t>
      </w:r>
      <w:r w:rsidR="001D7548">
        <w:t>.7.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0B2F" w:rsidR="008C0B2F">
      <w:r>
        <w:separator/>
      </w:r>
    </w:p>
  </w:endnote>
  <w:endnote w:id="0" w:type="continuationSeparator">
    <w:p w:rsidRDefault="008C0B2F" w:rsidR="008C0B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0B2F" w:rsidR="008C0B2F">
      <w:r>
        <w:separator/>
      </w:r>
    </w:p>
  </w:footnote>
  <w:footnote w:id="0" w:type="continuationSeparator">
    <w:p w:rsidRDefault="008C0B2F" w:rsidR="008C0B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C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5B4B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04C48"/>
    <w:rsid w:val="005173F9"/>
    <w:rsid w:val="00533DE1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77B6D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57C2"/>
    <w:rsid w:val="00745EEF"/>
    <w:rsid w:val="0074711B"/>
    <w:rsid w:val="00751A93"/>
    <w:rsid w:val="00753EE8"/>
    <w:rsid w:val="007715F6"/>
    <w:rsid w:val="0077725F"/>
    <w:rsid w:val="00786C05"/>
    <w:rsid w:val="007C1241"/>
    <w:rsid w:val="007C7E62"/>
    <w:rsid w:val="0080666F"/>
    <w:rsid w:val="00845777"/>
    <w:rsid w:val="00850A85"/>
    <w:rsid w:val="0086123B"/>
    <w:rsid w:val="00867ED7"/>
    <w:rsid w:val="008737C5"/>
    <w:rsid w:val="00891BF4"/>
    <w:rsid w:val="008C0B2F"/>
    <w:rsid w:val="009001D6"/>
    <w:rsid w:val="00906032"/>
    <w:rsid w:val="00914EB4"/>
    <w:rsid w:val="00926DED"/>
    <w:rsid w:val="00935547"/>
    <w:rsid w:val="009368D1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15FF2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4F68"/>
    <w:rsid w:val="00AE7DAB"/>
    <w:rsid w:val="00AF0E4E"/>
    <w:rsid w:val="00B00E84"/>
    <w:rsid w:val="00B32D98"/>
    <w:rsid w:val="00B72723"/>
    <w:rsid w:val="00B85B2E"/>
    <w:rsid w:val="00B96D02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3E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3E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E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E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E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3E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3E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E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E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E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83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St-848/2018-3</izvorni_sadrzaj>
    <derivirana_varijabla naziv="DomainObject.Oznaka_1">St-848/2018-3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St-848/2018</izvorni_sadrzaj>
    <derivirana_varijabla naziv="DomainObject.Predmet.OznakaBroj_1">St-848/2018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INSULA-GRADITELJSTVO d.o.o. za graditeljstvo, trgovinu i usluge</izvorni_sadrzaj>
    <derivirana_varijabla naziv="DomainObject.Predmet.ProtustrankaFormated_1">  INSULA-GRADITELJSTVO d.o.o. za graditeljstvo, trgovinu i usluge</derivirana_varijabla>
  </DomainObject.Predmet.ProtustrankaFormated>
  <DomainObject.Predmet.ProtustrankaFormatedOIB>
    <izvorni_sadrzaj>  INSULA-GRADITELJSTVO d.o.o. za graditeljstvo, trgovinu i usluge, OIB 04141097012</izvorni_sadrzaj>
    <derivirana_varijabla naziv="DomainObject.Predmet.ProtustrankaFormatedOIB_1">  INSULA-GRADITELJSTVO d.o.o. za graditeljstvo, trgovinu i usluge, OIB 04141097012</derivirana_varijabla>
  </DomainObject.Predmet.ProtustrankaFormatedOIB>
  <DomainObject.Predmet.ProtustrankaFormatedWithAdress>
    <izvorni_sadrzaj> INSULA-GRADITELJSTVO d.o.o. za graditeljstvo, trgovinu i usluge, M.Divalta 184, 31000 Osijek</izvorni_sadrzaj>
    <derivirana_varijabla naziv="DomainObject.Predmet.ProtustrankaFormatedWithAdress_1"> INSULA-GRADITELJSTVO d.o.o. za graditeljstvo, trgovinu i usluge, M.Divalta 184, 31000 Osijek</derivirana_varijabla>
  </DomainObject.Predmet.ProtustrankaFormatedWithAdress>
  <DomainObject.Predmet.ProtustrankaFormatedWithAdressOIB>
    <izvorni_sadrzaj> INSULA-GRADITELJSTVO d.o.o. za graditeljstvo, trgovinu i usluge, OIB 04141097012, M.Divalta 184, 31000 Osijek</izvorni_sadrzaj>
    <derivirana_varijabla naziv="DomainObject.Predmet.ProtustrankaFormatedWithAdressOIB_1"> INSULA-GRADITELJSTVO d.o.o. za graditeljstvo, trgovinu i usluge, OIB 04141097012, M.Divalta 184, 31000 Osijek</derivirana_varijabla>
  </DomainObject.Predmet.ProtustrankaFormatedWithAdressOIB>
  <DomainObject.Predmet.ProtustrankaWithAdress>
    <izvorni_sadrzaj>INSULA-GRADITELJSTVO d.o.o. za graditeljstvo, trgovinu i usluge M.Divalta 184, 31000 Osijek</izvorni_sadrzaj>
    <derivirana_varijabla naziv="DomainObject.Predmet.ProtustrankaWithAdress_1">INSULA-GRADITELJSTVO d.o.o. za graditeljstvo, trgovinu i usluge M.Divalta 184, 31000 Osijek</derivirana_varijabla>
  </DomainObject.Predmet.ProtustrankaWithAdress>
  <DomainObject.Predmet.ProtustrankaWithAdressOIB>
    <izvorni_sadrzaj>INSULA-GRADITELJSTVO d.o.o. za graditeljstvo, trgovinu i usluge, OIB 04141097012, M.Divalta 184, 31000 Osijek</izvorni_sadrzaj>
    <derivirana_varijabla naziv="DomainObject.Predmet.ProtustrankaWithAdressOIB_1">INSULA-GRADITELJSTVO d.o.o. za graditeljstvo, trgovinu i usluge, OIB 04141097012, M.Divalta 184, 31000 Osijek</derivirana_varijabla>
  </DomainObject.Predmet.ProtustrankaWithAdressOIB>
  <DomainObject.Predmet.ProtustrankaNazivFormated>
    <izvorni_sadrzaj>INSULA-GRADITELJSTVO d.o.o. za graditeljstvo, trgovinu i usluge</izvorni_sadrzaj>
    <derivirana_varijabla naziv="DomainObject.Predmet.ProtustrankaNazivFormated_1">INSULA-GRADITELJSTVO d.o.o. za graditeljstvo, trgovinu i usluge</derivirana_varijabla>
  </DomainObject.Predmet.ProtustrankaNazivFormated>
  <DomainObject.Predmet.ProtustrankaNazivFormatedOIB>
    <izvorni_sadrzaj>INSULA-GRADITELJSTVO d.o.o. za graditeljstvo, trgovinu i usluge, OIB 04141097012</izvorni_sadrzaj>
    <derivirana_varijabla naziv="DomainObject.Predmet.ProtustrankaNazivFormatedOIB_1">INSULA-GRADITELJSTVO d.o.o. za graditeljstvo, trgovinu i usluge, OIB 04141097012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INSULA-GRADITELJSTVO d.o.o. za graditeljstvo, trgovinu i usluge</item>
    </izvorni_sadrzaj>
    <derivirana_varijabla naziv="DomainObject.Predmet.ProtuStrankaListFormated_1">
      <item>INSULA-GRADITELJSTVO d.o.o. za graditeljstvo, trgovinu i usluge</item>
    </derivirana_varijabla>
  </DomainObject.Predmet.ProtuStrankaListFormated>
  <DomainObject.Predmet.ProtuStrankaListFormatedOIB>
    <izvorni_sadrzaj>
      <item>INSULA-GRADITELJSTVO d.o.o. za graditeljstvo, trgovinu i usluge, OIB 04141097012</item>
    </izvorni_sadrzaj>
    <derivirana_varijabla naziv="DomainObject.Predmet.ProtuStrankaListFormatedOIB_1">
      <item>INSULA-GRADITELJSTVO d.o.o. za graditeljstvo, trgovinu i usluge, OIB 04141097012</item>
    </derivirana_varijabla>
  </DomainObject.Predmet.ProtuStrankaListFormatedOIB>
  <DomainObject.Predmet.ProtuStrankaListFormatedWithAdress>
    <izvorni_sadrzaj>
      <item>INSULA-GRADITELJSTVO d.o.o. za graditeljstvo, trgovinu i usluge, M.Divalta 184, 31000 Osijek</item>
    </izvorni_sadrzaj>
    <derivirana_varijabla naziv="DomainObject.Predmet.ProtuStrankaListFormatedWithAdress_1">
      <item>INSULA-GRADITELJSTVO d.o.o. za graditeljstvo, trgovinu i usluge, M.Divalta 184, 31000 Osijek</item>
    </derivirana_varijabla>
  </DomainObject.Predmet.ProtuStrankaListFormatedWithAdress>
  <DomainObject.Predmet.ProtuStrankaListFormatedWithAdressOIB>
    <izvorni_sadrzaj>
      <item>INSULA-GRADITELJSTVO d.o.o. za graditeljstvo, trgovinu i usluge, OIB 04141097012, M.Divalta 184, 31000 Osijek</item>
    </izvorni_sadrzaj>
    <derivirana_varijabla naziv="DomainObject.Predmet.ProtuStrankaListFormatedWithAdressOIB_1">
      <item>INSULA-GRADITELJSTVO d.o.o. za graditeljstvo, trgovinu i usluge, OIB 04141097012, M.Divalta 184, 31000 Osijek</item>
    </derivirana_varijabla>
  </DomainObject.Predmet.ProtuStrankaListFormatedWithAdressOIB>
  <DomainObject.Predmet.ProtuStrankaListNazivFormated>
    <izvorni_sadrzaj>
      <item>INSULA-GRADITELJSTVO d.o.o. za graditeljstvo, trgovinu i usluge</item>
    </izvorni_sadrzaj>
    <derivirana_varijabla naziv="DomainObject.Predmet.ProtuStrankaListNazivFormated_1">
      <item>INSULA-GRADITELJSTVO d.o.o. za graditeljstvo, trgovinu i usluge</item>
    </derivirana_varijabla>
  </DomainObject.Predmet.ProtuStrankaListNazivFormated>
  <DomainObject.Predmet.ProtuStrankaListNazivFormatedOIB>
    <izvorni_sadrzaj>
      <item>INSULA-GRADITELJSTVO d.o.o. za graditeljstvo, trgovinu i usluge, OIB 04141097012</item>
    </izvorni_sadrzaj>
    <derivirana_varijabla naziv="DomainObject.Predmet.ProtuStrankaListNazivFormatedOIB_1">
      <item>INSULA-GRADITELJSTVO d.o.o. za graditeljstvo, trgovinu i usluge, OIB 04141097012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>St-848/2018-3</izvorni_sadrzaj>
    <derivirana_varijabla naziv="DomainObject.PoslovniBrojDokumenta_1">St-848/2018-3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INSULA-GRADITELJSTVO d.o.o. za graditeljstvo, trgovinu i usluge</izvorni_sadrzaj>
    <derivirana_varijabla naziv="DomainObject.Predmet.ProtustrankaIDrugi_1">INSULA-GRADITELJSTVO 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INSULA-GRADITELJSTVO d.o.o. za graditeljstvo, trgovinu i usluge, OIB 04141097012, M.Divalta 184, 31000 Osijek</izvorni_sadrzaj>
    <derivirana_varijabla naziv="DomainObject.Predmet.ProtustrankaIDrugiAdressOIB_1">INSULA-GRADITELJSTVO d.o.o. za graditeljstvo, trgovinu i usluge, OIB 04141097012, M.Divalta 184,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INSULA-GRADITELJSTVO d.o.o. za graditeljstvo, trgovinu i usluge</item>
    </izvorni_sadrzaj>
    <derivirana_varijabla naziv="DomainObject.Predmet.SudioniciListNaziv_1">
      <item>FINA RC OSIJEK</item>
      <item>INSULA-GRADITELJSTVO d.o.o. za graditeljstvo, trgovinu i usluge</item>
    </derivirana_varijabla>
  </DomainObject.Predmet.SudioniciListNaziv>
  <DomainObject.Predmet.SudioniciListAdressOIB>
    <izvorni_sadrzaj>
      <item>FINA RC OSIJEK, OIB 85821130368</item>
      <item>INSULA-GRADITELJSTVO d.o.o. za graditeljstvo, trgovinu i usluge, OIB 04141097012, M.Divalta 184,31000 Osijek</item>
    </izvorni_sadrzaj>
    <derivirana_varijabla naziv="DomainObject.Predmet.SudioniciListAdressOIB_1">
      <item>FINA RC OSIJEK, OIB 85821130368</item>
      <item>INSULA-GRADITELJSTVO d.o.o. za graditeljstvo, trgovinu i usluge, OIB 04141097012, M.Divalta 184,31000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04141097012</item>
    </izvorni_sadrzaj>
    <derivirana_varijabla naziv="DomainObject.Predmet.SudioniciListNazivOIB_1">
      <item>, OIB 85821130368</item>
      <item>, OIB 04141097012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8CB2F4-8BDF-4493-929D-887583383E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453</properties:Words>
  <properties:Characters>2518</properties:Characters>
  <properties:Lines>106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2018-04-27T07:35:00Z</dcterms:created>
  <dc:creator>hermanj</dc:creator>
  <cp:lastModifiedBy>Danijela Sekulić</cp:lastModifiedBy>
  <cp:lastPrinted>2018-05-25T06:26:00Z</cp:lastPrinted>
  <dcterms:modified xmlns:xsi="http://www.w3.org/2001/XMLSchema-instance" xsi:type="dcterms:W3CDTF">2018-05-25T06:30:00Z</dcterms:modified>
  <cp:revision>9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St-848/2018-3 / Odluka - Rješenje - pokretanje prethodnog postupka radi utvrđivanja uvjeta za otvaranje stečajnog postupka (SABINA-FINA.docx)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