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e944" w14:paraId="a2fe944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p w:rsidRDefault="00732854" w:rsidP="00732854" w:rsidR="00732854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854" w:rsidP="00732854" w:rsidR="00732854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32854" w:rsidP="00732854" w:rsidR="00732854">
      <w:r>
        <w:t>Trgovački</w:t>
      </w:r>
      <w:r w:rsidRPr="009077C2">
        <w:t xml:space="preserve"> sud u </w:t>
      </w:r>
      <w:r>
        <w:t>Osijeku</w:t>
      </w:r>
    </w:p>
    <w:p w:rsidRDefault="00732854" w:rsidP="00ED7644" w:rsidR="00732854" w:rsidRPr="00ED7644">
      <w:r>
        <w:t xml:space="preserve"> </w:t>
      </w:r>
      <w:r w:rsidR="00F53378">
        <w:t xml:space="preserve">  </w:t>
      </w:r>
      <w:r>
        <w:rPr>
          <w:sz w:val="22"/>
          <w:szCs w:val="22"/>
        </w:rPr>
        <w:t>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A08F2">
        <w:t>14 St-1</w:t>
      </w:r>
      <w:r w:rsidR="006E7CBB">
        <w:t>7</w:t>
      </w:r>
      <w:r w:rsidR="00493056">
        <w:t>96</w:t>
      </w:r>
      <w:r w:rsidRPr="00EA08F2">
        <w:t>/18-</w:t>
      </w:r>
      <w:r>
        <w:t>6</w:t>
      </w:r>
    </w:p>
    <w:p w:rsidRDefault="00E07C61" w:rsidP="00732854" w:rsidR="00E07C61" w:rsidRPr="006F7B5B">
      <w:pPr>
        <w:ind w:hanging="720" w:left="360"/>
        <w:rPr>
          <w:sz w:val="22"/>
          <w:szCs w:val="22"/>
        </w:rPr>
      </w:pPr>
    </w:p>
    <w:p w:rsidRDefault="00732854" w:rsidP="00732854" w:rsidR="00732854">
      <w:pPr>
        <w:jc w:val="center"/>
      </w:pPr>
      <w:r>
        <w:t>R E P U B L I K A  H R V A T S K A</w:t>
      </w:r>
    </w:p>
    <w:p w:rsidRDefault="00732854" w:rsidP="00732854" w:rsidR="00732854">
      <w:pPr>
        <w:jc w:val="center"/>
      </w:pPr>
    </w:p>
    <w:p w:rsidRDefault="00732854" w:rsidP="00732854" w:rsidR="00732854">
      <w:pPr>
        <w:jc w:val="center"/>
      </w:pPr>
      <w:r>
        <w:t>R J E Š E N J E</w:t>
      </w:r>
    </w:p>
    <w:p w:rsidRDefault="00493056" w:rsidP="00732854" w:rsidR="00493056">
      <w:pPr>
        <w:jc w:val="center"/>
      </w:pPr>
    </w:p>
    <w:p w:rsidRDefault="00493056" w:rsidP="00493056" w:rsidR="00493056">
      <w:pPr>
        <w:jc w:val="both"/>
      </w:pPr>
      <w:r>
        <w:tab/>
      </w:r>
      <w:r w:rsidRPr="00CD1074">
        <w:t xml:space="preserve">Trgovački sud u Osijeku, po sucu mr. sc. Tihomiru Kovačeviću, kao stečajnom sucu, povodom prijedloga FINANCIJSKE AGENCIJE ZAGREB, Regionalni centar </w:t>
      </w:r>
      <w:r>
        <w:t>Zagreb, Trg Svibanjskih žrtava 1995. 1</w:t>
      </w:r>
      <w:r w:rsidRPr="00CD1074">
        <w:t xml:space="preserve">, OIB 85821130368 za otvaranje stečajnog postupka nad dužnikom </w:t>
      </w:r>
      <w:r>
        <w:t>MARTINA PROJEKT j.d.o.o.</w:t>
      </w:r>
      <w:r w:rsidRPr="002236A1">
        <w:t xml:space="preserve"> </w:t>
      </w:r>
      <w:r>
        <w:t>turizam i ugostiteljstvo, Vukovo Selo, Vatrogasna 15</w:t>
      </w:r>
      <w:r w:rsidRPr="002236A1">
        <w:t>, MBS 08</w:t>
      </w:r>
      <w:r>
        <w:t>1064451</w:t>
      </w:r>
      <w:r w:rsidRPr="002236A1">
        <w:t xml:space="preserve">, OIB </w:t>
      </w:r>
      <w:r>
        <w:t xml:space="preserve">71632830891, </w:t>
      </w:r>
      <w:r w:rsidRPr="0041082E">
        <w:t xml:space="preserve">dana </w:t>
      </w:r>
      <w:r>
        <w:t>4</w:t>
      </w:r>
      <w:r w:rsidRPr="00CC1B85">
        <w:t xml:space="preserve">. </w:t>
      </w:r>
      <w:r>
        <w:t>siječnja</w:t>
      </w:r>
      <w:r w:rsidRPr="00CC1B85">
        <w:t xml:space="preserve"> 201</w:t>
      </w:r>
      <w:r>
        <w:t>9</w:t>
      </w:r>
      <w:r w:rsidRPr="0041082E">
        <w:t>.</w:t>
      </w:r>
    </w:p>
    <w:p w:rsidRDefault="004B155D" w:rsidP="00306AC6" w:rsidR="004B155D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>vlaštenoj za zastupanje</w:t>
      </w:r>
      <w:r w:rsidR="00026F0D">
        <w:t xml:space="preserve"> </w:t>
      </w:r>
      <w:r w:rsidR="00026F0D" w:rsidRPr="0031794E">
        <w:t>Martina Vrbanc, Vukovo Selo, Dubravička ulica 34, OIB 41112207180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1B2E49">
        <w:t>7</w:t>
      </w:r>
      <w:r w:rsidR="0031794E">
        <w:t>96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B2E49">
        <w:t>7</w:t>
      </w:r>
      <w:r w:rsidR="0031794E">
        <w:t>96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31794E" w:rsidRPr="0031794E">
        <w:t>Martina Vrbanc, Vukovo Selo, Dubravička ulica 34, OIB 41112207180</w:t>
      </w:r>
      <w:r w:rsidR="00317EA2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BB659F">
        <w:t>7</w:t>
      </w:r>
      <w:r w:rsidR="0031794E">
        <w:t>96</w:t>
      </w:r>
      <w:r w:rsidR="006559AB">
        <w:t>-1</w:t>
      </w:r>
      <w:r w:rsidR="004D67F2">
        <w:t>8</w:t>
      </w:r>
      <w:r>
        <w:t>.</w:t>
      </w:r>
    </w:p>
    <w:p w:rsidRDefault="00B976DE" w:rsidP="00B976DE" w:rsidR="001B3DFB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BB659F">
        <w:t>7</w:t>
      </w:r>
      <w:r w:rsidR="0031794E">
        <w:t>96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31794E" w:rsidRPr="0031794E">
        <w:t>Martina Vrbanc, Vukovo Selo, Dubravička ulica 34, OIB 41112207180</w:t>
      </w:r>
      <w:r w:rsidR="0031794E">
        <w:t xml:space="preserve"> </w:t>
      </w:r>
      <w:r>
        <w:t>te se istoj zabranjuje da tu tražbinu naplati ili inače raspolaže njome.</w:t>
      </w:r>
    </w:p>
    <w:p w:rsidRDefault="00026F0D" w:rsidP="001B3DFB" w:rsidR="00026F0D">
      <w:pPr>
        <w:ind w:hanging="284" w:left="993"/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E20616" w:rsidRPr="00E20616">
        <w:t>MARTINA PROJEKT j.d.o.o. turizam i ugostiteljstvo, Vukovo Selo, Vatrogasna 15, MBS 081064451, OIB 71632830891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231BD1">
        <w:rPr>
          <w:bCs/>
        </w:rPr>
        <w:t>1</w:t>
      </w:r>
      <w:r w:rsidR="00E20616">
        <w:rPr>
          <w:bCs/>
        </w:rPr>
        <w:t>2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E20616">
        <w:rPr>
          <w:bCs/>
        </w:rPr>
        <w:t>4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E20616" w:rsidRPr="00E20616">
        <w:t>MARTINA PROJEKT j.d.o.o. turizam i ugostiteljstvo, Vukovo Selo, Vatrogasna 15, MBS 081064451, OIB 71632830891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E07C61">
        <w:t>7</w:t>
      </w:r>
      <w:r w:rsidR="00E20616">
        <w:t>96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E20616">
        <w:t>4</w:t>
      </w:r>
      <w:r w:rsidR="00D15A99">
        <w:t>.</w:t>
      </w:r>
      <w:r w:rsidR="00E20616">
        <w:t>0</w:t>
      </w:r>
      <w:r w:rsidR="005429E1">
        <w:t>1</w:t>
      </w:r>
      <w:r w:rsidR="00D15A99">
        <w:t>.201</w:t>
      </w:r>
      <w:r w:rsidR="00E20616">
        <w:t>9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>budući je privremeni stečajni upravitelj s područja Trgovačkog suda u Osijeku s adresom prebivališta u</w:t>
      </w:r>
      <w:r w:rsidR="00996D03">
        <w:t xml:space="preserve"> Osijeku</w:t>
      </w:r>
      <w:r w:rsidR="0037445A">
        <w:t xml:space="preserve">, a dužnik ima sjedište u </w:t>
      </w:r>
      <w:r w:rsidR="00E20616">
        <w:t>Vukovo Selo</w:t>
      </w:r>
      <w:r w:rsidR="0037445A">
        <w:t>,</w:t>
      </w:r>
      <w:r w:rsidR="00996D03">
        <w:t xml:space="preserve">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493056" w:rsidRPr="00493056">
        <w:t>4. siječnja 2019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 w:rsidR="00EA3FC8">
        <w:t xml:space="preserve">          </w:t>
      </w:r>
      <w:r>
        <w:t>S</w:t>
      </w:r>
      <w:r w:rsidR="00EA3FC8">
        <w:t xml:space="preserve"> u d a c</w:t>
      </w:r>
      <w:r>
        <w:t>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E07C61" w:rsidP="00B976DE" w:rsidR="00E07C61">
      <w:pPr>
        <w:jc w:val="both"/>
      </w:pPr>
    </w:p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026F0D" w:rsidR="00EA3FC8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0132F8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0132F8" w:rsidRPr="000132F8">
        <w:t>Martina Vrbanc, Vukovo Selo, Dubravička ulica 34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1F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St-1</w:t>
    </w:r>
    <w:r w:rsidR="006E7CBB">
      <w:t>7</w:t>
    </w:r>
    <w:r w:rsidR="00493056">
      <w:t>96</w:t>
    </w:r>
    <w:r w:rsidRPr="00732854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2F8"/>
    <w:rsid w:val="00013872"/>
    <w:rsid w:val="00015D13"/>
    <w:rsid w:val="00025548"/>
    <w:rsid w:val="00026F0D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0B0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1BD1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94E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3056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972B1"/>
    <w:rsid w:val="005A1596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6D03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27D32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2859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3918"/>
    <w:rsid w:val="00C15C5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4FC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1FC4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061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F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F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F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F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F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F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F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F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1796</izvorni_sadrzaj>
    <derivirana_varijabla naziv="DomainObject.Predmet.Broj_1">1796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St-1796/2018</izvorni_sadrzaj>
    <derivirana_varijabla naziv="DomainObject.Predmet.OznakaBroj_1">St-1796/2018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MARTINA PROJEKT j.d.o.o. za turizam i ugostiteljstvo</izvorni_sadrzaj>
    <derivirana_varijabla naziv="DomainObject.Predmet.ProtustrankaFormated_1">  MARTINA PROJEKT j.d.o.o. za turizam i ugostiteljstvo</derivirana_varijabla>
  </DomainObject.Predmet.ProtustrankaFormated>
  <DomainObject.Predmet.ProtustrankaFormatedOIB>
    <izvorni_sadrzaj>  MARTINA PROJEKT j.d.o.o. za turizam i ugostiteljstvo, OIB 71632830891</izvorni_sadrzaj>
    <derivirana_varijabla naziv="DomainObject.Predmet.ProtustrankaFormatedOIB_1">  MARTINA PROJEKT j.d.o.o. za turizam i ugostiteljstvo, OIB 71632830891</derivirana_varijabla>
  </DomainObject.Predmet.ProtustrankaFormatedOIB>
  <DomainObject.Predmet.ProtustrankaFormatedWithAdress>
    <izvorni_sadrzaj> MARTINA PROJEKT j.d.o.o. za turizam i ugostiteljstvo, Vatrogasna 15, 10292 Vukovo Selo</izvorni_sadrzaj>
    <derivirana_varijabla naziv="DomainObject.Predmet.ProtustrankaFormatedWithAdress_1"> MARTINA PROJEKT j.d.o.o. za turizam i ugostiteljstvo, Vatrogasna 15, 10292 Vukovo Selo</derivirana_varijabla>
  </DomainObject.Predmet.ProtustrankaFormatedWithAdress>
  <DomainObject.Predmet.ProtustrankaFormatedWithAdressOIB>
    <izvorni_sadrzaj> MARTINA PROJEKT j.d.o.o. za turizam i ugostiteljstvo, OIB 71632830891, Vatrogasna 15, 10292 Vukovo Selo</izvorni_sadrzaj>
    <derivirana_varijabla naziv="DomainObject.Predmet.ProtustrankaFormatedWithAdressOIB_1"> MARTINA PROJEKT j.d.o.o. za turizam i ugostiteljstvo, OIB 71632830891, Vatrogasna 15, 10292 Vukovo Selo</derivirana_varijabla>
  </DomainObject.Predmet.ProtustrankaFormatedWithAdressOIB>
  <DomainObject.Predmet.ProtustrankaWithAdress>
    <izvorni_sadrzaj>MARTINA PROJEKT j.d.o.o. za turizam i ugostiteljstvo Vatrogasna 15, 10292 Vukovo Selo</izvorni_sadrzaj>
    <derivirana_varijabla naziv="DomainObject.Predmet.ProtustrankaWithAdress_1">MARTINA PROJEKT j.d.o.o. za turizam i ugostiteljstvo Vatrogasna 15, 10292 Vukovo Selo</derivirana_varijabla>
  </DomainObject.Predmet.ProtustrankaWithAdress>
  <DomainObject.Predmet.ProtustrankaWithAdressOIB>
    <izvorni_sadrzaj>MARTINA PROJEKT j.d.o.o. za turizam i ugostiteljstvo, OIB 71632830891, Vatrogasna 15, 10292 Vukovo Selo</izvorni_sadrzaj>
    <derivirana_varijabla naziv="DomainObject.Predmet.ProtustrankaWithAdressOIB_1">MARTINA PROJEKT j.d.o.o. za turizam i ugostiteljstvo, OIB 71632830891, Vatrogasna 15, 10292 Vukovo Selo</derivirana_varijabla>
  </DomainObject.Predmet.ProtustrankaWithAdressOIB>
  <DomainObject.Predmet.ProtustrankaNazivFormated>
    <izvorni_sadrzaj>MARTINA PROJEKT j.d.o.o. za turizam i ugostiteljstvo</izvorni_sadrzaj>
    <derivirana_varijabla naziv="DomainObject.Predmet.ProtustrankaNazivFormated_1">MARTINA PROJEKT j.d.o.o. za turizam i ugostiteljstvo</derivirana_varijabla>
  </DomainObject.Predmet.ProtustrankaNazivFormated>
  <DomainObject.Predmet.ProtustrankaNazivFormatedOIB>
    <izvorni_sadrzaj>MARTINA PROJEKT j.d.o.o. za turizam i ugostiteljstvo, OIB 71632830891</izvorni_sadrzaj>
    <derivirana_varijabla naziv="DomainObject.Predmet.ProtustrankaNazivFormatedOIB_1">MARTINA PROJEKT j.d.o.o. za turizam i ugostiteljstvo, OIB 71632830891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MARTINA PROJEKT j.d.o.o. za turizam i ugostiteljstvo</item>
    </izvorni_sadrzaj>
    <derivirana_varijabla naziv="DomainObject.Predmet.ProtuStrankaListFormated_1">
      <item>MARTINA PROJEKT j.d.o.o. za turizam i ugostiteljstvo</item>
    </derivirana_varijabla>
  </DomainObject.Predmet.ProtuStrankaListFormated>
  <DomainObject.Predmet.ProtuStrankaListFormatedOIB>
    <izvorni_sadrzaj>
      <item>MARTINA PROJEKT j.d.o.o. za turizam i ugostiteljstvo, OIB 71632830891</item>
    </izvorni_sadrzaj>
    <derivirana_varijabla naziv="DomainObject.Predmet.ProtuStrankaListFormatedOIB_1">
      <item>MARTINA PROJEKT j.d.o.o. za turizam i ugostiteljstvo, OIB 71632830891</item>
    </derivirana_varijabla>
  </DomainObject.Predmet.ProtuStrankaListFormatedOIB>
  <DomainObject.Predmet.ProtuStrankaListFormatedWithAdress>
    <izvorni_sadrzaj>
      <item>MARTINA PROJEKT j.d.o.o. za turizam i ugostiteljstvo, Vatrogasna 15, 10292 Vukovo Selo</item>
    </izvorni_sadrzaj>
    <derivirana_varijabla naziv="DomainObject.Predmet.ProtuStrankaListFormatedWithAdress_1">
      <item>MARTINA PROJEKT j.d.o.o. za turizam i ugostiteljstvo, Vatrogasna 15, 10292 Vukovo Selo</item>
    </derivirana_varijabla>
  </DomainObject.Predmet.ProtuStrankaListFormatedWithAdress>
  <DomainObject.Predmet.ProtuStrankaListFormatedWithAdressOIB>
    <izvorni_sadrzaj>
      <item>MARTINA PROJEKT j.d.o.o. za turizam i ugostiteljstvo, OIB 71632830891, Vatrogasna 15, 10292 Vukovo Selo</item>
    </izvorni_sadrzaj>
    <derivirana_varijabla naziv="DomainObject.Predmet.ProtuStrankaListFormatedWithAdressOIB_1">
      <item>MARTINA PROJEKT j.d.o.o. za turizam i ugostiteljstvo, OIB 71632830891, Vatrogasna 15, 10292 Vukovo Selo</item>
    </derivirana_varijabla>
  </DomainObject.Predmet.ProtuStrankaListFormatedWithAdressOIB>
  <DomainObject.Predmet.ProtuStrankaListNazivFormated>
    <izvorni_sadrzaj>
      <item>MARTINA PROJEKT j.d.o.o. za turizam i ugostiteljstvo</item>
    </izvorni_sadrzaj>
    <derivirana_varijabla naziv="DomainObject.Predmet.ProtuStrankaListNazivFormated_1">
      <item>MARTINA PROJEKT j.d.o.o. za turizam i ugostiteljstvo</item>
    </derivirana_varijabla>
  </DomainObject.Predmet.ProtuStrankaListNazivFormated>
  <DomainObject.Predmet.ProtuStrankaListNazivFormatedOIB>
    <izvorni_sadrzaj>
      <item>MARTINA PROJEKT j.d.o.o. za turizam i ugostiteljstvo, OIB 71632830891</item>
    </izvorni_sadrzaj>
    <derivirana_varijabla naziv="DomainObject.Predmet.ProtuStrankaListNazivFormatedOIB_1">
      <item>MARTINA PROJEKT j.d.o.o. za turizam i ugostiteljstvo, OIB 71632830891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MARTINA PROJEKT j.d.o.o. za turizam i ugostiteljstvo</izvorni_sadrzaj>
    <derivirana_varijabla naziv="DomainObject.Predmet.ProtustrankaIDrugi_1">MARTINA PROJEKT j.d.o.o. za turizam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MARTINA PROJEKT j.d.o.o. za turizam i ugostiteljstvo, OIB 71632830891, Vatrogasna 15, 10292 Vukovo Selo</izvorni_sadrzaj>
    <derivirana_varijabla naziv="DomainObject.Predmet.ProtustrankaIDrugiAdressOIB_1">MARTINA PROJEKT j.d.o.o. za turizam i ugostiteljstvo, OIB 71632830891, Vatrogasna 15, 10292 Vukovo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PROJEKT j.d.o.o. za turizam i ugostiteljstvo</item>
      <item>FINA Regionalni centar Zagreb</item>
    </izvorni_sadrzaj>
    <derivirana_varijabla naziv="DomainObject.Predmet.SudioniciListNaziv_1">
      <item>MARTINA PROJEKT j.d.o.o. za turizam i ugostiteljstvo</item>
      <item>FINA Regionalni centar Zagreb</item>
    </derivirana_varijabla>
  </DomainObject.Predmet.SudioniciListNaziv>
  <DomainObject.Predmet.SudioniciListAdressOIB>
    <izvorni_sadrzaj>
      <item>MARTINA PROJEKT j.d.o.o. za turizam i ugostiteljstvo, OIB 71632830891, Vatrogasna 15,10292 Vukovo Selo</item>
      <item>FINA Regionalni centar Zagreb, OIB 85821130368, Trg svibanjskih žrtava 1995. 1,10000 Zagreb</item>
    </izvorni_sadrzaj>
    <derivirana_varijabla naziv="DomainObject.Predmet.SudioniciListAdressOIB_1">
      <item>MARTINA PROJEKT j.d.o.o. za turizam i ugostiteljstvo, OIB 71632830891, Vatrogasna 15,10292 Vukovo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71632830891</item>
      <item>, OIB 85821130368</item>
    </izvorni_sadrzaj>
    <derivirana_varijabla naziv="DomainObject.Predmet.SudioniciListNazivOIB_1">
      <item>, OIB 71632830891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St-1796/2018-4</izvorni_sadrzaj>
    <derivirana_varijabla naziv="DomainObject.PredzadnjaOdlukaIzPredmeta.Oznaka_1">St-1796/2018-4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20BE13-24A8-42FD-8D9F-914A2AF4BF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773</properties:Words>
  <properties:Characters>4049</properties:Characters>
  <properties:Lines>97</properties:Lines>
  <properties:Paragraphs>32</properties:Paragraphs>
  <properties:TotalTime>254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2018-11-07T11:33:00Z</cp:lastPrinted>
  <dcterms:modified xmlns:xsi="http://www.w3.org/2001/XMLSchema-instance" xsi:type="dcterms:W3CDTF">2019-01-04T10:12:00Z</dcterms:modified>
  <cp:revision>44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