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d70e" w14:paraId="f0fd70e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>Zagreb, Amruševa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4A6089">
        <w:t>16</w:t>
      </w:r>
      <w:r w:rsidR="002F018D">
        <w:t>71</w:t>
      </w:r>
      <w:r w:rsidR="00D965EB" w:rsidRPr="007D2F3E">
        <w:t>/1</w:t>
      </w:r>
      <w:r w:rsidR="00E8378C">
        <w:t>8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9343FD">
        <w:t>3</w:t>
      </w:r>
      <w:r w:rsidR="00E5679B" w:rsidRPr="007D2F3E">
        <w:t xml:space="preserve">. </w:t>
      </w:r>
      <w:r w:rsidR="00E8378C">
        <w:t>rujna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2F018D" w:rsidRPr="004F0875">
        <w:rPr>
          <w:b/>
        </w:rPr>
        <w:t xml:space="preserve">MISHY d.o.o., </w:t>
      </w:r>
      <w:r w:rsidR="002F018D" w:rsidRPr="004F0875">
        <w:t>OIB: 66965253790, Zagreb, Tkalčićeva 24</w:t>
      </w:r>
      <w:r w:rsidR="00AB343E">
        <w:t>.</w:t>
      </w:r>
      <w:r w:rsidRPr="007D2F3E">
        <w:t xml:space="preserve">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2F018D">
        <w:t>17.057,03</w:t>
      </w:r>
      <w:r w:rsidR="00AB343E">
        <w:t xml:space="preserve"> </w:t>
      </w:r>
      <w:r w:rsidRPr="007D2F3E">
        <w:t>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9343FD">
        <w:t>3</w:t>
      </w:r>
      <w:r w:rsidR="00E5679B" w:rsidRPr="007D2F3E">
        <w:t xml:space="preserve">. </w:t>
      </w:r>
      <w:r w:rsidR="00E8378C">
        <w:t>rujna</w:t>
      </w:r>
      <w:r w:rsidR="00783CB9" w:rsidRPr="007D2F3E">
        <w:t xml:space="preserve">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1346EE" w:rsidP="001346EE" w:rsidR="001346EE" w:rsidRPr="007D2F3E">
      <w:pPr>
        <w:jc w:val="both"/>
      </w:pPr>
    </w:p>
    <w:p w:rsidRDefault="00325398" w:rsidP="00325398" w:rsidR="00325398" w:rsidRPr="007D2F3E">
      <w:pPr>
        <w:rPr>
          <w:b/>
        </w:rPr>
      </w:pPr>
    </w:p>
    <w:sectPr w:rsidSect="005632E0" w:rsidR="00325398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2F018D">
      <w:rPr>
        <w:b/>
        <w:color w:themeColor="text1" w:val="000000"/>
      </w:rPr>
      <w:t>1671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71A7F"/>
    <w:rsid w:val="00B82F18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4C23"/>
    <w:rsid w:val="00D965EB"/>
    <w:rsid w:val="00DA05FB"/>
    <w:rsid w:val="00DE45F5"/>
    <w:rsid w:val="00DE6B63"/>
    <w:rsid w:val="00E51DFC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1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DF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DF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DF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DF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1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DF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DF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DF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DF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St-1671/2018</izvorni_sadrzaj>
    <derivirana_varijabla naziv="DomainObject.Predmet.OznakaBroj_1">St-1671/2018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MSHY d.o.o. zastupanog po punomoćniku Miniseung Lee</izvorni_sadrzaj>
    <derivirana_varijabla naziv="DomainObject.Predmet.ProtustrankaFormated_1">  MSHY d.o.o. zastupanog po punomoćniku Miniseung Lee</derivirana_varijabla>
  </DomainObject.Predmet.ProtustrankaFormated>
  <DomainObject.Predmet.ProtustrankaFormatedOIB>
    <izvorni_sadrzaj>  MSHY d.o.o., OIB 66965253790 zastupanog po punomoćniku Miniseung Lee</izvorni_sadrzaj>
    <derivirana_varijabla naziv="DomainObject.Predmet.ProtustrankaFormatedOIB_1">  MSHY d.o.o., OIB 66965253790 zastupanog po punomoćniku Miniseung Lee</derivirana_varijabla>
  </DomainObject.Predmet.ProtustrankaFormatedOIB>
  <DomainObject.Predmet.ProtustrankaFormatedWithAdress>
    <izvorni_sadrzaj> MSHY d.o.o., Tkalčićeva 24, 10000 Zagreb zastupanog po punomoćniku Miniseung Lee</izvorni_sadrzaj>
    <derivirana_varijabla naziv="DomainObject.Predmet.ProtustrankaFormatedWithAdress_1"> MSHY d.o.o., Tkalčićeva 24, 10000 Zagreb zastupanog po punomoćniku Miniseung Lee</derivirana_varijabla>
  </DomainObject.Predmet.ProtustrankaFormatedWithAdress>
  <DomainObject.Predmet.ProtustrankaFormatedWithAdressOIB>
    <izvorni_sadrzaj> MSHY d.o.o., OIB 66965253790, Tkalčićeva 24, 10000 Zagreb zastupanog po punomoćniku Miniseung Lee</izvorni_sadrzaj>
    <derivirana_varijabla naziv="DomainObject.Predmet.ProtustrankaFormatedWithAdressOIB_1"> MSHY d.o.o., OIB 66965253790, Tkalčićeva 24, 10000 Zagreb zastupanog po punomoćniku Miniseung Lee</derivirana_varijabla>
  </DomainObject.Predmet.ProtustrankaFormatedWithAdressOIB>
  <DomainObject.Predmet.ProtustrankaWithAdress>
    <izvorni_sadrzaj>MSHY d.o.o. Tkalčićeva 24, 10000 Zagreb</izvorni_sadrzaj>
    <derivirana_varijabla naziv="DomainObject.Predmet.ProtustrankaWithAdress_1">MSHY d.o.o. Tkalčićeva 24, 10000 Zagreb</derivirana_varijabla>
  </DomainObject.Predmet.ProtustrankaWithAdress>
  <DomainObject.Predmet.ProtustrankaWithAdressOIB>
    <izvorni_sadrzaj>MSHY d.o.o., OIB 66965253790, Tkalčićeva 24, 10000 Zagreb</izvorni_sadrzaj>
    <derivirana_varijabla naziv="DomainObject.Predmet.ProtustrankaWithAdressOIB_1">MSHY d.o.o., OIB 66965253790, Tkalčićeva 24, 10000 Zagreb</derivirana_varijabla>
  </DomainObject.Predmet.ProtustrankaWithAdressOIB>
  <DomainObject.Predmet.ProtustrankaNazivFormated>
    <izvorni_sadrzaj>MSHY d.o.o.</izvorni_sadrzaj>
    <derivirana_varijabla naziv="DomainObject.Predmet.ProtustrankaNazivFormated_1">MSHY d.o.o.</derivirana_varijabla>
  </DomainObject.Predmet.ProtustrankaNazivFormated>
  <DomainObject.Predmet.ProtustrankaNazivFormatedOIB>
    <izvorni_sadrzaj>MSHY d.o.o., OIB 66965253790</izvorni_sadrzaj>
    <derivirana_varijabla naziv="DomainObject.Predmet.ProtustrankaNazivFormatedOIB_1">MSHY d.o.o., OIB 66965253790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MSHY d.o.o. zastupanog po punomoćniku Miniseung Lee</item>
    </izvorni_sadrzaj>
    <derivirana_varijabla naziv="DomainObject.Predmet.ProtuStrankaListFormated_1">
      <item>MSHY d.o.o. zastupanog po punomoćniku Miniseung Lee</item>
    </derivirana_varijabla>
  </DomainObject.Predmet.ProtuStrankaListFormated>
  <DomainObject.Predmet.ProtuStrankaListFormatedOIB>
    <izvorni_sadrzaj>
      <item>MSHY d.o.o., OIB 66965253790 zastupanog po punomoćniku Miniseung Lee</item>
    </izvorni_sadrzaj>
    <derivirana_varijabla naziv="DomainObject.Predmet.ProtuStrankaListFormatedOIB_1">
      <item>MSHY d.o.o., OIB 66965253790 zastupanog po punomoćniku Miniseung Lee</item>
    </derivirana_varijabla>
  </DomainObject.Predmet.ProtuStrankaListFormatedOIB>
  <DomainObject.Predmet.ProtuStrankaListFormatedWithAdress>
    <izvorni_sadrzaj>
      <item>MSHY d.o.o., Tkalčićeva 24, 10000 Zagreb zastupanog po punomoćniku Miniseung Lee</item>
    </izvorni_sadrzaj>
    <derivirana_varijabla naziv="DomainObject.Predmet.ProtuStrankaListFormatedWithAdress_1">
      <item>MSHY d.o.o., Tkalčićeva 24, 10000 Zagreb zastupanog po punomoćniku Miniseung Lee</item>
    </derivirana_varijabla>
  </DomainObject.Predmet.ProtuStrankaListFormatedWithAdress>
  <DomainObject.Predmet.ProtuStrankaListFormatedWithAdressOIB>
    <izvorni_sadrzaj>
      <item>MSHY d.o.o., OIB 66965253790, Tkalčićeva 24, 10000 Zagreb zastupanog po punomoćniku Miniseung Lee</item>
    </izvorni_sadrzaj>
    <derivirana_varijabla naziv="DomainObject.Predmet.ProtuStrankaListFormatedWithAdressOIB_1">
      <item>MSHY d.o.o., OIB 66965253790, Tkalčićeva 24, 10000 Zagreb zastupanog po punomoćniku Miniseung Lee</item>
    </derivirana_varijabla>
  </DomainObject.Predmet.ProtuStrankaListFormatedWithAdressOIB>
  <DomainObject.Predmet.ProtuStrankaListNazivFormated>
    <izvorni_sadrzaj>
      <item>MSHY d.o.o.</item>
    </izvorni_sadrzaj>
    <derivirana_varijabla naziv="DomainObject.Predmet.ProtuStrankaListNazivFormated_1">
      <item>MSHY d.o.o.</item>
    </derivirana_varijabla>
  </DomainObject.Predmet.ProtuStrankaListNazivFormated>
  <DomainObject.Predmet.ProtuStrankaListNazivFormatedOIB>
    <izvorni_sadrzaj>
      <item>MSHY d.o.o., OIB 66965253790</item>
    </izvorni_sadrzaj>
    <derivirana_varijabla naziv="DomainObject.Predmet.ProtuStrankaListNazivFormatedOIB_1">
      <item>MSHY d.o.o., OIB 66965253790</item>
    </derivirana_varijabla>
  </DomainObject.Predmet.ProtuStrankaListNazivFormatedOIB>
  <DomainObject.Predmet.OstaliListFormated>
    <izvorni_sadrzaj>
      <item>Miniseung Lee punomoćnik sudionika u postupku MSHY d.o.o.</item>
    </izvorni_sadrzaj>
    <derivirana_varijabla naziv="DomainObject.Predmet.OstaliListFormated_1">
      <item>Miniseung Lee punomoćnik sudionika u postupku MSHY d.o.o.</item>
    </derivirana_varijabla>
  </DomainObject.Predmet.OstaliListFormated>
  <DomainObject.Predmet.OstaliListFormatedOIB>
    <izvorni_sadrzaj>
      <item>Miniseung Lee, OIB 11834809766 punomoćnik sudionika u postupku MSHY d.o.o.</item>
    </izvorni_sadrzaj>
    <derivirana_varijabla naziv="DomainObject.Predmet.OstaliListFormatedOIB_1">
      <item>Miniseung Lee, OIB 11834809766 punomoćnik sudionika u postupku MSHY d.o.o.</item>
    </derivirana_varijabla>
  </DomainObject.Predmet.OstaliListFormatedOIB>
  <DomainObject.Predmet.OstaliListFormatedWithAdress>
    <izvorni_sadrzaj>
      <item>Miniseung Lee, Tkalčićeva 24, 10000 Zagreb punomoćnik sudionika u postupku MSHY d.o.o.</item>
    </izvorni_sadrzaj>
    <derivirana_varijabla naziv="DomainObject.Predmet.OstaliListFormatedWithAdress_1">
      <item>Miniseung Lee, Tkalčićeva 24, 10000 Zagreb punomoćnik sudionika u postupku MSHY d.o.o.</item>
    </derivirana_varijabla>
  </DomainObject.Predmet.OstaliListFormatedWithAdress>
  <DomainObject.Predmet.OstaliListFormatedWithAdressOIB>
    <izvorni_sadrzaj>
      <item>Miniseung Lee, OIB 11834809766, Tkalčićeva 24, 10000 Zagreb punomoćnik sudionika u postupku MSHY d.o.o.</item>
    </izvorni_sadrzaj>
    <derivirana_varijabla naziv="DomainObject.Predmet.OstaliListFormatedWithAdressOIB_1">
      <item>Miniseung Lee, OIB 11834809766, Tkalčićeva 24, 10000 Zagreb punomoćnik sudionika u postupku MSHY d.o.o.</item>
    </derivirana_varijabla>
  </DomainObject.Predmet.OstaliListFormatedWithAdressOIB>
  <DomainObject.Predmet.OstaliListNazivFormated>
    <izvorni_sadrzaj>
      <item>Miniseung Lee</item>
    </izvorni_sadrzaj>
    <derivirana_varijabla naziv="DomainObject.Predmet.OstaliListNazivFormated_1">
      <item>Miniseung Lee</item>
    </derivirana_varijabla>
  </DomainObject.Predmet.OstaliListNazivFormated>
  <DomainObject.Predmet.OstaliListNazivFormatedOIB>
    <izvorni_sadrzaj>
      <item>Miniseung Lee, OIB 11834809766</item>
    </izvorni_sadrzaj>
    <derivirana_varijabla naziv="DomainObject.Predmet.OstaliListNazivFormatedOIB_1">
      <item>Miniseung Lee, OIB 11834809766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MSHY d.o.o.</izvorni_sadrzaj>
    <derivirana_varijabla naziv="DomainObject.Predmet.ProtustrankaIDrugi_1">MSHY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MSHY d.o.o., OIB 66965253790, Tkalčićeva 24, 10000 Zagreb</izvorni_sadrzaj>
    <derivirana_varijabla naziv="DomainObject.Predmet.ProtustrankaIDrugiAdressOIB_1">MSHY d.o.o., OIB 66965253790, Tkalčićeva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MSHY d.o.o.</item>
      <item>FINA Regionalni centar Zagreb</item>
      <item>Miniseung Lee</item>
    </izvorni_sadrzaj>
    <derivirana_varijabla naziv="DomainObject.Predmet.SudioniciListNaziv_1">
      <item>MSHY d.o.o.</item>
      <item>FINA Regionalni centar Zagreb</item>
      <item>Miniseung Lee</item>
    </derivirana_varijabla>
  </DomainObject.Predmet.SudioniciListNaziv>
  <DomainObject.Predmet.SudioniciListAdressOIB>
    <izvorni_sadrzaj>
      <item>MSHY d.o.o., OIB 66965253790, Tkalčićeva 24,10000 Zagreb</item>
      <item>FINA Regionalni centar Zagreb, OIB 85821130368, Trg svibanjskih žrtava 1995 br. 1,10000 Zagreb</item>
      <item>Miniseung Lee, OIB 11834809766, Tkalčićeva 24,10000 Zagreb</item>
    </izvorni_sadrzaj>
    <derivirana_varijabla naziv="DomainObject.Predmet.SudioniciListAdressOIB_1">
      <item>MSHY d.o.o., OIB 66965253790, Tkalčićeva 24,10000 Zagreb</item>
      <item>FINA Regionalni centar Zagreb, OIB 85821130368, Trg svibanjskih žrtava 1995 br. 1,10000 Zagreb</item>
      <item>Miniseung Lee, OIB 11834809766, Tkalčićeva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66965253790</item>
      <item>, OIB 85821130368</item>
      <item>, OIB 11834809766</item>
    </izvorni_sadrzaj>
    <derivirana_varijabla naziv="DomainObject.Predmet.SudioniciListNazivOIB_1">
      <item>, OIB 66965253790</item>
      <item>, OIB 85821130368</item>
      <item>, OIB 11834809766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1295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2018-07-13T08:24:00Z</dcterms:created>
  <dc:creator>ilukac</dc:creator>
  <cp:lastModifiedBy>Irena Benko</cp:lastModifiedBy>
  <cp:lastPrinted>2016-04-18T06:46:00Z</cp:lastPrinted>
  <dcterms:modified xmlns:xsi="http://www.w3.org/2001/XMLSchema-instance" xsi:type="dcterms:W3CDTF">2018-09-03T12:40:00Z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