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aebb" w14:paraId="5adaebb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       Zagreb, Amruševa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element="metricconverter" w:uri="urn:schemas-microsoft-com:office:smarttags">
        <w:smartTagPr>
          <w:attr w:val="72 St" w:name="ProductID"/>
        </w:smartTagPr>
        <w:r w:rsidR="005E65BE">
          <w:t>72 St</w:t>
        </w:r>
      </w:smartTag>
      <w:r w:rsidR="005E65BE">
        <w:t xml:space="preserve"> -125/99</w:t>
      </w:r>
      <w:r w:rsidR="00E538E4">
        <w:t>-24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5E65BE" w:rsidP="005E65BE" w:rsidR="005E65BE" w:rsidRPr="002538A7">
      <w:pPr>
        <w:jc w:val="both"/>
      </w:pPr>
      <w:r w:rsidRPr="002538A7">
        <w:rPr>
          <w:lang w:val="pt-BR"/>
        </w:rPr>
        <w:t xml:space="preserve">Trgovački sud u Zagrebu, po sucu Nikoli Ribariću, u stečajnom postupku nad </w:t>
      </w:r>
      <w:r>
        <w:rPr>
          <w:lang w:val="pt-BR"/>
        </w:rPr>
        <w:t>Stečajna masa iza PAV-IM d.o.o. u stečaju, Zagreb, Lipovečka 1, OIB: 91996311555, dana 16</w:t>
      </w:r>
      <w:r w:rsidRPr="002538A7">
        <w:rPr>
          <w:lang w:val="pt-BR"/>
        </w:rPr>
        <w:t>.</w:t>
      </w:r>
      <w:r>
        <w:rPr>
          <w:lang w:val="pt-BR"/>
        </w:rPr>
        <w:t xml:space="preserve"> ožujka</w:t>
      </w:r>
      <w:r w:rsidRPr="002538A7">
        <w:rPr>
          <w:lang w:val="pt-BR"/>
        </w:rPr>
        <w:t xml:space="preserve"> 201</w:t>
      </w:r>
      <w:r>
        <w:rPr>
          <w:lang w:val="pt-BR"/>
        </w:rPr>
        <w:t>8</w:t>
      </w:r>
      <w:r w:rsidRPr="002538A7">
        <w:rPr>
          <w:lang w:val="pt-BR"/>
        </w:rPr>
        <w:t xml:space="preserve">., 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3812A3" w:rsidR="003812A3">
      <w:pPr>
        <w:jc w:val="both"/>
      </w:pPr>
    </w:p>
    <w:p w:rsidRDefault="005E65BE" w:rsidP="00D05CE0" w:rsidR="003812A3">
      <w:pPr>
        <w:ind w:firstLine="708"/>
        <w:jc w:val="both"/>
      </w:pPr>
      <w:r>
        <w:rPr>
          <w:b/>
        </w:rPr>
        <w:t>I</w:t>
      </w:r>
      <w:r>
        <w:rPr>
          <w:b/>
        </w:rPr>
        <w:tab/>
      </w:r>
      <w:r w:rsidR="00D05CE0"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7412DE">
        <w:t xml:space="preserve"> </w:t>
      </w:r>
      <w:r w:rsidRPr="00C534AC">
        <w:t>Vidonija Miletić Plukavec, iz Zagreba, Pirovec gornji 24,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</w:t>
      </w:r>
      <w:r>
        <w:t xml:space="preserve">on podnošenja zadnjeg izvješća. </w:t>
      </w:r>
    </w:p>
    <w:p w:rsidRDefault="005E65BE" w:rsidP="00D05CE0" w:rsidR="005E65BE">
      <w:pPr>
        <w:ind w:firstLine="708"/>
        <w:jc w:val="both"/>
      </w:pPr>
    </w:p>
    <w:p w:rsidRDefault="005E65BE" w:rsidP="00D05CE0" w:rsidR="005E65BE">
      <w:pPr>
        <w:ind w:firstLine="708"/>
        <w:jc w:val="both"/>
      </w:pPr>
      <w:r>
        <w:t>II</w:t>
      </w:r>
      <w:r w:rsidRPr="005E65BE">
        <w:t xml:space="preserve"> </w:t>
      </w:r>
      <w:r w:rsidR="008806F5">
        <w:tab/>
      </w:r>
      <w:r>
        <w:t>Poziva se</w:t>
      </w:r>
      <w:r w:rsidRPr="009A6899">
        <w:t xml:space="preserve"> stečajn</w:t>
      </w:r>
      <w:r>
        <w:t xml:space="preserve">i upravitelj </w:t>
      </w:r>
      <w:r w:rsidRPr="00C534AC">
        <w:t>Vidonija Miletić Plukavec, iz Zagreba, Pirovec gornji 24,</w:t>
      </w:r>
      <w:r>
        <w:t xml:space="preserve"> </w:t>
      </w:r>
      <w:r w:rsidRPr="009A6899">
        <w:t xml:space="preserve">u roku od </w:t>
      </w:r>
      <w:r>
        <w:t>15</w:t>
      </w:r>
      <w:r w:rsidRPr="009A6899">
        <w:t xml:space="preserve"> dana</w:t>
      </w:r>
      <w:r>
        <w:t xml:space="preserve"> od dostave zaključka</w:t>
      </w:r>
      <w:r w:rsidR="008806F5">
        <w:t xml:space="preserve">, dostaviti ovome sudu stanje žiro računa Stečajne mase. </w:t>
      </w:r>
    </w:p>
    <w:p w:rsidRDefault="005E65BE" w:rsidP="00D05CE0" w:rsidR="005E65BE">
      <w:pPr>
        <w:ind w:firstLine="708"/>
        <w:jc w:val="both"/>
      </w:pPr>
    </w:p>
    <w:p w:rsidRDefault="005E65BE" w:rsidP="00D05CE0" w:rsidR="005E65BE" w:rsidRPr="009A6899">
      <w:pPr>
        <w:ind w:firstLine="708"/>
        <w:jc w:val="both"/>
      </w:pP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8806F5">
        <w:t>16</w:t>
      </w:r>
      <w:r w:rsidR="003812A3">
        <w:t>.</w:t>
      </w:r>
      <w:r w:rsidR="00B719DF">
        <w:t xml:space="preserve"> ožujka</w:t>
      </w:r>
      <w:r w:rsidR="003812A3">
        <w:t xml:space="preserve"> 201</w:t>
      </w:r>
      <w:r>
        <w:t>8</w:t>
      </w:r>
      <w:r w:rsidR="003812A3">
        <w:t>.</w:t>
      </w:r>
    </w:p>
    <w:p w:rsidRDefault="006D44F4" w:rsidP="00E538E4" w:rsidR="00E538E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E538E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38E4" w:rsidP="00E91121" w:rsidR="00E538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538E4" w:rsidP="00E91121" w:rsidR="00E538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538E4" w:rsidP="00E91121" w:rsidR="00E538E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538E4" w:rsidP="00E91121" w:rsidR="00E538E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328E2" w:rsidP="00E538E4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A328E2" w:rsidP="003812A3" w:rsidR="00A328E2"/>
    <w:p w:rsidRDefault="00E538E4" w:rsidP="003812A3" w:rsidR="00E538E4"/>
    <w:p w:rsidRDefault="00E538E4" w:rsidP="003812A3" w:rsidR="00E538E4"/>
    <w:p w:rsidRDefault="00E538E4" w:rsidP="003812A3" w:rsidR="00E538E4"/>
    <w:p w:rsidRDefault="00E538E4" w:rsidP="003812A3" w:rsidR="00E538E4"/>
    <w:p w:rsidRDefault="00E538E4" w:rsidP="003812A3" w:rsidR="00E538E4"/>
    <w:p w:rsidRDefault="00E538E4" w:rsidP="003812A3" w:rsidR="00E538E4"/>
    <w:p w:rsidRDefault="00E538E4" w:rsidP="003812A3" w:rsidR="00E538E4"/>
    <w:p w:rsidRDefault="00E538E4" w:rsidP="003812A3" w:rsidR="00E538E4"/>
    <w:p w:rsidRDefault="00E538E4" w:rsidP="003812A3" w:rsidR="00E538E4"/>
    <w:p w:rsidRDefault="00E538E4" w:rsidP="003812A3" w:rsidR="00E538E4"/>
    <w:p w:rsidRDefault="00E538E4" w:rsidP="003812A3" w:rsidR="00E538E4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05D22"/>
    <w:rsid w:val="003812A3"/>
    <w:rsid w:val="00470CCD"/>
    <w:rsid w:val="004719E0"/>
    <w:rsid w:val="00523F73"/>
    <w:rsid w:val="005E65BE"/>
    <w:rsid w:val="006B6778"/>
    <w:rsid w:val="006D44F4"/>
    <w:rsid w:val="007412DE"/>
    <w:rsid w:val="00866CC1"/>
    <w:rsid w:val="008806F5"/>
    <w:rsid w:val="00957CAD"/>
    <w:rsid w:val="00A328E2"/>
    <w:rsid w:val="00A721FA"/>
    <w:rsid w:val="00A917BD"/>
    <w:rsid w:val="00A93ED3"/>
    <w:rsid w:val="00B07B04"/>
    <w:rsid w:val="00B719DF"/>
    <w:rsid w:val="00D05CE0"/>
    <w:rsid w:val="00E5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CA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CAD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CAD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CAD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CA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CAD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CAD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CAD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1999.</izvorni_sadrzaj>
    <derivirana_varijabla naziv="DomainObject.Predmet.DatumOsnivanja_1">14.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2008.</izvorni_sadrzaj>
    <derivirana_varijabla naziv="DomainObject.Predmet.DatumRjesavanja_1">16. siječnja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izvorni_sadrzaj>
    <derivirana_varijabla naziv="DomainObject.Predmet.Opis_1"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St-125/1999</izvorni_sadrzaj>
    <derivirana_varijabla naziv="DomainObject.Predmet.OznakaBroj_1">St-125/1999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a/a čuvati trajno</izvorni_sadrzaj>
    <derivirana_varijabla naziv="DomainObject.Predmet.PrimjedbaSuca_1">a/a čuvati trajno</derivirana_varijabla>
  </DomainObject.Predmet.PrimjedbaSuca>
  <DomainObject.Predmet.ProtustrankaFormated>
    <izvorni_sadrzaj>  PAV-IM trgovina, proizvodnja i usluge d.o.o.</izvorni_sadrzaj>
    <derivirana_varijabla naziv="DomainObject.Predmet.ProtustrankaFormated_1">  PAV-IM trgovina, proizvodnja i usluge d.o.o.</derivirana_varijabla>
  </DomainObject.Predmet.ProtustrankaFormated>
  <DomainObject.Predmet.ProtustrankaFormatedOIB>
    <izvorni_sadrzaj>  PAV-IM trgovina, proizvodnja i usluge d.o.o., OIB 82534114949</izvorni_sadrzaj>
    <derivirana_varijabla naziv="DomainObject.Predmet.ProtustrankaFormatedOIB_1">  PAV-IM trgovina, proizvodnja i usluge d.o.o., OIB 82534114949</derivirana_varijabla>
  </DomainObject.Predmet.ProtustrankaFormatedOIB>
  <DomainObject.Predmet.ProtustrankaFormatedWithAdress>
    <izvorni_sadrzaj> PAV-IM trgovina, proizvodnja i usluge d.o.o., Hrvatskog Proljeća 38, 10000 Zagreb</izvorni_sadrzaj>
    <derivirana_varijabla naziv="DomainObject.Predmet.ProtustrankaFormatedWithAdress_1"> PAV-IM trgovina, proizvodnja i usluge d.o.o., Hrvatskog Proljeća 38, 10000 Zagreb</derivirana_varijabla>
  </DomainObject.Predmet.ProtustrankaFormatedWithAdress>
  <DomainObject.Predmet.ProtustrankaFormatedWithAdressOIB>
    <izvorni_sadrzaj> PAV-IM trgovina, proizvodnja i usluge d.o.o., OIB 82534114949, Hrvatskog Proljeća 38, 10000 Zagreb</izvorni_sadrzaj>
    <derivirana_varijabla naziv="DomainObject.Predmet.ProtustrankaFormatedWithAdressOIB_1"> PAV-IM trgovina, proizvodnja i usluge d.o.o., OIB 82534114949, Hrvatskog Proljeća 38, 10000 Zagreb</derivirana_varijabla>
  </DomainObject.Predmet.ProtustrankaFormatedWithAdressOIB>
  <DomainObject.Predmet.ProtustrankaWithAdress>
    <izvorni_sadrzaj>PAV-IM trgovina, proizvodnja i usluge d.o.o. Hrvatskog Proljeća 38, 10000 Zagreb</izvorni_sadrzaj>
    <derivirana_varijabla naziv="DomainObject.Predmet.ProtustrankaWithAdress_1">PAV-IM trgovina, proizvodnja i usluge d.o.o. Hrvatskog Proljeća 38, 10000 Zagreb</derivirana_varijabla>
  </DomainObject.Predmet.ProtustrankaWithAdress>
  <DomainObject.Predmet.ProtustrankaWithAdressOIB>
    <izvorni_sadrzaj>PAV-IM trgovina, proizvodnja i usluge d.o.o., OIB 82534114949, Hrvatskog Proljeća 38, 10000 Zagreb</izvorni_sadrzaj>
    <derivirana_varijabla naziv="DomainObject.Predmet.ProtustrankaWithAdressOIB_1">PAV-IM trgovina, proizvodnja i usluge d.o.o., OIB 82534114949, Hrvatskog Proljeća 38, 10000 Zagreb</derivirana_varijabla>
  </DomainObject.Predmet.ProtustrankaWithAdressOIB>
  <DomainObject.Predmet.ProtustrankaNazivFormated>
    <izvorni_sadrzaj>PAV-IM trgovina, proizvodnja i usluge d.o.o.</izvorni_sadrzaj>
    <derivirana_varijabla naziv="DomainObject.Predmet.ProtustrankaNazivFormated_1">PAV-IM trgovina, proizvodnja i usluge d.o.o.</derivirana_varijabla>
  </DomainObject.Predmet.ProtustrankaNazivFormated>
  <DomainObject.Predmet.ProtustrankaNazivFormatedOIB>
    <izvorni_sadrzaj>PAV-IM trgovina, proizvodnja i usluge d.o.o., OIB 82534114949</izvorni_sadrzaj>
    <derivirana_varijabla naziv="DomainObject.Predmet.ProtustrankaNazivFormatedOIB_1">PAV-IM trgovina, proizvodnja i usluge d.o.o., OIB 82534114949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Cesta 2, 10000 Zagreb</izvorni_sadrzaj>
    <derivirana_varijabla naziv="DomainObject.Predmet.StrankaFormatedWithAdress_1"> ZAGREBAČKA BANKA d.d., Paromlinska Cesta 2, 10000 Zagreb</derivirana_varijabla>
  </DomainObject.Predmet.StrankaFormatedWithAdress>
  <DomainObject.Predmet.StrankaFormatedWithAdressOIB>
    <izvorni_sadrzaj> ZAGREBAČKA BANKA d.d., OIB 92963223473, Paromlinska Cesta 2, 10000 Zagreb</izvorni_sadrzaj>
    <derivirana_varijabla naziv="DomainObject.Predmet.StrankaFormatedWithAdressOIB_1"> ZAGREBAČKA BANKA d.d., OIB 92963223473, Paromlinska Cesta 2, 10000 Zagreb</derivirana_varijabla>
  </DomainObject.Predmet.StrankaFormatedWithAdressOIB>
  <DomainObject.Predmet.StrankaWithAdress>
    <izvorni_sadrzaj>ZAGREBAČKA BANKA d.d. Paromlinska Cesta 2,10000 Zagreb</izvorni_sadrzaj>
    <derivirana_varijabla naziv="DomainObject.Predmet.StrankaWithAdress_1">ZAGREBAČKA BANKA d.d. Paromlinska Cesta 2,10000 Zagreb</derivirana_varijabla>
  </DomainObject.Predmet.StrankaWithAdress>
  <DomainObject.Predmet.StrankaWithAdressOIB>
    <izvorni_sadrzaj>ZAGREBAČKA BANKA d.d., OIB 92963223473, Paromlinska Cesta 2,10000 Zagreb</izvorni_sadrzaj>
    <derivirana_varijabla naziv="DomainObject.Predmet.StrankaWithAdressOIB_1">ZAGREBAČKA BANKA d.d., OIB 92963223473, Paromlinska Cesta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Cesta 2, 10000 Zagreb</item>
    </izvorni_sadrzaj>
    <derivirana_varijabla naziv="DomainObject.Predmet.StrankaListFormatedWithAdress_1">
      <item>ZAGREBAČKA BANKA d.d., Paromlinska Cesta 2, 10000 Zagreb</item>
    </derivirana_varijabla>
  </DomainObject.Predmet.StrankaListFormatedWithAdress>
  <DomainObject.Predmet.StrankaListFormatedWithAdressOIB>
    <izvorni_sadrzaj>
      <item>ZAGREBAČKA BANKA d.d., OIB 92963223473, Paromlinska Cesta 2, 10000 Zagreb</item>
    </izvorni_sadrzaj>
    <derivirana_varijabla naziv="DomainObject.Predmet.StrankaListFormatedWithAdressOIB_1">
      <item>ZAGREBAČKA BANKA d.d., OIB 92963223473, Paromlinska Cesta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PAV-IM trgovina, proizvodnja i usluge d.o.o.</item>
    </izvorni_sadrzaj>
    <derivirana_varijabla naziv="DomainObject.Predmet.ProtuStrankaListFormated_1">
      <item>PAV-IM trgovina, proizvodnja i usluge d.o.o.</item>
    </derivirana_varijabla>
  </DomainObject.Predmet.ProtuStrankaListFormated>
  <DomainObject.Predmet.ProtuStrankaListFormatedOIB>
    <izvorni_sadrzaj>
      <item>PAV-IM trgovina, proizvodnja i usluge d.o.o., OIB 82534114949</item>
    </izvorni_sadrzaj>
    <derivirana_varijabla naziv="DomainObject.Predmet.ProtuStrankaListFormatedOIB_1">
      <item>PAV-IM trgovina, proizvodnja i usluge d.o.o., OIB 82534114949</item>
    </derivirana_varijabla>
  </DomainObject.Predmet.ProtuStrankaListFormatedOIB>
  <DomainObject.Predmet.ProtuStrankaListFormatedWithAdress>
    <izvorni_sadrzaj>
      <item>PAV-IM trgovina, proizvodnja i usluge d.o.o., Hrvatskog Proljeća 38, 10000 Zagreb</item>
    </izvorni_sadrzaj>
    <derivirana_varijabla naziv="DomainObject.Predmet.ProtuStrankaListFormatedWithAdress_1">
      <item>PAV-IM trgovina, proizvodnja i usluge d.o.o., Hrvatskog Proljeća 38, 10000 Zagreb</item>
    </derivirana_varijabla>
  </DomainObject.Predmet.ProtuStrankaListFormatedWithAdress>
  <DomainObject.Predmet.ProtuStrankaListFormatedWithAdressOIB>
    <izvorni_sadrzaj>
      <item>PAV-IM trgovina, proizvodnja i usluge d.o.o., OIB 82534114949, Hrvatskog Proljeća 38, 10000 Zagreb</item>
    </izvorni_sadrzaj>
    <derivirana_varijabla naziv="DomainObject.Predmet.ProtuStrankaListFormatedWithAdressOIB_1">
      <item>PAV-IM trgovina, proizvodnja i usluge d.o.o., OIB 82534114949, Hrvatskog Proljeća 38, 10000 Zagreb</item>
    </derivirana_varijabla>
  </DomainObject.Predmet.ProtuStrankaListFormatedWithAdressOIB>
  <DomainObject.Predmet.ProtuStrankaListNazivFormated>
    <izvorni_sadrzaj>
      <item>PAV-IM trgovina, proizvodnja i usluge d.o.o.</item>
    </izvorni_sadrzaj>
    <derivirana_varijabla naziv="DomainObject.Predmet.ProtuStrankaListNazivFormated_1">
      <item>PAV-IM trgovina, proizvodnja i usluge d.o.o.</item>
    </derivirana_varijabla>
  </DomainObject.Predmet.ProtuStrankaListNazivFormated>
  <DomainObject.Predmet.ProtuStrankaListNazivFormatedOIB>
    <izvorni_sadrzaj>
      <item>PAV-IM trgovina, proizvodnja i usluge d.o.o., OIB 82534114949</item>
    </izvorni_sadrzaj>
    <derivirana_varijabla naziv="DomainObject.Predmet.ProtuStrankaListNazivFormatedOIB_1">
      <item>PAV-IM trgovina, proizvodnja i usluge d.o.o., OIB 82534114949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Lipovečka 1, 10000 Zagreb</item>
    </izvorni_sadrzaj>
    <derivirana_varijabla naziv="DomainObject.Predmet.OstaliListFormatedWithAdress_1">
      <item>Pero Hrkać, Lipovečka 1, 10000 Zagreb</item>
    </derivirana_varijabla>
  </DomainObject.Predmet.OstaliListFormatedWithAdress>
  <DomainObject.Predmet.OstaliListFormatedWithAdressOIB>
    <izvorni_sadrzaj>
      <item>Pero Hrkać, OIB 15244122912, Lipovečka 1, 10000 Zagreb</item>
    </izvorni_sadrzaj>
    <derivirana_varijabla naziv="DomainObject.Predmet.OstaliListFormatedWithAdressOIB_1">
      <item>Pero Hrkać, OIB 15244122912, Lipovečka 1,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PAV-IM trgovina, proizvodnja i usluge d.o.o.</izvorni_sadrzaj>
    <derivirana_varijabla naziv="DomainObject.Predmet.ProtustrankaIDrugi_1">PAV-IM trgovina, proizvodnja i usluge d.o.o.</derivirana_varijabla>
  </DomainObject.Predmet.ProtustrankaIDrugi>
  <DomainObject.Predmet.StrankaIDrugiAdressOIB>
    <izvorni_sadrzaj>ZAGREBAČKA BANKA d.d., OIB 92963223473, Paromlinska Cesta 2, 10000 Zagreb</izvorni_sadrzaj>
    <derivirana_varijabla naziv="DomainObject.Predmet.StrankaIDrugiAdressOIB_1">ZAGREBAČKA BANKA d.d., OIB 92963223473, Paromlinska Cesta 2, 10000 Zagreb</derivirana_varijabla>
  </DomainObject.Predmet.StrankaIDrugiAdressOIB>
  <DomainObject.Predmet.ProtustrankaIDrugiAdressOIB>
    <izvorni_sadrzaj>PAV-IM trgovina, proizvodnja i usluge d.o.o., OIB 82534114949, Hrvatskog Proljeća 38, 10000 Zagreb</izvorni_sadrzaj>
    <derivirana_varijabla naziv="DomainObject.Predmet.ProtustrankaIDrugiAdressOIB_1">PAV-IM trgovina, proizvodnja i usluge d.o.o., OIB 82534114949,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2001.</izvorni_sadrzaj>
    <derivirana_varijabla naziv="DomainObject.Predmet.OdlukaRjesenje.DatumDonosenjaOdluke_1">19. siječnja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St-125/1999-3</izvorni_sadrzaj>
    <derivirana_varijabla naziv="DomainObject.Predmet.OdlukaRjesenje.Oznaka_1">St-125/1999-3</derivirana_varijabla>
  </DomainObject.Predmet.OdlukaRjesenje.Oznaka>
  <DomainObject.Predmet.SudioniciListNaziv>
    <izvorni_sadrzaj>
      <item>ZAGREBAČKA BANKA d.d.</item>
      <item>PAV-IM trgovina, proizvodnja i usluge d.o.o.</item>
      <item>Pero Hrkać</item>
    </izvorni_sadrzaj>
    <derivirana_varijabla naziv="DomainObject.Predmet.SudioniciListNaziv_1">
      <item>ZAGREBAČKA BANKA d.d.</item>
      <item>PAV-IM trgovina, proizvodnja i usluge d.o.o.</item>
      <item>Pero Hrkać</item>
    </derivirana_varijabla>
  </DomainObject.Predmet.SudioniciListNaziv>
  <DomainObject.Predmet.SudioniciListAdressOIB>
    <izvorni_sadrzaj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</izvorni_sadrzaj>
    <derivirana_varijabla naziv="DomainObject.Predmet.SudioniciListAdressOIB_1"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82534114949</item>
      <item>, OIB 15244122912</item>
    </izvorni_sadrzaj>
    <derivirana_varijabla naziv="DomainObject.Predmet.SudioniciListNazivOIB_1">
      <item>, OIB 92963223473</item>
      <item>, OIB 82534114949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158</properties:Words>
  <properties:Characters>800</properties:Characters>
  <properties:Lines>52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2018-03-16T14:04:00Z</dcterms:created>
  <dc:creator>Nikola Ribarić</dc:creator>
  <cp:lastModifiedBy>Jadranka Zelić</cp:lastModifiedBy>
  <cp:lastPrinted>2018-03-16T14:04:00Z</cp:lastPrinted>
  <dcterms:modified xmlns:xsi="http://www.w3.org/2001/XMLSchema-instance" xsi:type="dcterms:W3CDTF">2018-03-16T14:05:00Z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pav im 16.3.2018.docx)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