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442e" w14:paraId="a04442e" w:rsidRDefault="00D21F2C" w:rsidP="001940FB" w:rsidR="00D21F2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D21F2C" w:rsidR="001065A0" w:rsidRPr="00D21F2C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E164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A3C97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21F2C" w:rsidP="00AA6BCF" w:rsidR="00D21F2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21F2C" w:rsidR="00D21F2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21F2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21F2C" w:rsidP="00D21F2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21F2C" w:rsidP="00AA6BCF" w:rsidR="00D21F2C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21F2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21F2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D182A">
        <w:rPr>
          <w:rFonts w:cs="Calibri" w:eastAsia="Arial Unicode MS" w:hAnsi="Calibri" w:ascii="Calibri"/>
          <w:kern w:val="1"/>
          <w:lang w:eastAsia="ar-SA" w:val="hr-HR"/>
        </w:rPr>
        <w:t xml:space="preserve">ANKA </w:t>
      </w:r>
      <w:r w:rsidR="00B54464">
        <w:rPr>
          <w:rFonts w:cs="Calibri" w:eastAsia="Arial Unicode MS" w:hAnsi="Calibri" w:ascii="Calibri"/>
          <w:kern w:val="1"/>
          <w:lang w:eastAsia="ar-SA" w:val="hr-HR"/>
        </w:rPr>
        <w:t>ROGULJIĆ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D47D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D21F2C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54464" w:rsidRPr="00B54464">
        <w:rPr>
          <w:rFonts w:cs="Calibri" w:hAnsi="Calibri" w:ascii="Calibri"/>
        </w:rPr>
        <w:t>19.476,09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54464" w:rsidRPr="00B54464">
        <w:rPr>
          <w:rFonts w:cs="Calibri" w:hAnsi="Calibri" w:ascii="Calibri"/>
        </w:rPr>
        <w:t>18.476,09 kn</w:t>
      </w:r>
      <w:r w:rsidR="00B5446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B54464">
        <w:rPr>
          <w:rFonts w:cs="Calibri" w:hAnsi="Calibri" w:ascii="Calibri"/>
        </w:rPr>
        <w:t>.0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21F2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21F2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21F2C" w:rsidRPr="00D21F2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21F2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D178B" w:rsidP="001D182A" w:rsidR="00BD178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5446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54464">
              <w:rPr>
                <w:rFonts w:cs="Calibri" w:hAnsi="Calibri" w:ascii="Calibri"/>
              </w:rPr>
              <w:t>ANKA ROGULJIĆ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B54464">
              <w:rPr>
                <w:rFonts w:cs="Calibri" w:hAnsi="Calibri" w:ascii="Calibri"/>
              </w:rPr>
              <w:t>Put Gaja 14, Supetar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B54464">
              <w:rPr>
                <w:rFonts w:cs="Calibri" w:hAnsi="Calibri" w:ascii="Calibri"/>
              </w:rPr>
              <w:t>02734133323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54464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54464">
              <w:rPr>
                <w:rFonts w:cs="Calibri" w:hAnsi="Calibri" w:ascii="Calibri"/>
              </w:rPr>
              <w:t>Ugovor o štednom depozitu broj 81-70-1000-0,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5446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54464">
              <w:rPr>
                <w:rFonts w:cs="Calibri" w:hAnsi="Calibri" w:ascii="Calibri"/>
              </w:rPr>
              <w:t>19.476,09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5446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54464">
              <w:rPr>
                <w:rFonts w:cs="Calibri" w:hAnsi="Calibri" w:ascii="Calibri"/>
              </w:rPr>
              <w:t>18.476,09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B54464">
              <w:rPr>
                <w:rFonts w:cs="Calibri" w:hAnsi="Calibri" w:ascii="Calibri"/>
              </w:rPr>
              <w:t>.0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D21F2C" w:rsidP="00AA6BCF" w:rsidR="00D21F2C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B5BDC" w:rsidP="002B5BDC" w:rsidR="002B5BD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116CA" w:rsidP="002B5BDC" w:rsidR="002B5BD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BDC" w:rsidP="002B5BDC" w:rsidR="002B5BD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B5BDC" w:rsidP="002B5BDC" w:rsidR="002B5BD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B5BDC" w:rsidP="002B5BDC" w:rsidR="002B5BD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B5BDC" w:rsidP="002B5BDC" w:rsidR="002B5BD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B5BDC" w:rsidP="002B5BDC" w:rsidR="002B5BD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407" w:rsidR="008E6407">
      <w:pPr>
        <w:spacing w:after="0"/>
      </w:pPr>
      <w:r>
        <w:separator/>
      </w:r>
    </w:p>
  </w:endnote>
  <w:endnote w:id="0" w:type="continuationSeparator">
    <w:p w:rsidRDefault="008E6407" w:rsidR="008E64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4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407" w:rsidR="008E6407">
      <w:pPr>
        <w:spacing w:after="0"/>
      </w:pPr>
      <w:r>
        <w:separator/>
      </w:r>
    </w:p>
  </w:footnote>
  <w:footnote w:id="0" w:type="continuationSeparator">
    <w:p w:rsidRDefault="008E6407" w:rsidR="008E640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44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47DB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16C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5BDC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3C97"/>
    <w:rsid w:val="005A56EB"/>
    <w:rsid w:val="005B1140"/>
    <w:rsid w:val="005B2FFB"/>
    <w:rsid w:val="005B30C1"/>
    <w:rsid w:val="005B77F5"/>
    <w:rsid w:val="005C39DF"/>
    <w:rsid w:val="005C4BDF"/>
    <w:rsid w:val="005D1CF6"/>
    <w:rsid w:val="005D4002"/>
    <w:rsid w:val="005D7800"/>
    <w:rsid w:val="005E3F5A"/>
    <w:rsid w:val="005E59ED"/>
    <w:rsid w:val="005E5C1C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54A5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358B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6407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6441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164D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178B"/>
    <w:rsid w:val="00BD45EA"/>
    <w:rsid w:val="00BD578F"/>
    <w:rsid w:val="00BE29E2"/>
    <w:rsid w:val="00BE48E7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1F2C"/>
    <w:rsid w:val="00D24450"/>
    <w:rsid w:val="00D2648C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560A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56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44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44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44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44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56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44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44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44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44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12EB5-9AEB-4004-8A57-BDF7838E6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1426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St-651/2017-110 / Podnesak - Podnesak (-110.docx)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