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8f7d" w14:paraId="2058f7d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81.St-</w:t>
      </w:r>
      <w:r w:rsidR="00905D34">
        <w:t>5</w:t>
      </w:r>
      <w:r w:rsidR="003C3ADB">
        <w:t>74/2016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2D43BC">
        <w:t>5</w:t>
      </w:r>
      <w:r w:rsidR="003C3ADB">
        <w:t>74/2016</w:t>
      </w:r>
      <w:r>
        <w:t xml:space="preserve">, na temelju odredbe članka 430. Stečajnog zakona ("Narodne novine" br. 71/15), dana </w:t>
      </w:r>
      <w:r w:rsidR="003C3ADB">
        <w:t>24. kolovoza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3C3ADB">
        <w:t>HRVATSKA UDRUGA PROŠLOST RATA ZA BUDUĆNOST MIRA</w:t>
      </w:r>
      <w:r w:rsidR="00905D34">
        <w:t>,</w:t>
      </w:r>
      <w:r>
        <w:t xml:space="preserve"> </w:t>
      </w:r>
      <w:r w:rsidR="003C3ADB">
        <w:t>Ulica grada Vukovara 228B</w:t>
      </w:r>
      <w:r w:rsidR="00905D34">
        <w:t xml:space="preserve">, </w:t>
      </w:r>
      <w:r w:rsidR="003C3ADB">
        <w:t>Zagreb</w:t>
      </w:r>
      <w:r>
        <w:t xml:space="preserve">, </w:t>
      </w:r>
      <w:r w:rsidR="00905D34">
        <w:t xml:space="preserve">reg. broj </w:t>
      </w:r>
      <w:r w:rsidR="003C3ADB">
        <w:t>21010009</w:t>
      </w:r>
      <w:r>
        <w:t>, OIB:</w:t>
      </w:r>
      <w:r w:rsidR="003C3ADB">
        <w:t>24311718868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3C3ADB">
        <w:t>1.244,37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3C3ADB">
        <w:t>24. kolovoza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3C3ADB">
        <w:t>,v.r.</w:t>
      </w:r>
    </w:p>
    <w:p w:rsidRDefault="00F40D9D" w:rsidP="00F40D9D" w:rsidR="00F40D9D">
      <w:r>
        <w:t xml:space="preserve">             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F40D9D" w:rsidP="00F40D9D" w:rsidR="00F40D9D">
      <w:r>
        <w:t xml:space="preserve">                                                                                                           </w:t>
      </w:r>
      <w:r w:rsidR="00905D34">
        <w:t>Lidija Klinčić</w:t>
      </w:r>
    </w:p>
    <w:p w:rsidRDefault="00F40D9D" w:rsidP="00F40D9D" w:rsidR="00F40D9D"/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F40D9D" w:rsidP="00F40D9D" w:rsidR="00F40D9D"/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D43BC"/>
    <w:rsid w:val="003C3ADB"/>
    <w:rsid w:val="006C181C"/>
    <w:rsid w:val="00905D34"/>
    <w:rsid w:val="00AE295B"/>
    <w:rsid w:val="00D1077B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0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7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7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7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7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0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PROŠLOST RATA ZA BUDUĆNOST MIRA</izvorni_sadrzaj>
    <derivirana_varijabla naziv="DomainObject.Predmet.ProtustrankaFormated_1">  HRVATSKA UDRUGA PROŠLOST RATA ZA BUDUĆNOST MIRA</derivirana_varijabla>
  </DomainObject.Predmet.ProtustrankaFormated>
  <DomainObject.Predmet.ProtustrankaFormatedOIB>
    <izvorni_sadrzaj>  HRVATSKA UDRUGA PROŠLOST RATA ZA BUDUĆNOST MIRA, OIB 24311718868</izvorni_sadrzaj>
    <derivirana_varijabla naziv="DomainObject.Predmet.ProtustrankaFormatedOIB_1">  HRVATSKA UDRUGA PROŠLOST RATA ZA BUDUĆNOST MIRA, OIB 24311718868</derivirana_varijabla>
  </DomainObject.Predmet.ProtustrankaFormatedOIB>
  <DomainObject.Predmet.ProtustrankaFormatedWithAdress>
    <izvorni_sadrzaj> HRVATSKA UDRUGA PROŠLOST RATA ZA BUDUĆNOST MIRA, Ulica grada Vukovara 228 B, 10000 Zagreb</izvorni_sadrzaj>
    <derivirana_varijabla naziv="DomainObject.Predmet.ProtustrankaFormatedWithAdress_1"> HRVATSKA UDRUGA PROŠLOST RATA ZA BUDUĆNOST MIRA, Ulica grada Vukovara 228 B, 10000 Zagreb</derivirana_varijabla>
  </DomainObject.Predmet.ProtustrankaFormatedWithAdress>
  <DomainObject.Predmet.ProtustrankaFormatedWithAdressOIB>
    <izvorni_sadrzaj> HRVATSKA UDRUGA PROŠLOST RATA ZA BUDUĆNOST MIRA, OIB 24311718868, Ulica grada Vukovara 228 B, 10000 Zagreb</izvorni_sadrzaj>
    <derivirana_varijabla naziv="DomainObject.Predmet.ProtustrankaFormatedWithAdressOIB_1"> HRVATSKA UDRUGA PROŠLOST RATA ZA BUDUĆNOST MIRA, OIB 24311718868, Ulica grada Vukovara 228 B, 10000 Zagreb</derivirana_varijabla>
  </DomainObject.Predmet.ProtustrankaFormatedWithAdressOIB>
  <DomainObject.Predmet.ProtustrankaWithAdress>
    <izvorni_sadrzaj>HRVATSKA UDRUGA PROŠLOST RATA ZA BUDUĆNOST MIRA Ulica grada Vukovara 228 B, 10000 Zagreb</izvorni_sadrzaj>
    <derivirana_varijabla naziv="DomainObject.Predmet.ProtustrankaWithAdress_1">HRVATSKA UDRUGA PROŠLOST RATA ZA BUDUĆNOST MIRA Ulica grada Vukovara 228 B, 10000 Zagreb</derivirana_varijabla>
  </DomainObject.Predmet.ProtustrankaWithAdress>
  <DomainObject.Predmet.ProtustrankaWithAdressOIB>
    <izvorni_sadrzaj>HRVATSKA UDRUGA PROŠLOST RATA ZA BUDUĆNOST MIRA, OIB 24311718868, Ulica grada Vukovara 228 B, 10000 Zagreb</izvorni_sadrzaj>
    <derivirana_varijabla naziv="DomainObject.Predmet.ProtustrankaWithAdressOIB_1">HRVATSKA UDRUGA PROŠLOST RATA ZA BUDUĆNOST MIRA, OIB 24311718868, Ulica grada Vukovara 228 B, 10000 Zagreb</derivirana_varijabla>
  </DomainObject.Predmet.ProtustrankaWithAdressOIB>
  <DomainObject.Predmet.ProtustrankaNazivFormated>
    <izvorni_sadrzaj>HRVATSKA UDRUGA PROŠLOST RATA ZA BUDUĆNOST MIRA</izvorni_sadrzaj>
    <derivirana_varijabla naziv="DomainObject.Predmet.ProtustrankaNazivFormated_1">HRVATSKA UDRUGA PROŠLOST RATA ZA BUDUĆNOST MIRA</derivirana_varijabla>
  </DomainObject.Predmet.ProtustrankaNazivFormated>
  <DomainObject.Predmet.ProtustrankaNazivFormatedOIB>
    <izvorni_sadrzaj>HRVATSKA UDRUGA PROŠLOST RATA ZA BUDUĆNOST MIRA, OIB 24311718868</izvorni_sadrzaj>
    <derivirana_varijabla naziv="DomainObject.Predmet.ProtustrankaNazivFormatedOIB_1">HRVATSKA UDRUGA PROŠLOST RATA ZA BUDUĆNOST MIRA, OIB 24311718868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PROŠLOST RATA ZA BUDUĆNOST MIRA</item>
    </izvorni_sadrzaj>
    <derivirana_varijabla naziv="DomainObject.Predmet.ProtuStrankaListFormated_1">
      <item>HRVATSKA UDRUGA PROŠLOST RATA ZA BUDUĆNOST MIRA</item>
    </derivirana_varijabla>
  </DomainObject.Predmet.ProtuStrankaListFormated>
  <DomainObject.Predmet.ProtuStrankaListFormatedOIB>
    <izvorni_sadrzaj>
      <item>HRVATSKA UDRUGA PROŠLOST RATA ZA BUDUĆNOST MIRA, OIB 24311718868</item>
    </izvorni_sadrzaj>
    <derivirana_varijabla naziv="DomainObject.Predmet.ProtuStrankaListFormatedOIB_1">
      <item>HRVATSKA UDRUGA PROŠLOST RATA ZA BUDUĆNOST MIRA, OIB 24311718868</item>
    </derivirana_varijabla>
  </DomainObject.Predmet.ProtuStrankaListFormatedOIB>
  <DomainObject.Predmet.ProtuStrankaListFormatedWithAdress>
    <izvorni_sadrzaj>
      <item>HRVATSKA UDRUGA PROŠLOST RATA ZA BUDUĆNOST MIRA, Ulica grada Vukovara 228 B, 10000 Zagreb</item>
    </izvorni_sadrzaj>
    <derivirana_varijabla naziv="DomainObject.Predmet.ProtuStrankaListFormatedWithAdress_1">
      <item>HRVATSKA UDRUGA PROŠLOST RATA ZA BUDUĆNOST MIRA, Ulica grada Vukovara 228 B, 10000 Zagreb</item>
    </derivirana_varijabla>
  </DomainObject.Predmet.ProtuStrankaListFormatedWithAdress>
  <DomainObject.Predmet.ProtuStrankaListFormatedWithAdressOIB>
    <izvorni_sadrzaj>
      <item>HRVATSKA UDRUGA PROŠLOST RATA ZA BUDUĆNOST MIRA, OIB 24311718868, Ulica grada Vukovara 228 B, 10000 Zagreb</item>
    </izvorni_sadrzaj>
    <derivirana_varijabla naziv="DomainObject.Predmet.ProtuStrankaListFormatedWithAdressOIB_1">
      <item>HRVATSKA UDRUGA PROŠLOST RATA ZA BUDUĆNOST MIRA, OIB 24311718868, Ulica grada Vukovara 228 B, 10000 Zagreb</item>
    </derivirana_varijabla>
  </DomainObject.Predmet.ProtuStrankaListFormatedWithAdressOIB>
  <DomainObject.Predmet.ProtuStrankaListNazivFormated>
    <izvorni_sadrzaj>
      <item>HRVATSKA UDRUGA PROŠLOST RATA ZA BUDUĆNOST MIRA</item>
    </izvorni_sadrzaj>
    <derivirana_varijabla naziv="DomainObject.Predmet.ProtuStrankaListNazivFormated_1">
      <item>HRVATSKA UDRUGA PROŠLOST RATA ZA BUDUĆNOST MIRA</item>
    </derivirana_varijabla>
  </DomainObject.Predmet.ProtuStrankaListNazivFormated>
  <DomainObject.Predmet.ProtuStrankaListNazivFormatedOIB>
    <izvorni_sadrzaj>
      <item>HRVATSKA UDRUGA PROŠLOST RATA ZA BUDUĆNOST MIRA, OIB 24311718868</item>
    </izvorni_sadrzaj>
    <derivirana_varijabla naziv="DomainObject.Predmet.ProtuStrankaListNazivFormatedOIB_1">
      <item>HRVATSKA UDRUGA PROŠLOST RATA ZA BUDUĆNOST MIRA, OIB 24311718868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PROŠLOST RATA ZA BUDUĆNOST MIRA</izvorni_sadrzaj>
    <derivirana_varijabla naziv="DomainObject.Predmet.ProtustrankaIDrugi_1">HRVATSKA UDRUGA PROŠLOST RATA ZA BUDUĆNOST MIRA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UDRUGA PROŠLOST RATA ZA BUDUĆNOST MIRA, OIB 24311718868, Ulica grada Vukovara 228 B, 10000 Zagreb</izvorni_sadrzaj>
    <derivirana_varijabla naziv="DomainObject.Predmet.ProtustrankaIDrugiAdressOIB_1">HRVATSKA UDRUGA PROŠLOST RATA ZA BUDUĆNOST MIRA, OIB 24311718868, Ulica grada Vukovara 228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PROŠLOST RATA ZA BUDUĆNOST MIRA</item>
    </izvorni_sadrzaj>
    <derivirana_varijabla naziv="DomainObject.Predmet.SudioniciListNaziv_1">
      <item>FINA Regionalni centar Zagreb</item>
      <item>HRVATSKA UDRUGA PROŠLOST RATA ZA BUDUĆNOST MIRA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UDRUGA PROŠLOST RATA ZA BUDUĆNOST MIRA, OIB 24311718868, Ulica grada Vukovara 228 B,10000 Zagreb</item>
    </izvorni_sadrzaj>
    <derivirana_varijabla naziv="DomainObject.Predmet.SudioniciListAdressOIB_1">
      <item>FINA Regionalni centar Zagreb, OIB 85821130368, Trg svibanjskih žrtava 1995. 1,10000 Zagreb</item>
      <item>HRVATSKA UDRUGA PROŠLOST RATA ZA BUDUĆNOST MIRA, OIB 24311718868, Ulica grada Vukovara 228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24311718868</item>
    </izvorni_sadrzaj>
    <derivirana_varijabla naziv="DomainObject.Predmet.SudioniciListNazivOIB_1">
      <item>, OIB 85821130368</item>
      <item>, OIB 24311718868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1436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2016-08-24T08:12:00Z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2016-08-24T09:42:00Z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