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b0030" w14:paraId="47b003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59622C">
        <w:rPr>
          <w:rFonts w:hAnsi="Times New Roman" w:ascii="Times New Roman"/>
        </w:rPr>
        <w:t>9003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LOBARIS d.o.o., Ivane Brlić Mažuranić 2, Strmec, OIB 86874348745,</w:t>
      </w:r>
      <w:r w:rsidR="00993E04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02.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 LOBARIS d.o.o., Ivane Brlić Mažuranić 2, Strmec, OIB 86874348745,</w:t>
      </w:r>
      <w:r w:rsidR="00993E04">
        <w:rPr>
          <w:rFonts w:hAnsi="Times New Roman" w:ascii="Times New Roman"/>
          <w:szCs w:val="24"/>
        </w:rPr>
        <w:t xml:space="preserve">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02.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59622C" w:rsidRPr="0059622C">
        <w:rPr>
          <w:rFonts w:hAnsi="Times New Roman" w:ascii="Times New Roman"/>
        </w:rPr>
        <w:t>David Jakovljević, Sesvete, Kašinska 7, OIB 63014812654.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LOBARIS d.o.o., Ivane Brlić Mažuranić 2, Strmec, OIB 86874348745.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59622C">
        <w:rPr>
          <w:rFonts w:hAnsi="Times New Roman" w:ascii="Times New Roman"/>
        </w:rPr>
        <w:t>07.04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59622C">
        <w:rPr>
          <w:rFonts w:hAnsi="Times New Roman" w:ascii="Times New Roman"/>
        </w:rPr>
        <w:t>9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EB7953">
        <w:rPr>
          <w:rFonts w:hAnsi="Times New Roman" w:ascii="Times New Roman"/>
        </w:rPr>
        <w:t>03.11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59622C">
        <w:rPr>
          <w:rFonts w:hAnsi="Times New Roman" w:ascii="Times New Roman"/>
        </w:rPr>
        <w:t>9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02.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2F6D13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2F6D13" w:rsidP="002152A3" w:rsidR="002F6D13" w:rsidRPr="002F6D13">
      <w:pPr>
        <w:jc w:val="right"/>
        <w:rPr>
          <w:rFonts w:hAnsi="Times New Roman" w:ascii="Times New Roman"/>
        </w:rPr>
      </w:pPr>
      <w:r w:rsidRPr="002F6D13">
        <w:rPr>
          <w:rFonts w:hAnsi="Times New Roman" w:ascii="Times New Roman"/>
        </w:rPr>
        <w:t>za točnost otpravka</w:t>
      </w:r>
    </w:p>
    <w:p w:rsidRDefault="002F6D13" w:rsidP="002152A3" w:rsidR="002F6D13" w:rsidRPr="002F6D13">
      <w:pPr>
        <w:jc w:val="right"/>
        <w:rPr>
          <w:rFonts w:hAnsi="Times New Roman" w:ascii="Times New Roman"/>
        </w:rPr>
      </w:pPr>
      <w:r w:rsidRPr="002F6D13">
        <w:rPr>
          <w:rFonts w:hAnsi="Times New Roman" w:ascii="Times New Roman"/>
        </w:rPr>
        <w:t>ovlašteni službenik</w:t>
      </w:r>
    </w:p>
    <w:p w:rsidRDefault="002F6D13" w:rsidP="002152A3" w:rsidR="002F6D13" w:rsidRPr="002F6D13">
      <w:pPr>
        <w:jc w:val="right"/>
        <w:rPr>
          <w:rFonts w:hAnsi="Times New Roman" w:ascii="Times New Roman"/>
        </w:rPr>
      </w:pPr>
      <w:r w:rsidRPr="002F6D13">
        <w:rPr>
          <w:rFonts w:hAnsi="Times New Roman" w:ascii="Times New Roman"/>
        </w:rPr>
        <w:t>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1965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59622C">
      <w:rPr>
        <w:rFonts w:hAnsi="Times New Roman" w:ascii="Times New Roman"/>
      </w:rPr>
      <w:t>9003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2F6D13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E1965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B7953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F6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D1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D1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D1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D1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F6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D1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D1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D1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D1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St-9003/2015-9</izvorni_sadrzaj>
    <derivirana_varijabla naziv="DomainObject.Oznaka_1">St-9003/2015-9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9003</izvorni_sadrzaj>
    <derivirana_varijabla naziv="DomainObject.Predmet.Broj_1">9003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St-9003/2015</izvorni_sadrzaj>
    <derivirana_varijabla naziv="DomainObject.Predmet.OznakaBroj_1">St-9003/2015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LOBARIS d.o.o. zastupanog po punomoćniku Goran Martinko; Vlado Maslak</izvorni_sadrzaj>
    <derivirana_varijabla naziv="DomainObject.Predmet.ProtustrankaFormated_1">  LOBARIS d.o.o. zastupanog po punomoćniku Goran Martinko; Vlado Maslak</derivirana_varijabla>
  </DomainObject.Predmet.ProtustrankaFormated>
  <DomainObject.Predmet.ProtustrankaFormatedOIB>
    <izvorni_sadrzaj>  LOBARIS d.o.o., OIB 86874348745 zastupanog po punomoćniku Goran Martinko; Vlado Maslak</izvorni_sadrzaj>
    <derivirana_varijabla naziv="DomainObject.Predmet.ProtustrankaFormatedOIB_1">  LOBARIS d.o.o., OIB 86874348745 zastupanog po punomoćniku Goran Martinko; Vlado Maslak</derivirana_varijabla>
  </DomainObject.Predmet.ProtustrankaFormatedOIB>
  <DomainObject.Predmet.ProtustrankaFormatedWithAdress>
    <izvorni_sadrzaj> LOBARIS d.o.o., Ivane Brlić Mažuranić 2, 10434 Strmec Bukevski zastupanog po punomoćniku Goran Martinko; Vlado Maslak</izvorni_sadrzaj>
    <derivirana_varijabla naziv="DomainObject.Predmet.ProtustrankaFormatedWithAdress_1"> LOBARIS d.o.o., Ivane Brlić Mažuranić 2, 10434 Strmec Bukevski zastupanog po punomoćniku Goran Martinko; Vlado Maslak</derivirana_varijabla>
  </DomainObject.Predmet.ProtustrankaFormatedWithAdress>
  <DomainObject.Predmet.ProtustrankaFormatedWithAdressOIB>
    <izvorni_sadrzaj> LOBARIS d.o.o., OIB 86874348745, Ivane Brlić Mažuranić 2, 10434 Strmec Bukevski zastupanog po punomoćniku Goran Martinko; Vlado Maslak</izvorni_sadrzaj>
    <derivirana_varijabla naziv="DomainObject.Predmet.ProtustrankaFormatedWithAdressOIB_1"> LOBARIS d.o.o., OIB 86874348745, Ivane Brlić Mažuranić 2, 10434 Strmec Bukevski zastupanog po punomoćniku Goran Martinko; Vlado Maslak</derivirana_varijabla>
  </DomainObject.Predmet.ProtustrankaFormatedWithAdressOIB>
  <DomainObject.Predmet.ProtustrankaWithAdress>
    <izvorni_sadrzaj>LOBARIS d.o.o. Ivane Brlić Mažuranić 2, 10434 Strmec Bukevski</izvorni_sadrzaj>
    <derivirana_varijabla naziv="DomainObject.Predmet.ProtustrankaWithAdress_1">LOBARIS d.o.o. Ivane Brlić Mažuranić 2, 10434 Strmec Bukevski</derivirana_varijabla>
  </DomainObject.Predmet.ProtustrankaWithAdress>
  <DomainObject.Predmet.ProtustrankaWithAdressOIB>
    <izvorni_sadrzaj>LOBARIS d.o.o., OIB 86874348745, Ivane Brlić Mažuranić 2, 10434 Strmec Bukevski</izvorni_sadrzaj>
    <derivirana_varijabla naziv="DomainObject.Predmet.ProtustrankaWithAdressOIB_1">LOBARIS d.o.o., OIB 86874348745, Ivane Brlić Mažuranić 2, 10434 Strmec Bukevski</derivirana_varijabla>
  </DomainObject.Predmet.ProtustrankaWithAdressOIB>
  <DomainObject.Predmet.ProtustrankaNazivFormated>
    <izvorni_sadrzaj>LOBARIS d.o.o.</izvorni_sadrzaj>
    <derivirana_varijabla naziv="DomainObject.Predmet.ProtustrankaNazivFormated_1">LOBARIS d.o.o.</derivirana_varijabla>
  </DomainObject.Predmet.ProtustrankaNazivFormated>
  <DomainObject.Predmet.ProtustrankaNazivFormatedOIB>
    <izvorni_sadrzaj>LOBARIS d.o.o., OIB 86874348745</izvorni_sadrzaj>
    <derivirana_varijabla naziv="DomainObject.Predmet.ProtustrankaNazivFormatedOIB_1">LOBARIS d.o.o., OIB 86874348745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LOBARIS d.o.o. zastupanog po punomoćniku Goran Martinko; Vlado Maslak</item>
    </izvorni_sadrzaj>
    <derivirana_varijabla naziv="DomainObject.Predmet.ProtuStrankaListFormated_1">
      <item>LOBARIS d.o.o. zastupanog po punomoćniku Goran Martinko; Vlado Maslak</item>
    </derivirana_varijabla>
  </DomainObject.Predmet.ProtuStrankaListFormated>
  <DomainObject.Predmet.ProtuStrankaListFormatedOIB>
    <izvorni_sadrzaj>
      <item>LOBARIS d.o.o., OIB 86874348745 zastupanog po punomoćniku Goran Martinko; Vlado Maslak</item>
    </izvorni_sadrzaj>
    <derivirana_varijabla naziv="DomainObject.Predmet.ProtuStrankaListFormatedOIB_1">
      <item>LOBARIS d.o.o., OIB 86874348745 zastupanog po punomoćniku Goran Martinko; Vlado Maslak</item>
    </derivirana_varijabla>
  </DomainObject.Predmet.ProtuStrankaListFormatedOIB>
  <DomainObject.Predmet.ProtuStrankaListFormatedWithAdress>
    <izvorni_sadrzaj>
      <item>LOBARIS d.o.o., Ivane Brlić Mažuranić 2, 10434 Strmec Bukevski zastupanog po punomoćniku Goran Martinko; Vlado Maslak</item>
    </izvorni_sadrzaj>
    <derivirana_varijabla naziv="DomainObject.Predmet.ProtuStrankaListFormatedWithAdress_1">
      <item>LOBARIS d.o.o., Ivane Brlić Mažuranić 2, 10434 Strmec Bukevski zastupanog po punomoćniku Goran Martinko; Vlado Maslak</item>
    </derivirana_varijabla>
  </DomainObject.Predmet.ProtuStrankaListFormatedWithAdress>
  <DomainObject.Predmet.ProtuStrankaListFormatedWithAdressOIB>
    <izvorni_sadrzaj>
      <item>LOBARIS d.o.o., OIB 86874348745, Ivane Brlić Mažuranić 2, 10434 Strmec Bukevski zastupanog po punomoćniku Goran Martinko; Vlado Maslak</item>
    </izvorni_sadrzaj>
    <derivirana_varijabla naziv="DomainObject.Predmet.ProtuStrankaListFormatedWithAdressOIB_1">
      <item>LOBARIS d.o.o., OIB 86874348745, Ivane Brlić Mažuranić 2, 10434 Strmec Bukevski zastupanog po punomoćniku Goran Martinko; Vlado Maslak</item>
    </derivirana_varijabla>
  </DomainObject.Predmet.ProtuStrankaListFormatedWithAdressOIB>
  <DomainObject.Predmet.ProtuStrankaListNazivFormated>
    <izvorni_sadrzaj>
      <item>LOBARIS d.o.o.</item>
    </izvorni_sadrzaj>
    <derivirana_varijabla naziv="DomainObject.Predmet.ProtuStrankaListNazivFormated_1">
      <item>LOBARIS d.o.o.</item>
    </derivirana_varijabla>
  </DomainObject.Predmet.ProtuStrankaListNazivFormated>
  <DomainObject.Predmet.ProtuStrankaListNazivFormatedOIB>
    <izvorni_sadrzaj>
      <item>LOBARIS d.o.o., OIB 86874348745</item>
    </izvorni_sadrzaj>
    <derivirana_varijabla naziv="DomainObject.Predmet.ProtuStrankaListNazivFormatedOIB_1">
      <item>LOBARIS d.o.o., OIB 86874348745</item>
    </derivirana_varijabla>
  </DomainObject.Predmet.ProtuStrankaListNazivFormatedOIB>
  <DomainObject.Predmet.OstaliListFormated>
    <izvorni_sadrzaj>
      <item>Goran Martinko punomoćnik sudionika u postupku LOBARIS d.o.o.</item>
      <item>Vlado Maslak punomoćnik sudionika u postupku LOBARIS d.o.o.</item>
    </izvorni_sadrzaj>
    <derivirana_varijabla naziv="DomainObject.Predmet.OstaliListFormated_1">
      <item>Goran Martinko punomoćnik sudionika u postupku LOBARIS d.o.o.</item>
      <item>Vlado Maslak punomoćnik sudionika u postupku LOBARIS d.o.o.</item>
    </derivirana_varijabla>
  </DomainObject.Predmet.OstaliListFormated>
  <DomainObject.Predmet.OstaliListFormatedOIB>
    <izvorni_sadrzaj>
      <item>Goran Martinko, OIB 14883433059 punomoćnik sudionika u postupku LOBARIS d.o.o.</item>
      <item>Vlado Maslak, OIB 66872567832 punomoćnik sudionika u postupku LOBARIS d.o.o.</item>
    </izvorni_sadrzaj>
    <derivirana_varijabla naziv="DomainObject.Predmet.OstaliListFormatedOIB_1">
      <item>Goran Martinko, OIB 14883433059 punomoćnik sudionika u postupku LOBARIS d.o.o.</item>
      <item>Vlado Maslak, OIB 66872567832 punomoćnik sudionika u postupku LOBARIS d.o.o.</item>
    </derivirana_varijabla>
  </DomainObject.Predmet.OstaliListFormatedOIB>
  <DomainObject.Predmet.OstaliListFormatedWithAdress>
    <izvorni_sadrzaj>
      <item>Goran Martinko, Ivane Brlić Mažuranić 2, 10434 Strmec punomoćnik sudionika u postupku LOBARIS d.o.o.</item>
      <item>Vlado Maslak, Desno Sredičko 26a, 47206 Desno Sredičko punomoćnik sudionika u postupku LOBARIS d.o.o.</item>
    </izvorni_sadrzaj>
    <derivirana_varijabla naziv="DomainObject.Predmet.OstaliListFormatedWithAdress_1">
      <item>Goran Martinko, Ivane Brlić Mažuranić 2, 10434 Strmec punomoćnik sudionika u postupku LOBARIS d.o.o.</item>
      <item>Vlado Maslak, Desno Sredičko 26a, 47206 Desno Sredičko punomoćnik sudionika u postupku LOBARIS d.o.o.</item>
    </derivirana_varijabla>
  </DomainObject.Predmet.OstaliListFormatedWithAdress>
  <DomainObject.Predmet.OstaliListFormatedWithAdressOIB>
    <izvorni_sadrzaj>
      <item>Goran Martinko, OIB 14883433059, Ivane Brlić Mažuranić 2, 10434 Strmec punomoćnik sudionika u postupku LOBARIS d.o.o.</item>
      <item>Vlado Maslak, OIB 66872567832, Desno Sredičko 26a, 47206 Desno Sredičko punomoćnik sudionika u postupku LOBARIS d.o.o.</item>
    </izvorni_sadrzaj>
    <derivirana_varijabla naziv="DomainObject.Predmet.OstaliListFormatedWithAdressOIB_1">
      <item>Goran Martinko, OIB 14883433059, Ivane Brlić Mažuranić 2, 10434 Strmec punomoćnik sudionika u postupku LOBARIS d.o.o.</item>
      <item>Vlado Maslak, OIB 66872567832, Desno Sredičko 26a, 47206 Desno Sredičko punomoćnik sudionika u postupku LOBARIS d.o.o.</item>
    </derivirana_varijabla>
  </DomainObject.Predmet.OstaliListFormatedWithAdressOIB>
  <DomainObject.Predmet.OstaliListNazivFormated>
    <izvorni_sadrzaj>
      <item>Goran Martinko</item>
      <item>Vlado Maslak</item>
    </izvorni_sadrzaj>
    <derivirana_varijabla naziv="DomainObject.Predmet.OstaliListNazivFormated_1">
      <item>Goran Martinko</item>
      <item>Vlado Maslak</item>
    </derivirana_varijabla>
  </DomainObject.Predmet.OstaliListNazivFormated>
  <DomainObject.Predmet.OstaliListNazivFormatedOIB>
    <izvorni_sadrzaj>
      <item>Goran Martinko, OIB 14883433059</item>
      <item>Vlado Maslak, OIB 66872567832</item>
    </izvorni_sadrzaj>
    <derivirana_varijabla naziv="DomainObject.Predmet.OstaliListNazivFormatedOIB_1">
      <item>Goran Martinko, OIB 14883433059</item>
      <item>Vlado Maslak, OIB 66872567832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>St-9003/2015-9</izvorni_sadrzaj>
    <derivirana_varijabla naziv="DomainObject.PoslovniBrojDokumenta_1">St-9003/2015-9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LOBARIS d.o.o.</izvorni_sadrzaj>
    <derivirana_varijabla naziv="DomainObject.Predmet.ProtustrankaIDrugi_1">LOBARIS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LOBARIS d.o.o., OIB 86874348745, Ivane Brlić Mažuranić 2, 10434 Strmec Bukevski</izvorni_sadrzaj>
    <derivirana_varijabla naziv="DomainObject.Predmet.ProtustrankaIDrugiAdressOIB_1">LOBARIS d.o.o., OIB 86874348745, Ivane Brlić Mažuranić 2, 10434 Strmec Bukevski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LOBARIS d.o.o.</item>
      <item>Goran Martinko</item>
      <item>Vlado Maslak</item>
    </izvorni_sadrzaj>
    <derivirana_varijabla naziv="DomainObject.Predmet.SudioniciListNaziv_1">
      <item>FINA Regionalni centar Zagreb</item>
      <item>LOBARIS d.o.o.</item>
      <item>Goran Martinko</item>
      <item>Vlado Maslak</item>
    </derivirana_varijabla>
  </DomainObject.Predmet.SudioniciListNaziv>
  <DomainObject.Predmet.SudioniciListAdressOIB>
    <izvorni_sadrzaj>
      <item>FINA Regionalni centar Zagreb, OIB 85821130368, Trg svibanjskih žrtava 1995. br.,10000 Zagreb</item>
      <item>LOBARIS d.o.o., OIB 86874348745, Ivane Brlić Mažuranić 2,10434 Strmec Bukevski</item>
      <item>Goran Martinko, OIB 14883433059, Ivane Brlić Mažuranić 2,10434 Strmec</item>
      <item>Vlado Maslak, OIB 66872567832, Desno Sredičko 26a,47206 Desno Sredičko</item>
    </izvorni_sadrzaj>
    <derivirana_varijabla naziv="DomainObject.Predmet.SudioniciListAdressOIB_1">
      <item>FINA Regionalni centar Zagreb, OIB 85821130368, Trg svibanjskih žrtava 1995. br.,10000 Zagreb</item>
      <item>LOBARIS d.o.o., OIB 86874348745, Ivane Brlić Mažuranić 2,10434 Strmec Bukevski</item>
      <item>Goran Martinko, OIB 14883433059, Ivane Brlić Mažuranić 2,10434 Strmec</item>
      <item>Vlado Maslak, OIB 66872567832, Desno Sredičko 26a,47206 Desno Sredičko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86874348745</item>
      <item>, OIB 14883433059</item>
      <item>, OIB 66872567832</item>
    </izvorni_sadrzaj>
    <derivirana_varijabla naziv="DomainObject.Predmet.SudioniciListNazivOIB_1">
      <item>, OIB 85821130368</item>
      <item>, OIB 86874348745</item>
      <item>, OIB 14883433059</item>
      <item>, OIB 66872567832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254FF-DC99-45C6-B36C-1B06714D04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2125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2017-01-02T07:39:00Z</dcterms:created>
  <dc:creator>Sudsko vijeæe</dc:creator>
  <cp:lastModifiedBy>Višnja Svečak</cp:lastModifiedBy>
  <cp:lastPrinted>2017-01-02T07:53:00Z</cp:lastPrinted>
  <dcterms:modified xmlns:xsi="http://www.w3.org/2001/XMLSchema-instance" xsi:type="dcterms:W3CDTF">2017-01-02T07:53:00Z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St-9003/2015-9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