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14d9" w14:paraId="41714d9" w:rsidRDefault="00411B08" w:rsidP="00671A4A" w:rsidR="00671A4A" w:rsidRPr="00202D4E">
      <w:pPr>
        <w15:collapsed w:val="false"/>
      </w:pPr>
      <w:bookmarkStart w:name="_GoBack" w:id="0"/>
      <w:bookmarkEnd w:id="0"/>
      <w:r w:rsidRPr="00202D4E">
        <w:rPr>
          <w:bCs/>
        </w:rPr>
        <w:t xml:space="preserve">             </w:t>
      </w:r>
      <w:r w:rsidR="00176C69" w:rsidRPr="00202D4E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02D4E">
      <w:pPr>
        <w:ind w:hanging="720" w:left="360"/>
      </w:pPr>
      <w:r w:rsidRPr="00202D4E">
        <w:t xml:space="preserve">     </w:t>
      </w:r>
      <w:r w:rsidR="00F957D4" w:rsidRPr="00202D4E">
        <w:t xml:space="preserve">    </w:t>
      </w:r>
      <w:r w:rsidRPr="00202D4E">
        <w:t>REPUBLIKA HRVATSKA</w:t>
      </w:r>
    </w:p>
    <w:p w:rsidRDefault="00671A4A" w:rsidP="00184F3E" w:rsidR="00BF2838" w:rsidRPr="00202D4E">
      <w:pPr>
        <w:ind w:hanging="720" w:left="360"/>
      </w:pPr>
      <w:r w:rsidRPr="00202D4E">
        <w:t xml:space="preserve">     TRGOVAČKI SUD U OSIJEKU</w:t>
      </w:r>
    </w:p>
    <w:p w:rsidRDefault="006D01CB" w:rsidP="00507454" w:rsidR="006D01CB" w:rsidRPr="00202D4E"/>
    <w:p w:rsidRDefault="00F957D4" w:rsidP="00F957D4" w:rsidR="00F957D4" w:rsidRPr="00202D4E">
      <w:pPr>
        <w:jc w:val="center"/>
      </w:pPr>
      <w:r w:rsidRPr="00202D4E">
        <w:t>R</w:t>
      </w:r>
      <w:r w:rsidR="00507454" w:rsidRPr="00202D4E">
        <w:t xml:space="preserve"> </w:t>
      </w:r>
      <w:r w:rsidRPr="00202D4E">
        <w:t>E</w:t>
      </w:r>
      <w:r w:rsidR="00507454" w:rsidRPr="00202D4E">
        <w:t xml:space="preserve"> </w:t>
      </w:r>
      <w:r w:rsidRPr="00202D4E">
        <w:t>P</w:t>
      </w:r>
      <w:r w:rsidR="00507454" w:rsidRPr="00202D4E">
        <w:t xml:space="preserve"> </w:t>
      </w:r>
      <w:r w:rsidRPr="00202D4E">
        <w:t>U</w:t>
      </w:r>
      <w:r w:rsidR="00507454" w:rsidRPr="00202D4E">
        <w:t xml:space="preserve"> </w:t>
      </w:r>
      <w:r w:rsidRPr="00202D4E">
        <w:t>B</w:t>
      </w:r>
      <w:r w:rsidR="00507454" w:rsidRPr="00202D4E">
        <w:t xml:space="preserve"> </w:t>
      </w:r>
      <w:r w:rsidRPr="00202D4E">
        <w:t>L</w:t>
      </w:r>
      <w:r w:rsidR="00507454" w:rsidRPr="00202D4E">
        <w:t xml:space="preserve"> </w:t>
      </w:r>
      <w:r w:rsidRPr="00202D4E">
        <w:t>I</w:t>
      </w:r>
      <w:r w:rsidR="00507454" w:rsidRPr="00202D4E">
        <w:t xml:space="preserve"> </w:t>
      </w:r>
      <w:r w:rsidRPr="00202D4E">
        <w:t>K</w:t>
      </w:r>
      <w:r w:rsidR="00507454" w:rsidRPr="00202D4E">
        <w:t xml:space="preserve"> </w:t>
      </w:r>
      <w:r w:rsidRPr="00202D4E">
        <w:t>A</w:t>
      </w:r>
      <w:r w:rsidR="00507454" w:rsidRPr="00202D4E">
        <w:t xml:space="preserve"> </w:t>
      </w:r>
      <w:r w:rsidRPr="00202D4E">
        <w:t xml:space="preserve"> </w:t>
      </w:r>
      <w:r w:rsidR="00507454" w:rsidRPr="00202D4E">
        <w:t xml:space="preserve">  </w:t>
      </w:r>
      <w:r w:rsidRPr="00202D4E">
        <w:t>H</w:t>
      </w:r>
      <w:r w:rsidR="00507454" w:rsidRPr="00202D4E">
        <w:t xml:space="preserve"> </w:t>
      </w:r>
      <w:r w:rsidRPr="00202D4E">
        <w:t>R</w:t>
      </w:r>
      <w:r w:rsidR="00507454" w:rsidRPr="00202D4E">
        <w:t xml:space="preserve"> </w:t>
      </w:r>
      <w:r w:rsidRPr="00202D4E">
        <w:t>V</w:t>
      </w:r>
      <w:r w:rsidR="00507454" w:rsidRPr="00202D4E">
        <w:t xml:space="preserve"> </w:t>
      </w:r>
      <w:r w:rsidRPr="00202D4E">
        <w:t>A</w:t>
      </w:r>
      <w:r w:rsidR="00507454" w:rsidRPr="00202D4E">
        <w:t xml:space="preserve"> </w:t>
      </w:r>
      <w:r w:rsidRPr="00202D4E">
        <w:t>T</w:t>
      </w:r>
      <w:r w:rsidR="00507454" w:rsidRPr="00202D4E">
        <w:t xml:space="preserve"> </w:t>
      </w:r>
      <w:r w:rsidRPr="00202D4E">
        <w:t>S</w:t>
      </w:r>
      <w:r w:rsidR="00507454" w:rsidRPr="00202D4E">
        <w:t xml:space="preserve"> </w:t>
      </w:r>
      <w:r w:rsidRPr="00202D4E">
        <w:t>K</w:t>
      </w:r>
      <w:r w:rsidR="00507454" w:rsidRPr="00202D4E">
        <w:t xml:space="preserve"> </w:t>
      </w:r>
      <w:r w:rsidRPr="00202D4E">
        <w:t>A</w:t>
      </w:r>
    </w:p>
    <w:p w:rsidRDefault="00F957D4" w:rsidP="00F957D4" w:rsidR="00F957D4" w:rsidRPr="00202D4E">
      <w:pPr>
        <w:jc w:val="center"/>
      </w:pPr>
      <w:r w:rsidRPr="00202D4E">
        <w:t>R J E Š E N J E</w:t>
      </w:r>
    </w:p>
    <w:p w:rsidRDefault="00785580" w:rsidP="00DD34D8" w:rsidR="00785580" w:rsidRPr="00202D4E">
      <w:pPr>
        <w:jc w:val="both"/>
      </w:pPr>
    </w:p>
    <w:p w:rsidRDefault="0028486D" w:rsidP="009A5A39" w:rsidR="00082277" w:rsidRPr="00202D4E">
      <w:pPr>
        <w:ind w:firstLine="708"/>
        <w:jc w:val="both"/>
      </w:pPr>
      <w:r w:rsidRPr="00202D4E">
        <w:rPr>
          <w:color w:val="000000"/>
        </w:rPr>
        <w:t xml:space="preserve">Trgovački sud u Osijeku, </w:t>
      </w:r>
      <w:r w:rsidRPr="00202D4E">
        <w:t>po stečajnom sucu mr. sc. Borisu Vukoviću</w:t>
      </w:r>
      <w:r w:rsidRPr="00202D4E">
        <w:rPr>
          <w:color w:val="000000"/>
        </w:rPr>
        <w:t xml:space="preserve">, povodom prijedloga </w:t>
      </w:r>
      <w:r w:rsidRPr="00202D4E">
        <w:t>REPUBLIKA HRVATSKA Ministarstvo financija OIB: 52634238587, zastupana po Županijskom državnom odvjetništvu u Osijeku za otvaranje stečajnog postupka nad dužnikom BRONZER j.d.o.o., Valpovo, Osječka 10, MBS: 030165079, OIB: 95743967663</w:t>
      </w:r>
      <w:r w:rsidR="003130A5" w:rsidRPr="00202D4E">
        <w:rPr>
          <w:color w:val="000000"/>
        </w:rPr>
        <w:t xml:space="preserve">, dana </w:t>
      </w:r>
      <w:r w:rsidR="0091354A" w:rsidRPr="00202D4E">
        <w:rPr>
          <w:color w:val="000000"/>
        </w:rPr>
        <w:t>16</w:t>
      </w:r>
      <w:r w:rsidR="00D608B3" w:rsidRPr="00202D4E">
        <w:rPr>
          <w:color w:val="000000"/>
        </w:rPr>
        <w:t xml:space="preserve">. </w:t>
      </w:r>
      <w:r w:rsidR="002B19BD" w:rsidRPr="00202D4E">
        <w:rPr>
          <w:color w:val="000000"/>
        </w:rPr>
        <w:t xml:space="preserve">svibnja </w:t>
      </w:r>
      <w:r w:rsidR="003130A5" w:rsidRPr="00202D4E">
        <w:rPr>
          <w:color w:val="000000"/>
        </w:rPr>
        <w:t xml:space="preserve">2018. godine </w:t>
      </w:r>
    </w:p>
    <w:p w:rsidRDefault="00507454" w:rsidP="00507454" w:rsidR="00507454" w:rsidRPr="00202D4E">
      <w:pPr>
        <w:ind w:firstLine="708"/>
        <w:jc w:val="both"/>
      </w:pPr>
    </w:p>
    <w:p w:rsidRDefault="00785580" w:rsidP="00507454" w:rsidR="00785580" w:rsidRPr="00202D4E">
      <w:pPr>
        <w:ind w:firstLine="708"/>
        <w:jc w:val="both"/>
      </w:pPr>
    </w:p>
    <w:p w:rsidRDefault="00F957D4" w:rsidP="0087517F" w:rsidR="00F50968" w:rsidRPr="00202D4E">
      <w:pPr>
        <w:jc w:val="center"/>
      </w:pPr>
      <w:r w:rsidRPr="00202D4E">
        <w:t>r i j e š i o   j e</w:t>
      </w:r>
    </w:p>
    <w:p w:rsidRDefault="00785580" w:rsidP="00F957D4" w:rsidR="00785580" w:rsidRPr="00202D4E">
      <w:pPr>
        <w:jc w:val="both"/>
      </w:pPr>
    </w:p>
    <w:p w:rsidRDefault="00F957D4" w:rsidP="00F957D4" w:rsidR="00F957D4" w:rsidRPr="00202D4E">
      <w:pPr>
        <w:jc w:val="both"/>
      </w:pPr>
      <w:r w:rsidRPr="00202D4E">
        <w:t>1.Pozivaju se osobe koje im</w:t>
      </w:r>
      <w:r w:rsidR="00B94EEC" w:rsidRPr="00202D4E">
        <w:t>aju pravni interes za provedbom</w:t>
      </w:r>
      <w:r w:rsidRPr="00202D4E">
        <w:t xml:space="preserve"> stečajnoga postupka nad dužnikom </w:t>
      </w:r>
      <w:r w:rsidR="0028486D" w:rsidRPr="00202D4E">
        <w:t>BRONZER j.d.o.o., Valpovo, Osječka 10, MBS: 030165079, OIB: 95743967663</w:t>
      </w:r>
      <w:r w:rsidRPr="00202D4E">
        <w:t xml:space="preserve">, da u roku od 15 dana uplate na sudski depozit ovoga suda broj </w:t>
      </w:r>
      <w:r w:rsidR="005D1D03" w:rsidRPr="00202D4E">
        <w:t xml:space="preserve"> </w:t>
      </w:r>
      <w:r w:rsidRPr="00202D4E">
        <w:t>HR3123900011300000200 s pozivom na broj HR05 272</w:t>
      </w:r>
      <w:r w:rsidR="000975FD" w:rsidRPr="00202D4E">
        <w:t>-</w:t>
      </w:r>
      <w:r w:rsidR="0028486D" w:rsidRPr="00202D4E">
        <w:t>1611</w:t>
      </w:r>
      <w:r w:rsidR="000975FD" w:rsidRPr="00202D4E">
        <w:t>-1</w:t>
      </w:r>
      <w:r w:rsidR="0028486D" w:rsidRPr="00202D4E">
        <w:t>7</w:t>
      </w:r>
      <w:r w:rsidR="005A4DAE" w:rsidRPr="00202D4E">
        <w:t xml:space="preserve"> kod Hrvatske poštanske</w:t>
      </w:r>
      <w:r w:rsidR="00B94EEC" w:rsidRPr="00202D4E">
        <w:t xml:space="preserve"> </w:t>
      </w:r>
      <w:r w:rsidRPr="00202D4E">
        <w:t xml:space="preserve">banke iznos od </w:t>
      </w:r>
      <w:r w:rsidR="008B6C36" w:rsidRPr="00202D4E">
        <w:t xml:space="preserve">25.610,00 </w:t>
      </w:r>
      <w:r w:rsidR="008E1758" w:rsidRPr="00202D4E">
        <w:t xml:space="preserve">kn </w:t>
      </w:r>
      <w:r w:rsidR="00082277" w:rsidRPr="00202D4E">
        <w:t>predujam za namirenje troškova</w:t>
      </w:r>
      <w:r w:rsidRPr="00202D4E">
        <w:t xml:space="preserve"> prethodnoga i otvorenoga stečajnog postupka, te da u istom roku potvrdu o uplati dostave u sudski spis.</w:t>
      </w:r>
      <w:r w:rsidR="00507454" w:rsidRPr="00202D4E">
        <w:t xml:space="preserve"> </w:t>
      </w:r>
    </w:p>
    <w:p w:rsidRDefault="00F957D4" w:rsidP="00F957D4" w:rsidR="00F957D4" w:rsidRPr="00202D4E">
      <w:pPr>
        <w:jc w:val="both"/>
      </w:pPr>
    </w:p>
    <w:p w:rsidRDefault="00F957D4" w:rsidP="00F957D4" w:rsidR="00F957D4" w:rsidRPr="00202D4E">
      <w:pPr>
        <w:jc w:val="both"/>
      </w:pPr>
      <w:r w:rsidRPr="00202D4E">
        <w:t>2.Ovo rješenje će se objaviti na mrežnoj stranici e-Oglasna ploča sudova istoga dana kada je doneseno.</w:t>
      </w:r>
    </w:p>
    <w:p w:rsidRDefault="00F957D4" w:rsidP="00F957D4" w:rsidR="00F957D4" w:rsidRPr="00202D4E">
      <w:pPr>
        <w:jc w:val="both"/>
      </w:pPr>
    </w:p>
    <w:p w:rsidRDefault="00F957D4" w:rsidP="00BA578F" w:rsidR="00F957D4" w:rsidRPr="00202D4E">
      <w:pPr>
        <w:pStyle w:val="Tijeloteksta"/>
        <w:rPr>
          <w:sz w:val="24"/>
        </w:rPr>
      </w:pPr>
      <w:r w:rsidRPr="00202D4E">
        <w:rPr>
          <w:sz w:val="24"/>
        </w:rPr>
        <w:t>3.Ako osobe koje imaju pravni interes da se</w:t>
      </w:r>
      <w:r w:rsidR="004B5B7A" w:rsidRPr="00202D4E">
        <w:rPr>
          <w:sz w:val="24"/>
        </w:rPr>
        <w:t xml:space="preserve"> provede stečajni postupak nad </w:t>
      </w:r>
      <w:r w:rsidRPr="00202D4E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202D4E">
        <w:rPr>
          <w:sz w:val="24"/>
        </w:rPr>
        <w:t>Stečajnog zakona („Narodne novine“ broj 71/15 i 104/17; u daljnjem tekstu SZ)</w:t>
      </w:r>
      <w:r w:rsidRPr="00202D4E">
        <w:rPr>
          <w:sz w:val="24"/>
        </w:rPr>
        <w:t>.</w:t>
      </w:r>
    </w:p>
    <w:p w:rsidRDefault="00F957D4" w:rsidP="00F957D4" w:rsidR="00F957D4" w:rsidRPr="00202D4E">
      <w:pPr>
        <w:jc w:val="both"/>
      </w:pPr>
    </w:p>
    <w:p w:rsidRDefault="00F957D4" w:rsidP="00F957D4" w:rsidR="00F957D4" w:rsidRPr="00202D4E">
      <w:pPr>
        <w:jc w:val="both"/>
      </w:pPr>
      <w:r w:rsidRPr="00202D4E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202D4E">
        <w:t>će</w:t>
      </w:r>
      <w:r w:rsidRPr="00202D4E">
        <w:t xml:space="preserve"> se iz Fonda za namirenje troškova stečajnoga postupka.</w:t>
      </w:r>
    </w:p>
    <w:p w:rsidRDefault="000471D3" w:rsidP="00F957D4" w:rsidR="000471D3" w:rsidRPr="00202D4E">
      <w:pPr>
        <w:jc w:val="both"/>
      </w:pPr>
    </w:p>
    <w:p w:rsidRDefault="00F957D4" w:rsidP="00F957D4" w:rsidR="00F957D4" w:rsidRPr="00202D4E">
      <w:pPr>
        <w:jc w:val="both"/>
      </w:pPr>
    </w:p>
    <w:p w:rsidRDefault="00F957D4" w:rsidP="0087517F" w:rsidR="00F957D4" w:rsidRPr="00202D4E">
      <w:pPr>
        <w:jc w:val="center"/>
      </w:pPr>
      <w:r w:rsidRPr="00202D4E">
        <w:t>Obrazloženje</w:t>
      </w:r>
    </w:p>
    <w:p w:rsidRDefault="006D01CB" w:rsidP="00F957D4" w:rsidR="006D01CB" w:rsidRPr="00202D4E">
      <w:pPr>
        <w:jc w:val="both"/>
      </w:pPr>
    </w:p>
    <w:p w:rsidRDefault="002B19BD" w:rsidP="00F957D4" w:rsidR="002B19BD" w:rsidRPr="00202D4E">
      <w:pPr>
        <w:jc w:val="both"/>
      </w:pPr>
    </w:p>
    <w:p w:rsidRDefault="00202D4E" w:rsidP="00202D4E" w:rsidR="00202D4E" w:rsidRPr="00202D4E">
      <w:pPr>
        <w:ind w:firstLine="708"/>
        <w:jc w:val="both"/>
      </w:pPr>
      <w:r w:rsidRPr="00202D4E">
        <w:t xml:space="preserve">Dana 22. rujna 2017. godine zaprimljen je na ovome sudu zahtjev FINE Regionalni centar Osijek, Podružnica Osijek, L. </w:t>
      </w:r>
      <w:proofErr w:type="spellStart"/>
      <w:r w:rsidRPr="00202D4E">
        <w:t>Jägera</w:t>
      </w:r>
      <w:proofErr w:type="spellEnd"/>
      <w:r w:rsidRPr="00202D4E">
        <w:t xml:space="preserve"> 3, OIB: 85821130368, klasa: 110-07/17-01/04 </w:t>
      </w:r>
      <w:proofErr w:type="spellStart"/>
      <w:r w:rsidRPr="00202D4E">
        <w:t>Ur</w:t>
      </w:r>
      <w:proofErr w:type="spellEnd"/>
      <w:r w:rsidRPr="00202D4E">
        <w:t>. broj 04-06-17-4732 od 21. rujna 2017. godine, za provedbu skraćenog stečajnog postupka nad dužnikom BRONZER j.d.o.o., Valpovo, Osječka 10, MBS: 030165079, OIB: 95743967663.</w:t>
      </w:r>
    </w:p>
    <w:p w:rsidRDefault="00202D4E" w:rsidP="002B19BD" w:rsidR="00202D4E" w:rsidRPr="00202D4E">
      <w:pPr>
        <w:ind w:firstLine="708"/>
        <w:jc w:val="both"/>
      </w:pPr>
    </w:p>
    <w:p w:rsidRDefault="00202D4E" w:rsidP="00202D4E" w:rsidR="00202D4E" w:rsidRPr="00202D4E">
      <w:pPr>
        <w:ind w:firstLine="708"/>
        <w:jc w:val="both"/>
      </w:pPr>
      <w:r w:rsidRPr="00202D4E">
        <w:t xml:space="preserve">Trgovački sud u Osijeku je dana 29. rujna 2017. godine objavio oglas na mrežnoj stranici e-Oglasna ploča sudova pod poslovnim brojem 13 St-1415/17-3 od 29. rujna 2017. </w:t>
      </w:r>
      <w:r w:rsidRPr="00202D4E">
        <w:lastRenderedPageBreak/>
        <w:t>godine sukladno čl. 430</w:t>
      </w:r>
      <w:r w:rsidRPr="00202D4E">
        <w:rPr>
          <w:color w:val="000000"/>
        </w:rPr>
        <w:t xml:space="preserve">. Stečajnog zakona (Narodne novine 71/15) </w:t>
      </w:r>
      <w:r w:rsidRPr="00202D4E">
        <w:t xml:space="preserve">kojim su pozvane osobe ovlaštene za zastupanje dužnika po zakonu da sudu u roku od 15 dana od dana objave oglasa dostave javnobilježnički ovjerovljeni </w:t>
      </w:r>
      <w:proofErr w:type="spellStart"/>
      <w:r w:rsidRPr="00202D4E">
        <w:t>prokazni</w:t>
      </w:r>
      <w:proofErr w:type="spellEnd"/>
      <w:r w:rsidRPr="00202D4E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202D4E" w:rsidP="00202D4E" w:rsidR="00202D4E" w:rsidRPr="00202D4E">
      <w:pPr>
        <w:ind w:firstLine="708"/>
        <w:jc w:val="both"/>
      </w:pPr>
    </w:p>
    <w:p w:rsidRDefault="00202D4E" w:rsidP="00202D4E" w:rsidR="00202D4E" w:rsidRPr="00202D4E">
      <w:pPr>
        <w:ind w:firstLine="708"/>
        <w:jc w:val="both"/>
      </w:pPr>
      <w:r w:rsidRPr="00202D4E">
        <w:t xml:space="preserve">Podneskom zaprimljenim, kod ovog suda dana 23. listopada 2017. godine, vjerovnik REPUBLIKA HRVATSKA Ministarstvo financija OIB: 52634238587, zastupana po Županijskom državnom odvjetništvu u Osijeku, podnijela je  prijedlog za otvaranjem stečajnog postupka nad dužnikom BRONZER j.d.o.o., Valpovo, Osječka 10, MBS: 030165079, OIB: 95743967663, uz koji prijedlog je dostavila dokaz o postojanju svoje tražbine i postojanju stečajnog razloga iz članka 6. stav 2. Stečajnog zakona: nesposobnosti za plaćanje.    </w:t>
      </w:r>
    </w:p>
    <w:p w:rsidRDefault="00202D4E" w:rsidP="00202D4E" w:rsidR="00202D4E" w:rsidRPr="00202D4E">
      <w:pPr>
        <w:ind w:firstLine="708"/>
        <w:jc w:val="both"/>
      </w:pPr>
    </w:p>
    <w:p w:rsidRDefault="00202D4E" w:rsidP="00202D4E" w:rsidR="00202D4E" w:rsidRPr="00202D4E">
      <w:pPr>
        <w:ind w:firstLine="720"/>
        <w:jc w:val="both"/>
      </w:pPr>
      <w:r w:rsidRPr="00202D4E">
        <w:t xml:space="preserve">Slijedom navedenog, budući nisu ispunjeni uvjeti za istovremeno otvaranje i zaključenje skraćenog stečajnog postupka nad dužnikom, u smislu odredbe članka 431. </w:t>
      </w:r>
      <w:r w:rsidRPr="00202D4E">
        <w:rPr>
          <w:color w:val="000000"/>
        </w:rPr>
        <w:t xml:space="preserve">Stečajnog zakona </w:t>
      </w:r>
      <w:r w:rsidRPr="00202D4E">
        <w:t>sukladno članku 433. Stečajnog zakona obustavljen je skraćeni stečajni postupak nad dužnikom, te je određeno da će se postupak nad dužnikom nastaviti primjenom općih odredbi Stečajnog zakona.</w:t>
      </w:r>
    </w:p>
    <w:p w:rsidRDefault="002B19BD" w:rsidP="002B19BD" w:rsidR="002B19BD" w:rsidRPr="00202D4E">
      <w:pPr>
        <w:ind w:firstLine="708"/>
        <w:jc w:val="both"/>
      </w:pPr>
    </w:p>
    <w:p w:rsidRDefault="00202D4E" w:rsidP="00202D4E" w:rsidR="00202D4E" w:rsidRPr="00202D4E">
      <w:pPr>
        <w:pStyle w:val="Tijeloteksta"/>
        <w:ind w:firstLine="708"/>
        <w:rPr>
          <w:sz w:val="24"/>
        </w:rPr>
      </w:pPr>
      <w:r w:rsidRPr="00202D4E">
        <w:rPr>
          <w:sz w:val="24"/>
        </w:rPr>
        <w:t>Sud je utvrdio da je predlagatelj ovlašten za podnošenje predmetnoga prijedloga temeljem odredbe čl. 109. st. 1. Stečajnog zakona („Narodne novine“ broj 71/15 i 104/17; u daljnjem tekstu SZ),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13D09" w:rsidP="006874A3" w:rsidR="00105A49" w:rsidRPr="00202D4E">
      <w:pPr>
        <w:ind w:firstLine="708"/>
        <w:jc w:val="both"/>
      </w:pPr>
      <w:r w:rsidRPr="00202D4E">
        <w:t xml:space="preserve">  </w:t>
      </w:r>
    </w:p>
    <w:p w:rsidRDefault="00F957D4" w:rsidP="004C187C" w:rsidR="004C187C" w:rsidRPr="00202D4E">
      <w:pPr>
        <w:ind w:firstLine="708"/>
        <w:jc w:val="both"/>
      </w:pPr>
      <w:r w:rsidRPr="00202D4E">
        <w:t xml:space="preserve">Na ročištu radi očitovanja o prijedlogu za otvaranje stečajnog postupka i ročištu radi </w:t>
      </w:r>
      <w:r w:rsidR="005B42E8" w:rsidRPr="00202D4E">
        <w:t xml:space="preserve"> </w:t>
      </w:r>
      <w:r w:rsidRPr="00202D4E">
        <w:t xml:space="preserve">rasprave o pretpostavkama za otvaranje stečajnog postupka nad dužnikom, održanom </w:t>
      </w:r>
      <w:r w:rsidR="00C73A59" w:rsidRPr="00202D4E">
        <w:t>1</w:t>
      </w:r>
      <w:r w:rsidR="006874A3" w:rsidRPr="00202D4E">
        <w:t>2</w:t>
      </w:r>
      <w:r w:rsidR="00DF4AE5" w:rsidRPr="00202D4E">
        <w:t xml:space="preserve">. </w:t>
      </w:r>
      <w:r w:rsidR="00C73A59" w:rsidRPr="00202D4E">
        <w:t>travnja</w:t>
      </w:r>
      <w:r w:rsidR="00BB0166" w:rsidRPr="00202D4E">
        <w:t xml:space="preserve"> 201</w:t>
      </w:r>
      <w:r w:rsidR="00281674" w:rsidRPr="00202D4E">
        <w:t>8</w:t>
      </w:r>
      <w:r w:rsidR="00BB0166" w:rsidRPr="00202D4E">
        <w:t xml:space="preserve">. </w:t>
      </w:r>
      <w:r w:rsidRPr="00202D4E">
        <w:t xml:space="preserve">godine, </w:t>
      </w:r>
      <w:r w:rsidR="002C5672" w:rsidRPr="00202D4E">
        <w:t>privremen</w:t>
      </w:r>
      <w:r w:rsidR="0031461C" w:rsidRPr="00202D4E">
        <w:t>i</w:t>
      </w:r>
      <w:r w:rsidR="002C5672" w:rsidRPr="00202D4E">
        <w:t xml:space="preserve"> stečajn</w:t>
      </w:r>
      <w:r w:rsidR="0031461C" w:rsidRPr="00202D4E">
        <w:t>i</w:t>
      </w:r>
      <w:r w:rsidR="00891AB7" w:rsidRPr="00202D4E">
        <w:t xml:space="preserve"> upravitelj</w:t>
      </w:r>
      <w:r w:rsidR="00253806" w:rsidRPr="00202D4E">
        <w:t xml:space="preserve"> izloži</w:t>
      </w:r>
      <w:r w:rsidR="0031461C" w:rsidRPr="00202D4E">
        <w:t>o</w:t>
      </w:r>
      <w:r w:rsidR="0052432B" w:rsidRPr="00202D4E">
        <w:t xml:space="preserve"> je</w:t>
      </w:r>
      <w:r w:rsidR="007F0BA9" w:rsidRPr="00202D4E">
        <w:t xml:space="preserve"> svoje</w:t>
      </w:r>
      <w:r w:rsidR="00253806" w:rsidRPr="00202D4E">
        <w:t xml:space="preserve"> </w:t>
      </w:r>
      <w:r w:rsidRPr="00202D4E">
        <w:t xml:space="preserve">pisano izvješće od </w:t>
      </w:r>
      <w:r w:rsidR="00202D4E">
        <w:t>20</w:t>
      </w:r>
      <w:r w:rsidR="003977B5" w:rsidRPr="00202D4E">
        <w:t xml:space="preserve">. </w:t>
      </w:r>
      <w:r w:rsidR="00202D4E">
        <w:t>veljače</w:t>
      </w:r>
      <w:r w:rsidR="0031461C" w:rsidRPr="00202D4E">
        <w:t xml:space="preserve"> 2018</w:t>
      </w:r>
      <w:r w:rsidR="00BB0166" w:rsidRPr="00202D4E">
        <w:t>. godine</w:t>
      </w:r>
      <w:r w:rsidR="004C187C" w:rsidRPr="00202D4E">
        <w:t xml:space="preserve"> iz kojeg proizlazi da su predvidivi troškovi stečajnog postupka prema ocijeni privremen</w:t>
      </w:r>
      <w:r w:rsidR="006874A3" w:rsidRPr="00202D4E">
        <w:t>og</w:t>
      </w:r>
      <w:r w:rsidR="004C187C" w:rsidRPr="00202D4E">
        <w:t xml:space="preserve"> stečajn</w:t>
      </w:r>
      <w:r w:rsidR="006874A3" w:rsidRPr="00202D4E">
        <w:t>og</w:t>
      </w:r>
      <w:r w:rsidR="004C187C" w:rsidRPr="00202D4E">
        <w:t xml:space="preserve"> upravitelj</w:t>
      </w:r>
      <w:r w:rsidR="006874A3" w:rsidRPr="00202D4E">
        <w:t>a</w:t>
      </w:r>
      <w:r w:rsidR="004C187C" w:rsidRPr="00202D4E">
        <w:t xml:space="preserve"> i ovoga suda </w:t>
      </w:r>
      <w:r w:rsidR="00CC392E" w:rsidRPr="00202D4E">
        <w:t>25.610,00</w:t>
      </w:r>
      <w:r w:rsidR="004C187C" w:rsidRPr="00202D4E">
        <w:t xml:space="preserve"> kn i to:</w:t>
      </w:r>
    </w:p>
    <w:p w:rsidRDefault="001E4783" w:rsidP="004C187C" w:rsidR="001E4783" w:rsidRPr="00202D4E">
      <w:pPr>
        <w:ind w:firstLine="708"/>
        <w:jc w:val="both"/>
      </w:pPr>
    </w:p>
    <w:p w:rsidRDefault="001E4783" w:rsidP="001E4783" w:rsidR="001E4783" w:rsidRPr="00202D4E">
      <w:pPr>
        <w:spacing w:after="240"/>
        <w:jc w:val="both"/>
      </w:pPr>
      <w:r w:rsidRPr="00202D4E">
        <w:t xml:space="preserve">- naknada banke za </w:t>
      </w:r>
      <w:r w:rsidR="00A0515B" w:rsidRPr="00202D4E">
        <w:t>otvaranje i zatvaranje računa</w:t>
      </w:r>
      <w:r w:rsidRPr="00202D4E">
        <w:t xml:space="preserve"> –</w:t>
      </w:r>
      <w:r w:rsidR="00A0515B" w:rsidRPr="00202D4E">
        <w:t xml:space="preserve"> </w:t>
      </w:r>
      <w:r w:rsidRPr="00202D4E">
        <w:t>u iznosu od 500,00 kn u skladu s prosječnom naknadom prema Cjeniku financijskih institucija za usluge platnog prometa na tržištu</w:t>
      </w:r>
    </w:p>
    <w:p w:rsidRDefault="00C8575E" w:rsidP="00C8575E" w:rsidR="00C8575E" w:rsidRPr="00202D4E">
      <w:pPr>
        <w:spacing w:after="240"/>
        <w:jc w:val="both"/>
      </w:pPr>
      <w:r w:rsidRPr="00202D4E">
        <w:t>- trošak izrade pečata u iznosu od 150,00 kn u skladu s prosječnom važećom cijenom takvih usluga na tržištu</w:t>
      </w:r>
    </w:p>
    <w:p w:rsidRDefault="00B23DB5" w:rsidP="00B23DB5" w:rsidR="00B23DB5" w:rsidRPr="00202D4E">
      <w:pPr>
        <w:spacing w:after="240"/>
        <w:jc w:val="both"/>
      </w:pPr>
      <w:r w:rsidRPr="00202D4E">
        <w:t>- trošak knjigovodstvenih usluga – mjesečno 500,00 kn + PDV x 12 mjeseci u iznosu od 7.500,00 kn u skladu s prosječnom cijenom takvih usluga na tržištu</w:t>
      </w:r>
    </w:p>
    <w:p w:rsidRDefault="008D0371" w:rsidP="008D0371" w:rsidR="008D0371" w:rsidRPr="00202D4E">
      <w:pPr>
        <w:spacing w:after="240"/>
        <w:jc w:val="both"/>
      </w:pPr>
      <w:r w:rsidRPr="00202D4E">
        <w:t>- nagrada stečajnom upravitelju – čl. 7. Uredbe u iznosu od 10.000,00 kn</w:t>
      </w:r>
    </w:p>
    <w:p w:rsidRDefault="008D0371" w:rsidP="008D0371" w:rsidR="008D0371" w:rsidRPr="00202D4E">
      <w:pPr>
        <w:spacing w:after="240"/>
        <w:jc w:val="both"/>
      </w:pPr>
      <w:r w:rsidRPr="00202D4E">
        <w:t xml:space="preserve">- jednokratna nagrada privremenom stečajnom upravitelju za obavljene poslove u prethodnom stečajnom postupku, čl. 4. Uredba o kriterijima i načinu obračuna i plaćanja nagrade stečajnim upraviteljima (Narodne novine 105/15) u bruto iznosu od </w:t>
      </w:r>
      <w:r w:rsidR="006874A3" w:rsidRPr="00202D4E">
        <w:t>3.500</w:t>
      </w:r>
      <w:r w:rsidRPr="00202D4E">
        <w:t>,00 kn</w:t>
      </w:r>
    </w:p>
    <w:p w:rsidRDefault="00610152" w:rsidP="00610152" w:rsidR="00610152" w:rsidRPr="00202D4E">
      <w:pPr>
        <w:jc w:val="both"/>
      </w:pPr>
      <w:r w:rsidRPr="00202D4E">
        <w:lastRenderedPageBreak/>
        <w:t>- arhiviranje dokumentacije – (pohrana dokumentacije u skladu sa Zakonom o arhivskom gradivu i arhivima prema Cjeniku u iznosu od 1.500,00 kn.</w:t>
      </w:r>
    </w:p>
    <w:p w:rsidRDefault="001E4783" w:rsidP="004C187C" w:rsidR="001E4783" w:rsidRPr="00202D4E">
      <w:pPr>
        <w:ind w:firstLine="708"/>
        <w:jc w:val="both"/>
      </w:pPr>
    </w:p>
    <w:p w:rsidRDefault="004F76B2" w:rsidP="004F76B2" w:rsidR="004F76B2" w:rsidRPr="00202D4E">
      <w:pPr>
        <w:spacing w:after="240"/>
        <w:jc w:val="both"/>
      </w:pPr>
      <w:r w:rsidRPr="00202D4E">
        <w:t xml:space="preserve">- paušalna sudska pristojba u stečajnom postupku, </w:t>
      </w:r>
      <w:proofErr w:type="spellStart"/>
      <w:r w:rsidRPr="00202D4E">
        <w:t>Tbr</w:t>
      </w:r>
      <w:proofErr w:type="spellEnd"/>
      <w:r w:rsidRPr="00202D4E">
        <w:t>. 24. Zakona o sudskim pristojbama u iznosu od 2.000,00 kn</w:t>
      </w:r>
    </w:p>
    <w:p w:rsidRDefault="004F76B2" w:rsidP="004F76B2" w:rsidR="004C187C" w:rsidRPr="00202D4E">
      <w:pPr>
        <w:spacing w:after="240"/>
        <w:jc w:val="both"/>
      </w:pPr>
      <w:r w:rsidRPr="00202D4E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 w:rsidRPr="00202D4E">
      <w:pPr>
        <w:spacing w:after="240"/>
        <w:ind w:firstLine="708"/>
        <w:jc w:val="both"/>
      </w:pPr>
      <w:r w:rsidRPr="00202D4E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 w:rsidRPr="00202D4E">
      <w:pPr>
        <w:ind w:firstLine="708"/>
        <w:jc w:val="both"/>
      </w:pPr>
      <w:r w:rsidRPr="00202D4E">
        <w:t>Od strane suda utvrđeno je da kod stečajnog dužnika postoj</w:t>
      </w:r>
      <w:r w:rsidR="008701A1" w:rsidRPr="00202D4E">
        <w:t>i</w:t>
      </w:r>
      <w:r w:rsidRPr="00202D4E">
        <w:t xml:space="preserve"> stečajni razlo</w:t>
      </w:r>
      <w:r w:rsidR="008701A1" w:rsidRPr="00202D4E">
        <w:t>g</w:t>
      </w:r>
      <w:r w:rsidRPr="00202D4E">
        <w:t xml:space="preserve"> </w:t>
      </w:r>
      <w:r w:rsidR="008701A1" w:rsidRPr="00202D4E">
        <w:t>nesposobnost</w:t>
      </w:r>
      <w:r w:rsidR="0086383F" w:rsidRPr="00202D4E">
        <w:t xml:space="preserve"> za plaćanje </w:t>
      </w:r>
      <w:r w:rsidR="008701A1" w:rsidRPr="00202D4E">
        <w:t>predviđen</w:t>
      </w:r>
      <w:r w:rsidRPr="00202D4E"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9F6988" w:rsidP="004C187C" w:rsidR="009F6988" w:rsidRPr="00202D4E">
      <w:pPr>
        <w:ind w:firstLine="708"/>
        <w:jc w:val="both"/>
      </w:pPr>
    </w:p>
    <w:p w:rsidRDefault="004C187C" w:rsidP="004C187C" w:rsidR="004C187C" w:rsidRPr="00202D4E">
      <w:pPr>
        <w:jc w:val="both"/>
      </w:pPr>
    </w:p>
    <w:p w:rsidRDefault="004C187C" w:rsidP="0087517F" w:rsidR="004C187C" w:rsidRPr="00202D4E">
      <w:pPr>
        <w:jc w:val="center"/>
      </w:pPr>
      <w:r w:rsidRPr="00202D4E">
        <w:t xml:space="preserve">U Osijeku </w:t>
      </w:r>
      <w:r w:rsidR="002E565F" w:rsidRPr="00202D4E">
        <w:t xml:space="preserve">16. </w:t>
      </w:r>
      <w:r w:rsidR="00D11AB1" w:rsidRPr="00202D4E">
        <w:t>svibnja</w:t>
      </w:r>
      <w:r w:rsidR="00AF1B13" w:rsidRPr="00202D4E">
        <w:t xml:space="preserve"> 2018.</w:t>
      </w:r>
    </w:p>
    <w:p w:rsidRDefault="00533C41" w:rsidP="0087517F" w:rsidR="00533C41" w:rsidRPr="00202D4E">
      <w:pPr>
        <w:jc w:val="center"/>
      </w:pPr>
    </w:p>
    <w:p w:rsidRDefault="00533C41" w:rsidP="0087517F" w:rsidR="00533C41" w:rsidRPr="00202D4E">
      <w:pPr>
        <w:jc w:val="center"/>
      </w:pPr>
    </w:p>
    <w:p w:rsidRDefault="004C187C" w:rsidP="004C187C" w:rsidR="004C187C" w:rsidRPr="00202D4E">
      <w:pPr>
        <w:jc w:val="both"/>
      </w:pPr>
      <w:r w:rsidRPr="00202D4E">
        <w:tab/>
      </w:r>
      <w:r w:rsidRPr="00202D4E">
        <w:tab/>
      </w:r>
      <w:r w:rsidRPr="00202D4E">
        <w:tab/>
      </w:r>
      <w:r w:rsidRPr="00202D4E">
        <w:tab/>
      </w:r>
      <w:r w:rsidRPr="00202D4E">
        <w:tab/>
      </w:r>
      <w:r w:rsidRPr="00202D4E">
        <w:tab/>
      </w:r>
      <w:r w:rsidRPr="00202D4E">
        <w:tab/>
      </w:r>
      <w:r w:rsidRPr="00202D4E">
        <w:tab/>
        <w:t xml:space="preserve">        STEČAJNI SUDAC</w:t>
      </w:r>
    </w:p>
    <w:p w:rsidRDefault="004C187C" w:rsidP="0087517F" w:rsidR="004C187C" w:rsidRPr="00202D4E">
      <w:pPr>
        <w:ind w:left="4956"/>
        <w:jc w:val="center"/>
      </w:pPr>
      <w:r w:rsidRPr="00202D4E">
        <w:t xml:space="preserve">       mr. sc. Boris Vuković</w:t>
      </w:r>
    </w:p>
    <w:p w:rsidRDefault="004C187C" w:rsidP="004C187C" w:rsidR="004C187C" w:rsidRPr="00202D4E">
      <w:pPr>
        <w:jc w:val="both"/>
      </w:pPr>
    </w:p>
    <w:p w:rsidRDefault="004C187C" w:rsidP="004C187C" w:rsidR="004C187C" w:rsidRPr="00202D4E">
      <w:pPr>
        <w:jc w:val="both"/>
      </w:pPr>
      <w:r w:rsidRPr="00202D4E">
        <w:t xml:space="preserve">Zapisničar: Danijela Špeletić    </w:t>
      </w:r>
    </w:p>
    <w:p w:rsidRDefault="004C187C" w:rsidP="004C187C" w:rsidR="006A5D6B" w:rsidRPr="00202D4E">
      <w:pPr>
        <w:jc w:val="both"/>
      </w:pPr>
      <w:r w:rsidRPr="00202D4E">
        <w:t xml:space="preserve">                             </w:t>
      </w:r>
    </w:p>
    <w:p w:rsidRDefault="004C187C" w:rsidP="004C187C" w:rsidR="004C187C" w:rsidRPr="00202D4E">
      <w:pPr>
        <w:jc w:val="both"/>
      </w:pPr>
      <w:r w:rsidRPr="00202D4E">
        <w:t xml:space="preserve">         </w:t>
      </w:r>
    </w:p>
    <w:p w:rsidRDefault="00FD37CC" w:rsidP="004C187C" w:rsidR="004C187C" w:rsidRPr="00202D4E">
      <w:pPr>
        <w:jc w:val="both"/>
      </w:pPr>
      <w:r w:rsidRPr="00202D4E">
        <w:t xml:space="preserve">UPUTA </w:t>
      </w:r>
      <w:r w:rsidR="004C187C" w:rsidRPr="00202D4E">
        <w:t>O PRAVNOM LIJEKU:</w:t>
      </w:r>
    </w:p>
    <w:p w:rsidRDefault="004C187C" w:rsidP="004C187C" w:rsidR="004C187C" w:rsidRPr="00202D4E">
      <w:pPr>
        <w:jc w:val="both"/>
      </w:pPr>
      <w:r w:rsidRPr="00202D4E"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 w:rsidRPr="00202D4E">
      <w:pPr>
        <w:jc w:val="both"/>
      </w:pPr>
    </w:p>
    <w:p w:rsidRDefault="004C187C" w:rsidP="004C187C" w:rsidR="004C187C" w:rsidRPr="00202D4E">
      <w:pPr>
        <w:jc w:val="both"/>
      </w:pPr>
    </w:p>
    <w:p w:rsidRDefault="004C187C" w:rsidP="004C187C" w:rsidR="004C187C" w:rsidRPr="00202D4E">
      <w:pPr>
        <w:jc w:val="both"/>
      </w:pPr>
    </w:p>
    <w:p w:rsidRDefault="004C187C" w:rsidP="004C187C" w:rsidR="004C187C" w:rsidRPr="00202D4E">
      <w:pPr>
        <w:jc w:val="both"/>
      </w:pPr>
      <w:r w:rsidRPr="00202D4E">
        <w:t>D N A :</w:t>
      </w:r>
    </w:p>
    <w:p w:rsidRDefault="004C187C" w:rsidP="004C187C" w:rsidR="004C187C" w:rsidRPr="00202D4E">
      <w:pPr>
        <w:numPr>
          <w:ilvl w:val="0"/>
          <w:numId w:val="15"/>
        </w:numPr>
        <w:jc w:val="both"/>
      </w:pPr>
      <w:r w:rsidRPr="00202D4E">
        <w:t xml:space="preserve">Mrežna stranica e-Oglasna ploča sudova </w:t>
      </w:r>
    </w:p>
    <w:p w:rsidRDefault="004C187C" w:rsidP="004C187C" w:rsidR="004C187C" w:rsidRPr="00202D4E">
      <w:pPr>
        <w:numPr>
          <w:ilvl w:val="0"/>
          <w:numId w:val="15"/>
        </w:numPr>
        <w:jc w:val="both"/>
      </w:pPr>
      <w:r w:rsidRPr="00202D4E">
        <w:t xml:space="preserve">kal. </w:t>
      </w:r>
      <w:r w:rsidR="00533C41" w:rsidRPr="00202D4E">
        <w:t>12</w:t>
      </w:r>
      <w:r w:rsidR="003E5180" w:rsidRPr="00202D4E">
        <w:t>.</w:t>
      </w:r>
      <w:r w:rsidR="00533C41" w:rsidRPr="00202D4E">
        <w:t>06</w:t>
      </w:r>
      <w:r w:rsidR="00E15D7A" w:rsidRPr="00202D4E">
        <w:t>.2018.</w:t>
      </w:r>
    </w:p>
    <w:p w:rsidRDefault="004C187C" w:rsidP="004C187C" w:rsidR="004C187C" w:rsidRPr="00202D4E">
      <w:pPr>
        <w:pStyle w:val="Tijeloteksta"/>
        <w:rPr>
          <w:bCs/>
          <w:sz w:val="24"/>
        </w:rPr>
      </w:pPr>
    </w:p>
    <w:p w:rsidRDefault="00671A4A" w:rsidP="00671A4A" w:rsidR="00671A4A" w:rsidRPr="00202D4E"/>
    <w:p w:rsidRDefault="00671A4A" w:rsidP="00671A4A" w:rsidR="00671A4A" w:rsidRPr="00202D4E"/>
    <w:p w:rsidRDefault="00671A4A" w:rsidP="00671A4A" w:rsidR="00671A4A" w:rsidRPr="00202D4E"/>
    <w:p w:rsidRDefault="00671A4A" w:rsidP="00671A4A" w:rsidR="00671A4A" w:rsidRPr="00202D4E"/>
    <w:p w:rsidRDefault="00671A4A" w:rsidP="00671A4A" w:rsidR="00671A4A" w:rsidRPr="00202D4E"/>
    <w:p w:rsidRDefault="00671A4A" w:rsidP="00671A4A" w:rsidR="00671A4A" w:rsidRPr="00202D4E"/>
    <w:p w:rsidRDefault="00671A4A" w:rsidP="00671A4A" w:rsidR="00671A4A" w:rsidRPr="00202D4E"/>
    <w:p w:rsidRDefault="00671A4A" w:rsidP="00671A4A" w:rsidR="00671A4A" w:rsidRPr="00202D4E"/>
    <w:p w:rsidRDefault="00671A4A" w:rsidP="00671A4A" w:rsidR="00671A4A" w:rsidRPr="00202D4E"/>
    <w:p w:rsidRDefault="00671A4A" w:rsidP="00671A4A" w:rsidR="00671A4A" w:rsidRPr="00202D4E"/>
    <w:p w:rsidRDefault="00671A4A" w:rsidP="00671A4A" w:rsidR="00671A4A" w:rsidRPr="00202D4E">
      <w:pPr>
        <w:ind w:left="5580"/>
      </w:pPr>
    </w:p>
    <w:p w:rsidRDefault="00671A4A" w:rsidP="00671A4A" w:rsidR="00671A4A" w:rsidRPr="00202D4E"/>
    <w:p w:rsidRDefault="00671A4A" w:rsidP="00671A4A" w:rsidR="00671A4A" w:rsidRPr="00202D4E"/>
    <w:p w:rsidRDefault="006D3C3F" w:rsidP="00671A4A" w:rsidR="006D3C3F" w:rsidRPr="00202D4E"/>
    <w:sectPr w:rsidSect="00105A49" w:rsidR="006D3C3F" w:rsidRPr="00202D4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DFD" w:rsidR="004E1DFD">
      <w:r>
        <w:separator/>
      </w:r>
    </w:p>
  </w:endnote>
  <w:endnote w:id="0" w:type="continuationSeparator">
    <w:p w:rsidRDefault="004E1DFD" w:rsidR="004E1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DFD" w:rsidR="004E1DFD">
      <w:r>
        <w:separator/>
      </w:r>
    </w:p>
  </w:footnote>
  <w:footnote w:id="0" w:type="continuationSeparator">
    <w:p w:rsidRDefault="004E1DFD" w:rsidR="004E1D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14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0A556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E3E05">
      <w:t>7 St-1611/17-21</w:t>
    </w:r>
  </w:p>
  <w:p w:rsidRDefault="0028486D" w:rsidP="000A556E" w:rsidR="0028486D">
    <w:pPr>
      <w:jc w:val="right"/>
    </w:pPr>
  </w:p>
  <w:p w:rsidRDefault="0028486D" w:rsidP="000A556E" w:rsidR="0028486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2E3E05">
      <w:t>1611</w:t>
    </w:r>
    <w:r w:rsidR="00EE271B">
      <w:t>/</w:t>
    </w:r>
    <w:r w:rsidR="009974EA">
      <w:t>1</w:t>
    </w:r>
    <w:r w:rsidR="002E3E05">
      <w:t>7</w:t>
    </w:r>
    <w:r w:rsidR="00EE271B">
      <w:t>-2</w:t>
    </w:r>
    <w:r w:rsidR="002E3E05">
      <w:t>1</w:t>
    </w:r>
  </w:p>
  <w:p w:rsidRDefault="00BF3E59" w:rsidP="0087517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2DC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2D4E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01C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8486D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19BD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3E05"/>
    <w:rsid w:val="002E4945"/>
    <w:rsid w:val="002E565F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610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5180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5DE9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1DFD"/>
    <w:rsid w:val="004E4381"/>
    <w:rsid w:val="004E7246"/>
    <w:rsid w:val="004F0B03"/>
    <w:rsid w:val="004F1E11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C41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ECE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A3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D6B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EB4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9C1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D09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1A1"/>
    <w:rsid w:val="0087079C"/>
    <w:rsid w:val="00870CA7"/>
    <w:rsid w:val="00872876"/>
    <w:rsid w:val="0087517F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6C36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96F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54A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FD"/>
    <w:rsid w:val="009336C2"/>
    <w:rsid w:val="00933C01"/>
    <w:rsid w:val="0093535A"/>
    <w:rsid w:val="009372AE"/>
    <w:rsid w:val="009400EC"/>
    <w:rsid w:val="00941FFA"/>
    <w:rsid w:val="00943607"/>
    <w:rsid w:val="0094493C"/>
    <w:rsid w:val="0094503F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4140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4EA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988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40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101E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A59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92E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1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71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37C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E271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1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414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14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14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14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E271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1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414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14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14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14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4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55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157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2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66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5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9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92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St-1611/2017</izvorni_sadrzaj>
    <derivirana_varijabla naziv="DomainObject.Predmet.OznakaBroj_1">St-1611/2017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BRONZER j.d.o.o. za usluge zastupanog po punomoćniku Nives Bratuševac</izvorni_sadrzaj>
    <derivirana_varijabla naziv="DomainObject.Predmet.ProtustrankaFormated_1">  BRONZER j.d.o.o. za usluge zastupanog po punomoćniku Nives Bratuševac</derivirana_varijabla>
  </DomainObject.Predmet.ProtustrankaFormated>
  <DomainObject.Predmet.ProtustrankaFormatedOIB>
    <izvorni_sadrzaj>  BRONZER j.d.o.o. za usluge, OIB 95743967663 zastupanog po punomoćniku Nives Bratuševac</izvorni_sadrzaj>
    <derivirana_varijabla naziv="DomainObject.Predmet.ProtustrankaFormatedOIB_1">  BRONZER j.d.o.o. za usluge, OIB 95743967663 zastupanog po punomoćniku Nives Bratuševac</derivirana_varijabla>
  </DomainObject.Predmet.ProtustrankaFormatedOIB>
  <DomainObject.Predmet.ProtustrankaFormatedWithAdress>
    <izvorni_sadrzaj> BRONZER j.d.o.o. za usluge, Osječka 10, 31550 Valpovo zastupanog po punomoćniku Nives Bratuševac</izvorni_sadrzaj>
    <derivirana_varijabla naziv="DomainObject.Predmet.ProtustrankaFormatedWithAdress_1"> BRONZER j.d.o.o. za usluge, Osječka 10, 31550 Valpovo zastupanog po punomoćniku Nives Bratuševac</derivirana_varijabla>
  </DomainObject.Predmet.ProtustrankaFormatedWithAdress>
  <DomainObject.Predmet.ProtustrankaFormatedWithAdressOIB>
    <izvorni_sadrzaj> BRONZER j.d.o.o. za usluge, OIB 95743967663, Osječka 10, 31550 Valpovo zastupanog po punomoćniku Nives Bratuševac</izvorni_sadrzaj>
    <derivirana_varijabla naziv="DomainObject.Predmet.ProtustrankaFormatedWithAdressOIB_1"> BRONZER j.d.o.o. za usluge, OIB 95743967663, Osječka 10, 31550 Valpovo zastupanog po punomoćniku Nives Bratuševac</derivirana_varijabla>
  </DomainObject.Predmet.ProtustrankaFormatedWithAdressOIB>
  <DomainObject.Predmet.ProtustrankaWithAdress>
    <izvorni_sadrzaj>BRONZER j.d.o.o. za usluge Osječka 10, 31550 Valpovo</izvorni_sadrzaj>
    <derivirana_varijabla naziv="DomainObject.Predmet.ProtustrankaWithAdress_1">BRONZER j.d.o.o. za usluge Osječka 10, 31550 Valpovo</derivirana_varijabla>
  </DomainObject.Predmet.ProtustrankaWithAdress>
  <DomainObject.Predmet.ProtustrankaWithAdressOIB>
    <izvorni_sadrzaj>BRONZER j.d.o.o. za usluge, OIB 95743967663, Osječka 10, 31550 Valpovo</izvorni_sadrzaj>
    <derivirana_varijabla naziv="DomainObject.Predmet.ProtustrankaWithAdressOIB_1">BRONZER j.d.o.o. za usluge, OIB 95743967663, Osječka 10, 31550 Valpovo</derivirana_varijabla>
  </DomainObject.Predmet.ProtustrankaWithAdressOIB>
  <DomainObject.Predmet.ProtustrankaNazivFormated>
    <izvorni_sadrzaj>BRONZER j.d.o.o. za usluge</izvorni_sadrzaj>
    <derivirana_varijabla naziv="DomainObject.Predmet.ProtustrankaNazivFormated_1">BRONZER j.d.o.o. za usluge</derivirana_varijabla>
  </DomainObject.Predmet.ProtustrankaNazivFormated>
  <DomainObject.Predmet.ProtustrankaNazivFormatedOIB>
    <izvorni_sadrzaj>BRONZER j.d.o.o. za usluge, OIB 95743967663</izvorni_sadrzaj>
    <derivirana_varijabla naziv="DomainObject.Predmet.ProtustrankaNazivFormatedOIB_1">BRONZER j.d.o.o. za usluge, OIB 95743967663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BRONZER j.d.o.o. za usluge zastupanog po punomoćniku Nives Bratuševac</item>
    </izvorni_sadrzaj>
    <derivirana_varijabla naziv="DomainObject.Predmet.ProtuStrankaListFormated_1">
      <item>BRONZER j.d.o.o. za usluge zastupanog po punomoćniku Nives Bratuševac</item>
    </derivirana_varijabla>
  </DomainObject.Predmet.ProtuStrankaListFormated>
  <DomainObject.Predmet.ProtuStrankaListFormatedOIB>
    <izvorni_sadrzaj>
      <item>BRONZER j.d.o.o. za usluge, OIB 95743967663 zastupanog po punomoćniku Nives Bratuševac</item>
    </izvorni_sadrzaj>
    <derivirana_varijabla naziv="DomainObject.Predmet.ProtuStrankaListFormatedOIB_1">
      <item>BRONZER j.d.o.o. za usluge, OIB 95743967663 zastupanog po punomoćniku Nives Bratuševac</item>
    </derivirana_varijabla>
  </DomainObject.Predmet.ProtuStrankaListFormatedOIB>
  <DomainObject.Predmet.ProtuStrankaListFormatedWithAdress>
    <izvorni_sadrzaj>
      <item>BRONZER j.d.o.o. za usluge, Osječka 10, 31550 Valpovo zastupanog po punomoćniku Nives Bratuševac</item>
    </izvorni_sadrzaj>
    <derivirana_varijabla naziv="DomainObject.Predmet.ProtuStrankaListFormatedWithAdress_1">
      <item>BRONZER j.d.o.o. za usluge, Osječka 10, 31550 Valpovo zastupanog po punomoćniku Nives Bratuševac</item>
    </derivirana_varijabla>
  </DomainObject.Predmet.ProtuStrankaListFormatedWithAdress>
  <DomainObject.Predmet.ProtuStrankaListFormatedWithAdressOIB>
    <izvorni_sadrzaj>
      <item>BRONZER j.d.o.o. za usluge, OIB 95743967663, Osječka 10, 31550 Valpovo zastupanog po punomoćniku Nives Bratuševac</item>
    </izvorni_sadrzaj>
    <derivirana_varijabla naziv="DomainObject.Predmet.ProtuStrankaListFormatedWithAdressOIB_1">
      <item>BRONZER j.d.o.o. za usluge, OIB 95743967663, Osječka 10, 31550 Valpovo zastupanog po punomoćniku Nives Bratuševac</item>
    </derivirana_varijabla>
  </DomainObject.Predmet.ProtuStrankaListFormatedWithAdressOIB>
  <DomainObject.Predmet.ProtuStrankaListNazivFormated>
    <izvorni_sadrzaj>
      <item>BRONZER j.d.o.o. za usluge</item>
    </izvorni_sadrzaj>
    <derivirana_varijabla naziv="DomainObject.Predmet.ProtuStrankaListNazivFormated_1">
      <item>BRONZER j.d.o.o. za usluge</item>
    </derivirana_varijabla>
  </DomainObject.Predmet.ProtuStrankaListNazivFormated>
  <DomainObject.Predmet.ProtuStrankaListNazivFormatedOIB>
    <izvorni_sadrzaj>
      <item>BRONZER j.d.o.o. za usluge, OIB 95743967663</item>
    </izvorni_sadrzaj>
    <derivirana_varijabla naziv="DomainObject.Predmet.ProtuStrankaListNazivFormatedOIB_1">
      <item>BRONZER j.d.o.o. za usluge, OIB 95743967663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  <item>Nives Bratuševac punomoćnik sudionika u postupku BRONZER j.d.o.o. za usluge</item>
    </izvorni_sadrzaj>
    <derivirana_varijabla naziv="DomainObject.Predmet.OstaliListFormated_1">
      <item>Županijsko državno odvjetništvo u Osijeku punomoćnik sudionika u postupku RH MINISTARSTVO FINANCIJA</item>
      <item>Nives Bratuševac punomoćnik sudionika u postupku BRONZER j.d.o.o. za usluge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  <item>Nives Bratuševac, OIB 08522850659 punomoćnik sudionika u postupku BRONZER j.d.o.o. za usluge</item>
    </izvorni_sadrzaj>
    <derivirana_varijabla naziv="DomainObject.Predmet.OstaliListFormatedOIB_1">
      <item>Županijsko državno odvjetništvo u Osijeku, OIB 61379160880 punomoćnik sudionika u postupku RH MINISTARSTVO FINANCIJA</item>
      <item>Nives Bratuševac, OIB 08522850659 punomoćnik sudionika u postupku BRONZER j.d.o.o. za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  <item>Nives Bratuševac, Matije Gupca 81, 31550 Valpovo punomoćnik sudionika u postupku BRONZER j.d.o.o. za usluge</item>
    </izvorni_sadrzaj>
    <derivirana_varijabla naziv="DomainObject.Predmet.OstaliListFormatedWithAdress_1">
      <item>Županijsko državno odvjetništvo u Osijeku, Kapucinska 21, 31000 Osijek punomoćnik sudionika u postupku RH MINISTARSTVO FINANCIJA</item>
      <item>Nives Bratuševac, Matije Gupca 81, 31550 Valpovo punomoćnik sudionika u postupku BRONZER j.d.o.o. za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  <item>Nives Bratuševac, OIB 08522850659, Matije Gupca 81, 31550 Valpovo punomoćnik sudionika u postupku BRONZER j.d.o.o. za usluge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  <item>Nives Bratuševac, OIB 08522850659, Matije Gupca 81, 31550 Valpovo punomoćnik sudionika u postupku BRONZER j.d.o.o. za usluge</item>
    </derivirana_varijabla>
  </DomainObject.Predmet.OstaliListFormatedWithAdressOIB>
  <DomainObject.Predmet.OstaliListNazivFormated>
    <izvorni_sadrzaj>
      <item>Županijsko državno odvjetništvo u Osijeku</item>
      <item>Nives Bratuševac</item>
    </izvorni_sadrzaj>
    <derivirana_varijabla naziv="DomainObject.Predmet.OstaliListNazivFormated_1">
      <item>Županijsko državno odvjetništvo u Osijeku</item>
      <item>Nives Bratuševac</item>
    </derivirana_varijabla>
  </DomainObject.Predmet.OstaliListNazivFormated>
  <DomainObject.Predmet.OstaliListNazivFormatedOIB>
    <izvorni_sadrzaj>
      <item>Županijsko državno odvjetništvo u Osijeku, OIB 61379160880</item>
      <item>Nives Bratuševac, OIB 08522850659</item>
    </izvorni_sadrzaj>
    <derivirana_varijabla naziv="DomainObject.Predmet.OstaliListNazivFormatedOIB_1">
      <item>Županijsko državno odvjetništvo u Osijeku, OIB 61379160880</item>
      <item>Nives Bratuševac, OIB 08522850659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BRONZER j.d.o.o. za usluge</izvorni_sadrzaj>
    <derivirana_varijabla naziv="DomainObject.Predmet.ProtustrankaIDrugi_1">BRONZER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BRONZER j.d.o.o. za usluge, OIB 95743967663, Osječka 10, 31550 Valpovo</izvorni_sadrzaj>
    <derivirana_varijabla naziv="DomainObject.Predmet.ProtustrankaIDrugiAdressOIB_1">BRONZER j.d.o.o. za usluge, OIB 95743967663, Osječka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BRONZER j.d.o.o. za usluge</item>
      <item>RH MINISTARSTVO FINANCIJA</item>
      <item>Županijsko državno odvjetništvo u Osijeku</item>
      <item>Nives Bratuševac</item>
    </izvorni_sadrzaj>
    <derivirana_varijabla naziv="DomainObject.Predmet.SudioniciListNaziv_1">
      <item>BRONZER j.d.o.o. za usluge</item>
      <item>RH MINISTARSTVO FINANCIJA</item>
      <item>Županijsko državno odvjetništvo u Osijeku</item>
      <item>Nives Bratuševac</item>
    </derivirana_varijabla>
  </DomainObject.Predmet.SudioniciListNaziv>
  <DomainObject.Predmet.SudioniciListAdressOIB>
    <izvorni_sadrzaj>
      <item>BRONZER j.d.o.o. za usluge, OIB 95743967663, Osječka 10,31550 Valpovo</item>
      <item>RH MINISTARSTVO FINANCIJA, OIB 52634238587</item>
      <item>Županijsko državno odvjetništvo u Osijeku, OIB 61379160880, Kapucinska 21,31000 Osijek</item>
      <item>Nives Bratuševac, OIB 08522850659, Matije Gupca 81,31550 Valpovo</item>
    </izvorni_sadrzaj>
    <derivirana_varijabla naziv="DomainObject.Predmet.SudioniciListAdressOIB_1">
      <item>BRONZER j.d.o.o. za usluge, OIB 95743967663, Osječka 10,31550 Valpovo</item>
      <item>RH MINISTARSTVO FINANCIJA, OIB 52634238587</item>
      <item>Županijsko državno odvjetništvo u Osijeku, OIB 61379160880, Kapucinska 21,31000 Osijek</item>
      <item>Nives Bratuševac, OIB 08522850659, Matije Gupca 81,31550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95743967663</item>
      <item>, OIB 52634238587</item>
      <item>, OIB 61379160880</item>
      <item>, OIB 08522850659</item>
    </izvorni_sadrzaj>
    <derivirana_varijabla naziv="DomainObject.Predmet.SudioniciListNazivOIB_1">
      <item>, OIB 95743967663</item>
      <item>, OIB 52634238587</item>
      <item>, OIB 61379160880</item>
      <item>, OIB 08522850659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8AAB9-5799-4312-B09C-D5CD9DB98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1038</properties:Words>
  <properties:Characters>5746</properties:Characters>
  <properties:Lines>143</properties:Lines>
  <properties:Paragraphs>36</properties:Paragraphs>
  <properties:TotalTime>973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2018-05-16T12:39:00Z</dcterms:modified>
  <cp:revision>613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(1611-17 (-21) BRONZER j.d.o.o. - IVAN 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