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77e3" w14:paraId="00e77e3" w:rsidRDefault="00AE649C" w:rsidP="00FA5B5E" w:rsidR="00AE649C" w:rsidRPr="00B76F3C">
      <w:pPr>
        <w:pStyle w:val="Naslov3"/>
        <w15:collapsed w:val="false"/>
      </w:pPr>
    </w:p>
    <w:p w:rsidRDefault="000E3936" w:rsidP="000E3936" w:rsidR="000E3936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St-601/2016-3.</w:t>
      </w:r>
    </w:p>
    <w:p w:rsidRDefault="000E3936" w:rsidP="000E3936" w:rsidR="000E3936">
      <w:pPr>
        <w:jc w:val="both"/>
        <w:rPr>
          <w:rFonts w:cs="Arial" w:hAnsi="Arial" w:ascii="Arial"/>
        </w:rPr>
      </w:pPr>
    </w:p>
    <w:p w:rsidRDefault="000E3936" w:rsidP="000E3936" w:rsidR="000E3936">
      <w:pPr>
        <w:jc w:val="both"/>
        <w:rPr>
          <w:rFonts w:cs="Arial" w:hAnsi="Arial" w:ascii="Arial"/>
        </w:rPr>
      </w:pPr>
    </w:p>
    <w:p w:rsidRDefault="000E3936" w:rsidP="000E3936" w:rsidR="000E3936">
      <w:pPr>
        <w:jc w:val="both"/>
        <w:rPr>
          <w:rFonts w:cs="Arial" w:hAnsi="Arial" w:ascii="Arial"/>
          <w:b/>
        </w:rPr>
      </w:pPr>
    </w:p>
    <w:p w:rsidRDefault="000E3936" w:rsidP="000E3936" w:rsidR="000E393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0E3936" w:rsidP="000E3936" w:rsidR="000E3936">
      <w:pPr>
        <w:jc w:val="center"/>
        <w:rPr>
          <w:rFonts w:cs="Arial" w:hAnsi="Arial" w:ascii="Arial"/>
          <w:b/>
        </w:rPr>
      </w:pPr>
    </w:p>
    <w:p w:rsidRDefault="000E3936" w:rsidP="000E3936" w:rsidR="000E393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J E Š E N J E</w:t>
      </w:r>
    </w:p>
    <w:p w:rsidRDefault="000E3936" w:rsidP="000E3936" w:rsidR="000E3936">
      <w:pPr>
        <w:jc w:val="center"/>
        <w:rPr>
          <w:rFonts w:cs="Arial" w:hAnsi="Arial" w:ascii="Arial"/>
        </w:rPr>
      </w:pPr>
    </w:p>
    <w:p w:rsidRDefault="000E3936" w:rsidP="000E3936" w:rsidR="000E3936">
      <w:pPr>
        <w:jc w:val="both"/>
        <w:rPr>
          <w:rFonts w:cs="Arial" w:hAnsi="Arial" w:ascii="Arial"/>
        </w:rPr>
      </w:pPr>
    </w:p>
    <w:p w:rsidRDefault="000E3936" w:rsidP="000E3936" w:rsidR="000E393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ZLATNA RUKA d.o.o. za trgovinu i usluge iz Zagreba, Žitnjak </w:t>
      </w:r>
      <w:proofErr w:type="spellStart"/>
      <w:r>
        <w:rPr>
          <w:rFonts w:cs="Arial" w:hAnsi="Arial" w:ascii="Arial"/>
        </w:rPr>
        <w:t>Martinci</w:t>
      </w:r>
      <w:proofErr w:type="spellEnd"/>
      <w:r>
        <w:rPr>
          <w:rFonts w:cs="Arial" w:hAnsi="Arial" w:ascii="Arial"/>
        </w:rPr>
        <w:t xml:space="preserve"> 27/1, MBS 080794479, OIB 97002104734, dana 07. rujna 2016. godine  </w:t>
      </w:r>
    </w:p>
    <w:p w:rsidRDefault="000E3936" w:rsidP="000E3936" w:rsidR="000E3936">
      <w:pPr>
        <w:jc w:val="both"/>
        <w:rPr>
          <w:rFonts w:cs="Arial" w:hAnsi="Arial" w:ascii="Arial"/>
        </w:rPr>
      </w:pPr>
    </w:p>
    <w:p w:rsidRDefault="000E3936" w:rsidP="000E3936" w:rsidR="000E393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0E3936" w:rsidP="000E3936" w:rsidR="000E3936">
      <w:pPr>
        <w:jc w:val="center"/>
        <w:rPr>
          <w:rFonts w:cs="Arial" w:hAnsi="Arial" w:ascii="Arial"/>
        </w:rPr>
      </w:pPr>
    </w:p>
    <w:p w:rsidRDefault="000E3936" w:rsidP="000E3936" w:rsidR="000E3936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ZLATNA RUKA d.o.o. za trgovinu i usluge iz Zagreba, Žitnjak </w:t>
      </w:r>
      <w:proofErr w:type="spellStart"/>
      <w:r>
        <w:rPr>
          <w:rFonts w:cs="Arial" w:hAnsi="Arial" w:ascii="Arial"/>
        </w:rPr>
        <w:t>Martinci</w:t>
      </w:r>
      <w:proofErr w:type="spellEnd"/>
      <w:r>
        <w:rPr>
          <w:rFonts w:cs="Arial" w:hAnsi="Arial" w:ascii="Arial"/>
        </w:rPr>
        <w:t xml:space="preserve"> 27/1, MBS 080794479, OIB 97002104734.</w:t>
      </w:r>
    </w:p>
    <w:p w:rsidRDefault="000E3936" w:rsidP="000E3936" w:rsidR="000E393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IVAN GJURAŠIĆ iz Zagreba, Petrinjska 28, OIB 66025260916. </w:t>
      </w:r>
    </w:p>
    <w:p w:rsidRDefault="000E3936" w:rsidP="000E3936" w:rsidR="000E393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</w:t>
      </w:r>
      <w:r>
        <w:rPr>
          <w:rFonts w:cs="Arial" w:hAnsi="Arial" w:ascii="Arial"/>
          <w:b/>
        </w:rPr>
        <w:t>Zaključuje se skraćeni stečajni postupak</w:t>
      </w:r>
      <w:r>
        <w:rPr>
          <w:rFonts w:cs="Arial" w:hAnsi="Arial" w:ascii="Arial"/>
        </w:rPr>
        <w:t xml:space="preserve"> nad dužnikom ZLATNA RUKA d.o.o. za trgovinu i usluge iz Zagreba, Žitnjak </w:t>
      </w:r>
      <w:proofErr w:type="spellStart"/>
      <w:r>
        <w:rPr>
          <w:rFonts w:cs="Arial" w:hAnsi="Arial" w:ascii="Arial"/>
        </w:rPr>
        <w:t>Martinci</w:t>
      </w:r>
      <w:proofErr w:type="spellEnd"/>
      <w:r>
        <w:rPr>
          <w:rFonts w:cs="Arial" w:hAnsi="Arial" w:ascii="Arial"/>
        </w:rPr>
        <w:t xml:space="preserve"> 27/1, MBS 080794479, OIB 97002104734.</w:t>
      </w:r>
    </w:p>
    <w:p w:rsidRDefault="000E3936" w:rsidP="000E3936" w:rsidR="000E3936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IV. Skraćeni stečajni postupak je otvoren i zaključen s danom </w:t>
      </w:r>
      <w:r>
        <w:rPr>
          <w:rFonts w:cs="Arial" w:hAnsi="Arial" w:ascii="Arial"/>
          <w:b/>
        </w:rPr>
        <w:t>07. rujna 2016. godine u 11,30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0E3936" w:rsidP="000E3936" w:rsidR="000E3936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0E3936" w:rsidP="000E3936" w:rsidR="000E3936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V. U skladu s odredbom čl.133. st.1. Stečajnog zakona stečajni upravitelj će nakon zaključenja stečajnog postupka u ime i za račun stečajne mase unovčiti imovinu dužnika i prikupljenim sredstvima podmiriti nastale troškove stečajnog </w:t>
      </w:r>
      <w:r>
        <w:rPr>
          <w:rFonts w:cs="Arial" w:hAnsi="Arial" w:ascii="Arial"/>
        </w:rPr>
        <w:lastRenderedPageBreak/>
        <w:t>postupka, a neiskorišteni ostatak uplatiti u Fond za namirenje troškova stečajnog postupka.</w:t>
      </w:r>
    </w:p>
    <w:p w:rsidRDefault="000E3936" w:rsidP="000E3936" w:rsidR="000E393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 sudskog registra Trgovačkog suda u Zagrebu.</w:t>
      </w:r>
    </w:p>
    <w:p w:rsidRDefault="000E3936" w:rsidP="000E3936" w:rsidR="000E3936">
      <w:pPr>
        <w:ind w:firstLine="851"/>
        <w:jc w:val="both"/>
        <w:rPr>
          <w:rFonts w:cs="Arial" w:hAnsi="Arial" w:ascii="Arial"/>
          <w:b/>
        </w:rPr>
      </w:pPr>
    </w:p>
    <w:p w:rsidRDefault="000E3936" w:rsidP="000E3936" w:rsidR="000E3936">
      <w:pPr>
        <w:ind w:firstLine="851"/>
        <w:jc w:val="both"/>
        <w:rPr>
          <w:rFonts w:cs="Arial" w:hAnsi="Arial" w:ascii="Arial"/>
          <w:b/>
        </w:rPr>
      </w:pPr>
    </w:p>
    <w:p w:rsidRDefault="000E3936" w:rsidP="000E3936" w:rsidR="000E393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0E3936" w:rsidP="000E3936" w:rsidR="000E3936">
      <w:pPr>
        <w:jc w:val="center"/>
        <w:rPr>
          <w:rFonts w:cs="Arial" w:hAnsi="Arial" w:ascii="Arial"/>
          <w:b/>
        </w:rPr>
      </w:pPr>
    </w:p>
    <w:p w:rsidRDefault="000E3936" w:rsidP="000E3936" w:rsidR="000E3936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St-601/2016-2, koji je objavljen na mrežnoj stranici e-oglasna ploča Trgovačkog suda u Bjelovaru dana 21.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0E3936" w:rsidP="000E3936" w:rsidR="000E393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E3936" w:rsidP="000E3936" w:rsidR="000E393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0E3936" w:rsidP="000E3936" w:rsidR="000E393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0E3936" w:rsidP="000E3936" w:rsidR="000E3936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E3936" w:rsidP="000E3936" w:rsidR="000E393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O objavi rješenja na mrežnoj stranici e-oglasna ploča Trgovačkog suda u Bjelovaru i brisanju dužnika iz sudskog registra Trgovačkog suda u Zagrebu, sud je odlučio sukladno čl. 131., 132. i 286. SZ-a. </w:t>
      </w:r>
    </w:p>
    <w:p w:rsidRDefault="000E3936" w:rsidP="000E3936" w:rsidR="000E393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07. rujna 2016. godine</w:t>
      </w:r>
    </w:p>
    <w:p w:rsidRDefault="000E3936" w:rsidP="000E3936" w:rsidR="000E3936">
      <w:pPr>
        <w:rPr>
          <w:rFonts w:cs="Arial" w:hAnsi="Arial" w:ascii="Arial"/>
          <w:b/>
        </w:rPr>
      </w:pPr>
    </w:p>
    <w:p w:rsidRDefault="000E3936" w:rsidP="000E3936" w:rsidR="000E3936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0E3936" w:rsidP="000E3936" w:rsidR="000E3936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  <w:bookmarkStart w:name="_GoBack" w:id="0"/>
      <w:bookmarkEnd w:id="0"/>
    </w:p>
    <w:p w:rsidRDefault="000E3936" w:rsidP="000E3936" w:rsidR="000E39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  <w:t xml:space="preserve">         </w:t>
      </w:r>
    </w:p>
    <w:p w:rsidRDefault="000E3936" w:rsidP="000E3936" w:rsidR="000E39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0E3936" w:rsidP="000E3936" w:rsidR="000E3936">
      <w:pPr>
        <w:jc w:val="both"/>
        <w:rPr>
          <w:rFonts w:cs="Arial" w:hAnsi="Arial" w:ascii="Arial"/>
        </w:rPr>
      </w:pPr>
    </w:p>
    <w:p w:rsidRDefault="000E3936" w:rsidP="000E3936" w:rsidR="000E3936">
      <w:pPr>
        <w:jc w:val="both"/>
        <w:rPr>
          <w:rFonts w:cs="Arial" w:hAnsi="Arial" w:ascii="Arial"/>
        </w:rPr>
      </w:pPr>
    </w:p>
    <w:p w:rsidRDefault="000E3936" w:rsidP="000E3936" w:rsidR="000E3936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0E3936" w:rsidP="000E3936" w:rsidR="000E39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 Zagreb, Podružnica Zagreb  – nakon pravomoćnosti putem pošte </w:t>
      </w:r>
    </w:p>
    <w:p w:rsidRDefault="000E3936" w:rsidP="000E3936" w:rsidR="000E39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 suda</w:t>
      </w:r>
    </w:p>
    <w:p w:rsidRDefault="000E3936" w:rsidP="000E3936" w:rsidR="000E39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e-oglasne ploče suda</w:t>
      </w:r>
    </w:p>
    <w:p w:rsidRDefault="000E3936" w:rsidP="000E3936" w:rsidR="000E39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</w:t>
      </w:r>
    </w:p>
    <w:p w:rsidRDefault="000E3936" w:rsidP="000E3936" w:rsidR="000E39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Zagreb – putem e-oglasne ploče suda</w:t>
      </w:r>
    </w:p>
    <w:p w:rsidRDefault="000E3936" w:rsidP="000E3936" w:rsidR="000E39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Zagreb – putem e-oglasne ploče suda</w:t>
      </w:r>
    </w:p>
    <w:p w:rsidRDefault="000E3936" w:rsidP="000E3936" w:rsidR="000E39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0E3936" w:rsidP="000E3936" w:rsidR="000E39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Trgovačkog suda u Zagrebu elektroničkim putem - nakon pravomoćnosti rješenja</w:t>
      </w:r>
    </w:p>
    <w:p w:rsidRDefault="000E3936" w:rsidP="000E3936" w:rsidR="000E39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0E3936" w:rsidP="000E3936" w:rsidR="000E393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07.09.2016.g.</w:t>
      </w:r>
    </w:p>
    <w:p w:rsidRDefault="000E3936" w:rsidP="000E3936" w:rsidR="000E3936">
      <w:pPr>
        <w:rPr>
          <w:rFonts w:cs="Arial" w:hAnsi="Arial" w:ascii="Arial"/>
        </w:rPr>
      </w:pPr>
    </w:p>
    <w:p w:rsidRDefault="000E3936" w:rsidP="000E3936" w:rsidR="000E3936">
      <w:pPr>
        <w:jc w:val="both"/>
        <w:rPr>
          <w:rFonts w:cs="Arial" w:hAnsi="Arial" w:ascii="Arial"/>
        </w:rPr>
      </w:pPr>
    </w:p>
    <w:p w:rsidRDefault="000E3936" w:rsidP="00E67D40" w:rsidR="00AE649C" w:rsidRPr="00B76F3C">
      <w:pPr>
        <w:pStyle w:val="SudNaziv"/>
      </w:pPr>
      <w:r>
        <w:rPr>
          <w:lang w:eastAsia="hr-HR"/>
        </w:rPr>
        <w:lastRenderedPageBreak/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393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470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St-601/2016-3</izvorni_sadrzaj>
    <derivirana_varijabla naziv="DomainObject.Oznaka_1">St-601/2016-3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St-601/2016</izvorni_sadrzaj>
    <derivirana_varijabla naziv="DomainObject.Predmet.OznakaBroj_1">St-601/2016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RUKA d.o.o. za trgovinu i usluge zastupanog po punomoćniku Petra Boc</izvorni_sadrzaj>
    <derivirana_varijabla naziv="DomainObject.Predmet.ProtustrankaFormated_1">  ZLATNA RUKA d.o.o. za trgovinu i usluge zastupanog po punomoćniku Petra Boc</derivirana_varijabla>
  </DomainObject.Predmet.ProtustrankaFormated>
  <DomainObject.Predmet.ProtustrankaFormatedOIB>
    <izvorni_sadrzaj>  ZLATNA RUKA d.o.o. za trgovinu i usluge, OIB 97002104734 zastupanog po punomoćniku Petra Boc</izvorni_sadrzaj>
    <derivirana_varijabla naziv="DomainObject.Predmet.ProtustrankaFormatedOIB_1">  ZLATNA RUKA d.o.o. za trgovinu i usluge, OIB 97002104734 zastupanog po punomoćniku Petra Boc</derivirana_varijabla>
  </DomainObject.Predmet.ProtustrankaFormatedOIB>
  <DomainObject.Predmet.ProtustrankaFormatedWithAdress>
    <izvorni_sadrzaj> ZLATNA RUKA d.o.o. za trgovinu i usluge, Žitnjak Martinci 27/1, 10000 Zagreb zastupanog po punomoćniku Petra Boc</izvorni_sadrzaj>
    <derivirana_varijabla naziv="DomainObject.Predmet.ProtustrankaFormatedWithAdress_1"> ZLATNA RUKA d.o.o. za trgovinu i usluge, Žitnjak Martinci 27/1, 10000 Zagreb zastupanog po punomoćniku Petra Boc</derivirana_varijabla>
  </DomainObject.Predmet.ProtustrankaFormatedWithAdress>
  <DomainObject.Predmet.ProtustrankaFormatedWithAdressOIB>
    <izvorni_sadrzaj> ZLATNA RUKA d.o.o. za trgovinu i usluge, OIB 97002104734, Žitnjak Martinci 27/1, 10000 Zagreb zastupanog po punomoćniku Petra Boc</izvorni_sadrzaj>
    <derivirana_varijabla naziv="DomainObject.Predmet.ProtustrankaFormatedWithAdressOIB_1"> ZLATNA RUKA d.o.o. za trgovinu i usluge, OIB 97002104734, Žitnjak Martinci 27/1, 10000 Zagreb zastupanog po punomoćniku Petra Boc</derivirana_varijabla>
  </DomainObject.Predmet.ProtustrankaFormatedWithAdressOIB>
  <DomainObject.Predmet.ProtustrankaWithAdress>
    <izvorni_sadrzaj>ZLATNA RUKA d.o.o. za trgovinu i usluge Žitnjak Martinci 27/1, 10000 Zagreb</izvorni_sadrzaj>
    <derivirana_varijabla naziv="DomainObject.Predmet.ProtustrankaWithAdress_1">ZLATNA RUKA d.o.o. za trgovinu i usluge Žitnjak Martinci 27/1, 10000 Zagreb</derivirana_varijabla>
  </DomainObject.Predmet.ProtustrankaWithAdress>
  <DomainObject.Predmet.ProtustrankaWithAdressOIB>
    <izvorni_sadrzaj>ZLATNA RUKA d.o.o. za trgovinu i usluge, OIB 97002104734, Žitnjak Martinci 27/1, 10000 Zagreb</izvorni_sadrzaj>
    <derivirana_varijabla naziv="DomainObject.Predmet.ProtustrankaWithAdressOIB_1">ZLATNA RUKA d.o.o. za trgovinu i usluge, OIB 97002104734, Žitnjak Martinci 27/1, 10000 Zagreb</derivirana_varijabla>
  </DomainObject.Predmet.ProtustrankaWithAdressOIB>
  <DomainObject.Predmet.ProtustrankaNazivFormated>
    <izvorni_sadrzaj>ZLATNA RUKA d.o.o. za trgovinu i usluge</izvorni_sadrzaj>
    <derivirana_varijabla naziv="DomainObject.Predmet.ProtustrankaNazivFormated_1">ZLATNA RUKA d.o.o. za trgovinu i usluge</derivirana_varijabla>
  </DomainObject.Predmet.ProtustrankaNazivFormated>
  <DomainObject.Predmet.ProtustrankaNazivFormatedOIB>
    <izvorni_sadrzaj>ZLATNA RUKA d.o.o. za trgovinu i usluge, OIB 97002104734</izvorni_sadrzaj>
    <derivirana_varijabla naziv="DomainObject.Predmet.ProtustrankaNazivFormatedOIB_1">ZLATNA RUKA d.o.o. za trgovinu i usluge, OIB 97002104734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RUKA d.o.o. za trgovinu i usluge zastupanog po punomoćniku Petra Boc</item>
    </izvorni_sadrzaj>
    <derivirana_varijabla naziv="DomainObject.Predmet.ProtuStrankaListFormated_1">
      <item>ZLATNA RUKA d.o.o. za trgovinu i usluge zastupanog po punomoćniku Petra Boc</item>
    </derivirana_varijabla>
  </DomainObject.Predmet.ProtuStrankaListFormated>
  <DomainObject.Predmet.ProtuStrankaListFormatedOIB>
    <izvorni_sadrzaj>
      <item>ZLATNA RUKA d.o.o. za trgovinu i usluge, OIB 97002104734 zastupanog po punomoćniku Petra Boc</item>
    </izvorni_sadrzaj>
    <derivirana_varijabla naziv="DomainObject.Predmet.ProtuStrankaListFormatedOIB_1">
      <item>ZLATNA RUKA d.o.o. za trgovinu i usluge, OIB 97002104734 zastupanog po punomoćniku Petra Boc</item>
    </derivirana_varijabla>
  </DomainObject.Predmet.ProtuStrankaListFormatedOIB>
  <DomainObject.Predmet.ProtuStrankaListFormatedWithAdress>
    <izvorni_sadrzaj>
      <item>ZLATNA RUKA d.o.o. za trgovinu i usluge, Žitnjak Martinci 27/1, 10000 Zagreb zastupanog po punomoćniku Petra Boc</item>
    </izvorni_sadrzaj>
    <derivirana_varijabla naziv="DomainObject.Predmet.ProtuStrankaListFormatedWithAdress_1">
      <item>ZLATNA RUKA d.o.o. za trgovinu i usluge, Žitnjak Martinci 27/1, 10000 Zagreb zastupanog po punomoćniku Petra Boc</item>
    </derivirana_varijabla>
  </DomainObject.Predmet.ProtuStrankaListFormatedWithAdress>
  <DomainObject.Predmet.ProtuStrankaListFormatedWithAdressOIB>
    <izvorni_sadrzaj>
      <item>ZLATNA RUKA d.o.o. za trgovinu i usluge, OIB 97002104734, Žitnjak Martinci 27/1, 10000 Zagreb zastupanog po punomoćniku Petra Boc</item>
    </izvorni_sadrzaj>
    <derivirana_varijabla naziv="DomainObject.Predmet.ProtuStrankaListFormatedWithAdressOIB_1">
      <item>ZLATNA RUKA d.o.o. za trgovinu i usluge, OIB 97002104734, Žitnjak Martinci 27/1, 10000 Zagreb zastupanog po punomoćniku Petra Boc</item>
    </derivirana_varijabla>
  </DomainObject.Predmet.ProtuStrankaListFormatedWithAdressOIB>
  <DomainObject.Predmet.ProtuStrankaListNazivFormated>
    <izvorni_sadrzaj>
      <item>ZLATNA RUKA d.o.o. za trgovinu i usluge</item>
    </izvorni_sadrzaj>
    <derivirana_varijabla naziv="DomainObject.Predmet.ProtuStrankaListNazivFormated_1">
      <item>ZLATNA RUKA d.o.o. za trgovinu i usluge</item>
    </derivirana_varijabla>
  </DomainObject.Predmet.ProtuStrankaListNazivFormated>
  <DomainObject.Predmet.ProtuStrankaListNazivFormatedOIB>
    <izvorni_sadrzaj>
      <item>ZLATNA RUKA d.o.o. za trgovinu i usluge, OIB 97002104734</item>
    </izvorni_sadrzaj>
    <derivirana_varijabla naziv="DomainObject.Predmet.ProtuStrankaListNazivFormatedOIB_1">
      <item>ZLATNA RUKA d.o.o. za trgovinu i usluge, OIB 97002104734</item>
    </derivirana_varijabla>
  </DomainObject.Predmet.ProtuStrankaListNazivFormatedOIB>
  <DomainObject.Predmet.OstaliListFormated>
    <izvorni_sadrzaj>
      <item>Petra Boc punomoćnik sudionika u postupku ZLATNA RUKA d.o.o. za trgovinu i usluge</item>
    </izvorni_sadrzaj>
    <derivirana_varijabla naziv="DomainObject.Predmet.OstaliListFormated_1">
      <item>Petra Boc punomoćnik sudionika u postupku ZLATNA RUKA d.o.o. za trgovinu i usluge</item>
    </derivirana_varijabla>
  </DomainObject.Predmet.OstaliListFormated>
  <DomainObject.Predmet.OstaliListFormatedOIB>
    <izvorni_sadrzaj>
      <item>Petra Boc, OIB 31174795410 punomoćnik sudionika u postupku ZLATNA RUKA d.o.o. za trgovinu i usluge</item>
    </izvorni_sadrzaj>
    <derivirana_varijabla naziv="DomainObject.Predmet.OstaliListFormatedOIB_1">
      <item>Petra Boc, OIB 31174795410 punomoćnik sudionika u postupku ZLATNA RUKA d.o.o. za trgovinu i usluge</item>
    </derivirana_varijabla>
  </DomainObject.Predmet.OstaliListFormatedOIB>
  <DomainObject.Predmet.OstaliListFormatedWithAdress>
    <izvorni_sadrzaj>
      <item>Petra Boc, Žitnjak Martinci 271, 10000 Zagreb punomoćnik sudionika u postupku ZLATNA RUKA d.o.o. za trgovinu i usluge</item>
    </izvorni_sadrzaj>
    <derivirana_varijabla naziv="DomainObject.Predmet.OstaliListFormatedWithAdress_1">
      <item>Petra Boc, Žitnjak Martinci 271, 10000 Zagreb punomoćnik sudionika u postupku ZLATNA RUKA d.o.o. za trgovinu i usluge</item>
    </derivirana_varijabla>
  </DomainObject.Predmet.OstaliListFormatedWithAdress>
  <DomainObject.Predmet.OstaliListFormatedWithAdressOIB>
    <izvorni_sadrzaj>
      <item>Petra Boc, OIB 31174795410, Žitnjak Martinci 271, 10000 Zagreb punomoćnik sudionika u postupku ZLATNA RUKA d.o.o. za trgovinu i usluge</item>
    </izvorni_sadrzaj>
    <derivirana_varijabla naziv="DomainObject.Predmet.OstaliListFormatedWithAdressOIB_1">
      <item>Petra Boc, OIB 31174795410, Žitnjak Martinci 271, 10000 Zagreb punomoćnik sudionika u postupku ZLATNA RUKA d.o.o. za trgovinu i usluge</item>
    </derivirana_varijabla>
  </DomainObject.Predmet.OstaliListFormatedWithAdressOIB>
  <DomainObject.Predmet.OstaliListNazivFormated>
    <izvorni_sadrzaj>
      <item>Petra Boc</item>
    </izvorni_sadrzaj>
    <derivirana_varijabla naziv="DomainObject.Predmet.OstaliListNazivFormated_1">
      <item>Petra Boc</item>
    </derivirana_varijabla>
  </DomainObject.Predmet.OstaliListNazivFormated>
  <DomainObject.Predmet.OstaliListNazivFormatedOIB>
    <izvorni_sadrzaj>
      <item>Petra Boc, OIB 31174795410</item>
    </izvorni_sadrzaj>
    <derivirana_varijabla naziv="DomainObject.Predmet.OstaliListNazivFormatedOIB_1">
      <item>Petra Boc, OIB 31174795410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St-601/2016-3</izvorni_sadrzaj>
    <derivirana_varijabla naziv="DomainObject.PoslovniBrojDokumenta_1">St-601/2016-3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RUKA d.o.o. za trgovinu i usluge</izvorni_sadrzaj>
    <derivirana_varijabla naziv="DomainObject.Predmet.ProtustrankaIDrugi_1">ZLATNA RUKA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RUKA d.o.o. za trgovinu i usluge, OIB 97002104734, Žitnjak Martinci 27/1, 10000 Zagreb</izvorni_sadrzaj>
    <derivirana_varijabla naziv="DomainObject.Predmet.ProtustrankaIDrugiAdressOIB_1">ZLATNA RUKA d.o.o. za trgovinu i usluge, OIB 97002104734, Žitnjak Martinci 27/1,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ZLATNA RUKA d.o.o. za trgovinu i usluge</item>
      <item>Petra Boc</item>
    </izvorni_sadrzaj>
    <derivirana_varijabla naziv="DomainObject.Predmet.SudioniciListNaziv_1">
      <item>FINA Regionalni centar Zagreb</item>
      <item>ZLATNA RUKA d.o.o. za trgovinu i usluge</item>
      <item>Petra Boc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ZLATNA RUKA d.o.o. za trgovinu i usluge, OIB 97002104734, Žitnjak Martinci 27/1,10000 Zagreb</item>
      <item>Petra Boc, OIB 31174795410, Žitnjak Martinci 271,10000 Zagreb</item>
    </izvorni_sadrzaj>
    <derivirana_varijabla naziv="DomainObject.Predmet.SudioniciListAdressOIB_1">
      <item>FINA Regionalni centar Zagreb, OIB 85821130368, Trg svibanjskih žrtava 1995. 1,10000 Zagreb</item>
      <item>ZLATNA RUKA d.o.o. za trgovinu i usluge, OIB 97002104734, Žitnjak Martinci 27/1,10000 Zagreb</item>
      <item>Petra Boc, OIB 31174795410, Žitnjak Martinci 271,10000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6BB065-2254-4B39-BF2A-70CA52918E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731</properties:Words>
  <properties:Characters>3905</properties:Characters>
  <properties:Lines>104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2016-09-07T08:44:00Z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St-601/2016-3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